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f985" w14:paraId="02ff985" w:rsidRDefault="00BD1DEE" w:rsidP="001D5E9B" w:rsidR="002B61AE">
      <w:pPr>
        <w:pStyle w:val="Naslov"/>
        <w:jc w:val="left"/>
        <w15:collapsed w:val="false"/>
        <w:rPr>
          <w:b w:val="false"/>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9869F2" w:rsidR="00523817">
      <w:pPr>
        <w:tabs>
          <w:tab w:pos="6525" w:val="left"/>
        </w:tabs>
      </w:pPr>
      <w:r w:rsidRPr="00227F09">
        <w:rPr>
          <w:b/>
          <w:bCs/>
          <w:sz w:val="24"/>
          <w:szCs w:val="24"/>
        </w:rPr>
        <w:tab/>
      </w:r>
      <w:r w:rsidR="003F59D7" w:rsidRPr="003F59D7">
        <w:rPr>
          <w:b/>
          <w:sz w:val="24"/>
          <w:szCs w:val="24"/>
        </w:rPr>
        <w:tab/>
      </w:r>
    </w:p>
    <w:p w:rsidRDefault="003F59D7" w:rsidP="003F59D7" w:rsidR="003F59D7" w:rsidRPr="003F59D7">
      <w:pPr>
        <w:jc w:val="right"/>
        <w:rPr>
          <w:sz w:val="24"/>
          <w:szCs w:val="24"/>
        </w:rPr>
      </w:pPr>
    </w:p>
    <w:p w:rsidRDefault="00E34EF9" w:rsidP="00E34EF9" w:rsidR="00121974" w:rsidRPr="007E7A8B">
      <w:pPr>
        <w:jc w:val="right"/>
        <w:rPr>
          <w:sz w:val="24"/>
          <w:szCs w:val="24"/>
        </w:rPr>
      </w:pP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23817" w:rsidR="00523817" w:rsidRPr="00523817">
      <w:pPr>
        <w:jc w:val="both"/>
        <w:rPr>
          <w:sz w:val="24"/>
          <w:szCs w:val="24"/>
        </w:rPr>
      </w:pPr>
      <w:r w:rsidRPr="00523817">
        <w:rPr>
          <w:sz w:val="24"/>
          <w:szCs w:val="24"/>
        </w:rPr>
        <w:tab/>
      </w:r>
      <w:r w:rsidR="00523817" w:rsidRPr="00523817">
        <w:rPr>
          <w:sz w:val="24"/>
          <w:szCs w:val="24"/>
        </w:rPr>
        <w:t xml:space="preserve">TRGOVAČKI SUD U ZAGREBU, po sucu tog suda Anti Galiću, kao stečajnom sucu, u stečajnom postupku nad dužnikom NEOKON d.o.o. u </w:t>
      </w:r>
      <w:r w:rsidR="00DB2B58">
        <w:rPr>
          <w:sz w:val="24"/>
          <w:szCs w:val="24"/>
        </w:rPr>
        <w:t xml:space="preserve">stečaju, </w:t>
      </w:r>
      <w:r w:rsidR="00523817" w:rsidRPr="00523817">
        <w:rPr>
          <w:sz w:val="24"/>
          <w:szCs w:val="24"/>
        </w:rPr>
        <w:t xml:space="preserve">Zagreb, Barutanski jarak 42 (OIB 930313112618), dana </w:t>
      </w:r>
      <w:r w:rsidR="00523817">
        <w:rPr>
          <w:sz w:val="24"/>
          <w:szCs w:val="24"/>
        </w:rPr>
        <w:t>1.prosinca</w:t>
      </w:r>
      <w:r w:rsidR="00523817" w:rsidRPr="00523817">
        <w:rPr>
          <w:sz w:val="24"/>
          <w:szCs w:val="24"/>
        </w:rPr>
        <w:t xml:space="preserve"> 2017.</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5213B9">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5213B9">
        <w:rPr>
          <w:sz w:val="24"/>
          <w:szCs w:val="24"/>
        </w:rPr>
        <w:t xml:space="preserve">Ročište za </w:t>
      </w:r>
      <w:r w:rsidR="002B61AE" w:rsidRPr="005213B9">
        <w:rPr>
          <w:sz w:val="24"/>
          <w:szCs w:val="24"/>
        </w:rPr>
        <w:t xml:space="preserve"> za diobu kupovine nekretnin</w:t>
      </w:r>
      <w:r w:rsidR="00EC1DC7">
        <w:rPr>
          <w:sz w:val="24"/>
          <w:szCs w:val="24"/>
        </w:rPr>
        <w:t>a</w:t>
      </w:r>
      <w:r w:rsidR="002B61AE" w:rsidRPr="005213B9">
        <w:rPr>
          <w:sz w:val="24"/>
          <w:szCs w:val="24"/>
        </w:rPr>
        <w:t xml:space="preserve"> stečajnog dužnika</w:t>
      </w:r>
      <w:r w:rsidR="009E757B" w:rsidRPr="005213B9">
        <w:rPr>
          <w:sz w:val="24"/>
          <w:szCs w:val="24"/>
        </w:rPr>
        <w:t xml:space="preserve"> i to:</w:t>
      </w:r>
    </w:p>
    <w:p w:rsidRDefault="00223C2B" w:rsidP="00523817" w:rsidR="00523817" w:rsidRPr="00223C2B">
      <w:pPr>
        <w:tabs>
          <w:tab w:pos="0" w:val="left"/>
        </w:tabs>
        <w:jc w:val="both"/>
        <w:rPr>
          <w:sz w:val="24"/>
          <w:szCs w:val="24"/>
        </w:rPr>
      </w:pPr>
      <w:r>
        <w:rPr>
          <w:sz w:val="24"/>
          <w:szCs w:val="24"/>
        </w:rPr>
        <w:tab/>
      </w:r>
      <w:r w:rsidR="00D80854" w:rsidRPr="00223C2B">
        <w:rPr>
          <w:sz w:val="24"/>
          <w:szCs w:val="24"/>
        </w:rPr>
        <w:t>upisan</w:t>
      </w:r>
      <w:r w:rsidR="002D2DD5" w:rsidRPr="00223C2B">
        <w:rPr>
          <w:sz w:val="24"/>
          <w:szCs w:val="24"/>
        </w:rPr>
        <w:t xml:space="preserve">a </w:t>
      </w:r>
      <w:r>
        <w:rPr>
          <w:sz w:val="24"/>
          <w:szCs w:val="24"/>
        </w:rPr>
        <w:t xml:space="preserve"> </w:t>
      </w:r>
      <w:r w:rsidR="00523817" w:rsidRPr="00223C2B">
        <w:rPr>
          <w:sz w:val="24"/>
          <w:szCs w:val="24"/>
        </w:rPr>
        <w:t xml:space="preserve">u z.k.ul.br.4562, etaža 23., k.o. Vrapče, kod Općinskog građanskog suda u Zagrebu, a koja se sastoji od  422/10000 dijela k.č. br. 4037/13, stambena zgrada br.45. tlocrtne površine 372 čm i dvorište površine 629 čm,  u ulici  Topić-Mimare Ante, ukupne površine 1001 čm, povezane sa vlasništvom trosobnog stana u prizemlju površine 45,84 čm, s pripadajućim parkiralištem površine 3,13 čm (oznake p15), odnosno ukupne površine 48,97 čm, u nacrtu označen S4. </w:t>
      </w:r>
    </w:p>
    <w:p w:rsidRDefault="00D80854" w:rsidP="001F5D8E" w:rsidR="00D80854">
      <w:pPr>
        <w:ind w:left="680"/>
        <w:jc w:val="both"/>
        <w:rPr>
          <w:sz w:val="24"/>
          <w:szCs w:val="24"/>
        </w:rPr>
      </w:pPr>
    </w:p>
    <w:p w:rsidRDefault="00EC1DC7" w:rsidP="00EC1DC7" w:rsidR="008A3585" w:rsidRPr="00904403">
      <w:pPr>
        <w:tabs>
          <w:tab w:pos="0" w:val="left"/>
          <w:tab w:pos="567" w:val="left"/>
          <w:tab w:pos="993" w:val="left"/>
          <w:tab w:pos="2880" w:val="left"/>
          <w:tab w:pos="3600" w:val="left"/>
          <w:tab w:pos="4154" w:val="center"/>
        </w:tabs>
        <w:jc w:val="both"/>
        <w:rPr>
          <w:sz w:val="24"/>
          <w:szCs w:val="24"/>
        </w:rPr>
      </w:pPr>
      <w:r>
        <w:rPr>
          <w:sz w:val="24"/>
          <w:szCs w:val="24"/>
        </w:rPr>
        <w:tab/>
      </w:r>
      <w:r w:rsidRPr="00EC1DC7">
        <w:rPr>
          <w:sz w:val="24"/>
          <w:szCs w:val="24"/>
        </w:rPr>
        <w:t>II.</w:t>
      </w:r>
      <w:r>
        <w:rPr>
          <w:sz w:val="24"/>
          <w:szCs w:val="24"/>
        </w:rPr>
        <w:t xml:space="preserve"> </w:t>
      </w:r>
      <w:r w:rsidR="005473E9" w:rsidRPr="00EC1DC7">
        <w:rPr>
          <w:sz w:val="24"/>
          <w:szCs w:val="24"/>
        </w:rPr>
        <w:t>Ročište za  za diobu kupovine nekretnine stečajnog dužnika opisan</w:t>
      </w:r>
      <w:r>
        <w:rPr>
          <w:sz w:val="24"/>
          <w:szCs w:val="24"/>
        </w:rPr>
        <w:t>e</w:t>
      </w:r>
      <w:r w:rsidR="005473E9" w:rsidRPr="00EC1DC7">
        <w:rPr>
          <w:sz w:val="24"/>
          <w:szCs w:val="24"/>
        </w:rPr>
        <w:t xml:space="preserve"> pod to</w:t>
      </w:r>
      <w:r w:rsidR="006E3A5E" w:rsidRPr="00EC1DC7">
        <w:rPr>
          <w:sz w:val="24"/>
          <w:szCs w:val="24"/>
        </w:rPr>
        <w:t>č</w:t>
      </w:r>
      <w:r w:rsidR="005473E9" w:rsidRPr="00EC1DC7">
        <w:rPr>
          <w:sz w:val="24"/>
          <w:szCs w:val="24"/>
        </w:rPr>
        <w:t xml:space="preserve">. I. </w:t>
      </w:r>
      <w:r w:rsidR="00457A5C">
        <w:rPr>
          <w:sz w:val="24"/>
          <w:szCs w:val="24"/>
        </w:rPr>
        <w:t>1.</w:t>
      </w:r>
      <w:r w:rsidR="005473E9" w:rsidRPr="00EC1DC7">
        <w:rPr>
          <w:sz w:val="24"/>
          <w:szCs w:val="24"/>
        </w:rPr>
        <w:t>zakl</w:t>
      </w:r>
      <w:r w:rsidR="006E3A5E" w:rsidRPr="00EC1DC7">
        <w:rPr>
          <w:sz w:val="24"/>
          <w:szCs w:val="24"/>
        </w:rPr>
        <w:t>j</w:t>
      </w:r>
      <w:r w:rsidR="005473E9" w:rsidRPr="00EC1DC7">
        <w:rPr>
          <w:sz w:val="24"/>
          <w:szCs w:val="24"/>
        </w:rPr>
        <w:t xml:space="preserve">učka  određuje se </w:t>
      </w:r>
      <w:r w:rsidR="008A3585" w:rsidRPr="00904403">
        <w:rPr>
          <w:sz w:val="24"/>
          <w:szCs w:val="24"/>
        </w:rPr>
        <w:t>za dan:</w:t>
      </w:r>
    </w:p>
    <w:p w:rsidRDefault="009E757B" w:rsidP="009E757B" w:rsidR="009E757B"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364649" w:rsidR="002B61AE" w:rsidRPr="007E7A8B">
      <w:pPr>
        <w:widowControl/>
        <w:ind w:left="720"/>
        <w:jc w:val="both"/>
        <w:rPr>
          <w:sz w:val="24"/>
          <w:szCs w:val="24"/>
        </w:rPr>
      </w:pPr>
      <w:r>
        <w:rPr>
          <w:b/>
          <w:sz w:val="24"/>
          <w:szCs w:val="24"/>
        </w:rPr>
        <w:t>1</w:t>
      </w:r>
      <w:r w:rsidR="00223C2B">
        <w:rPr>
          <w:b/>
          <w:sz w:val="24"/>
          <w:szCs w:val="24"/>
        </w:rPr>
        <w:t>6</w:t>
      </w:r>
      <w:r>
        <w:rPr>
          <w:b/>
          <w:sz w:val="24"/>
          <w:szCs w:val="24"/>
        </w:rPr>
        <w:t>.</w:t>
      </w:r>
      <w:r w:rsidR="00223C2B">
        <w:rPr>
          <w:b/>
          <w:sz w:val="24"/>
          <w:szCs w:val="24"/>
        </w:rPr>
        <w:t>siječnja</w:t>
      </w:r>
      <w:r>
        <w:rPr>
          <w:b/>
          <w:sz w:val="24"/>
          <w:szCs w:val="24"/>
        </w:rPr>
        <w:t xml:space="preserve"> 201</w:t>
      </w:r>
      <w:r w:rsidR="00223C2B">
        <w:rPr>
          <w:b/>
          <w:sz w:val="24"/>
          <w:szCs w:val="24"/>
        </w:rPr>
        <w:t>8</w:t>
      </w:r>
      <w:r>
        <w:rPr>
          <w:b/>
          <w:sz w:val="24"/>
          <w:szCs w:val="24"/>
        </w:rPr>
        <w:t>.</w:t>
      </w:r>
      <w:r w:rsidR="00E34EF9" w:rsidRPr="007E7A8B">
        <w:rPr>
          <w:b/>
          <w:sz w:val="24"/>
          <w:szCs w:val="24"/>
        </w:rPr>
        <w:t xml:space="preserve"> u </w:t>
      </w:r>
      <w:r>
        <w:rPr>
          <w:b/>
          <w:sz w:val="24"/>
          <w:szCs w:val="24"/>
        </w:rPr>
        <w:t>1</w:t>
      </w:r>
      <w:r w:rsidR="00223C2B">
        <w:rPr>
          <w:b/>
          <w:sz w:val="24"/>
          <w:szCs w:val="24"/>
        </w:rPr>
        <w:t>0,30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P="00364649" w:rsidR="002B61AE">
      <w:pPr>
        <w:widowControl/>
        <w:jc w:val="both"/>
        <w:rPr>
          <w:sz w:val="24"/>
          <w:szCs w:val="24"/>
        </w:rPr>
      </w:pPr>
      <w:r w:rsidRPr="007E7A8B">
        <w:rPr>
          <w:sz w:val="24"/>
          <w:szCs w:val="24"/>
        </w:rPr>
        <w:tab/>
      </w:r>
      <w:r w:rsidR="002B61AE" w:rsidRPr="007E7A8B">
        <w:rPr>
          <w:sz w:val="24"/>
          <w:szCs w:val="24"/>
        </w:rPr>
        <w:t xml:space="preserve">Na ročište se pozivaju: </w:t>
      </w:r>
    </w:p>
    <w:p w:rsidRDefault="00DB2B58" w:rsidP="00364649" w:rsidR="00DB2B58" w:rsidRPr="007E7A8B">
      <w:pPr>
        <w:widowControl/>
        <w:jc w:val="both"/>
        <w:rPr>
          <w:sz w:val="24"/>
          <w:szCs w:val="24"/>
        </w:rPr>
      </w:pPr>
    </w:p>
    <w:p w:rsidRDefault="002B61AE" w:rsidR="002B61AE">
      <w:pPr>
        <w:widowControl/>
        <w:jc w:val="both"/>
        <w:rPr>
          <w:sz w:val="24"/>
          <w:szCs w:val="24"/>
        </w:rPr>
      </w:pPr>
      <w:r w:rsidRPr="006262B5">
        <w:rPr>
          <w:sz w:val="24"/>
          <w:szCs w:val="24"/>
        </w:rPr>
        <w:tab/>
        <w:t xml:space="preserve">- </w:t>
      </w:r>
      <w:r w:rsidR="004C13A2" w:rsidRPr="006262B5">
        <w:rPr>
          <w:sz w:val="24"/>
          <w:szCs w:val="24"/>
        </w:rPr>
        <w:t>Stečajn</w:t>
      </w:r>
      <w:r w:rsidR="004A6A9D" w:rsidRPr="006262B5">
        <w:rPr>
          <w:sz w:val="24"/>
          <w:szCs w:val="24"/>
        </w:rPr>
        <w:t>i</w:t>
      </w:r>
      <w:r w:rsidR="00227F09" w:rsidRPr="006262B5">
        <w:rPr>
          <w:sz w:val="24"/>
          <w:szCs w:val="24"/>
        </w:rPr>
        <w:t xml:space="preserve"> upravitelj</w:t>
      </w:r>
      <w:r w:rsidR="0016691A" w:rsidRPr="006262B5">
        <w:rPr>
          <w:sz w:val="24"/>
          <w:szCs w:val="24"/>
        </w:rPr>
        <w:t xml:space="preserve"> </w:t>
      </w:r>
    </w:p>
    <w:p w:rsidRDefault="00DB2B58" w:rsidP="00DB2B58" w:rsidR="00DB2B58" w:rsidRPr="00DB2B58">
      <w:pPr>
        <w:ind w:left="680"/>
        <w:jc w:val="both"/>
        <w:rPr>
          <w:sz w:val="24"/>
          <w:szCs w:val="24"/>
        </w:rPr>
      </w:pPr>
      <w:r w:rsidRPr="00DB2B58">
        <w:rPr>
          <w:sz w:val="24"/>
          <w:szCs w:val="24"/>
        </w:rPr>
        <w:t>-.ZVEZA BANK REG.Z.Z. O.J PAULITSCHGASSE 5-7, A-9010 KLAGENFURT, AUSTRIJA</w:t>
      </w:r>
    </w:p>
    <w:p w:rsidRDefault="00DB2B58" w:rsidP="00DB2B58" w:rsidR="00DB2B58" w:rsidRPr="00DB2B58">
      <w:pPr>
        <w:ind w:left="680"/>
        <w:jc w:val="both"/>
        <w:rPr>
          <w:sz w:val="24"/>
          <w:szCs w:val="24"/>
        </w:rPr>
      </w:pPr>
      <w:r w:rsidRPr="00DB2B58">
        <w:rPr>
          <w:sz w:val="24"/>
          <w:szCs w:val="24"/>
        </w:rPr>
        <w:t>-CREDO BANKA d.d., Split, Zrinjsko Frankopanska br58,</w:t>
      </w:r>
    </w:p>
    <w:p w:rsidRDefault="00DB2B58" w:rsidP="00DB2B58" w:rsidR="00DB2B58" w:rsidRPr="00DB2B58">
      <w:pPr>
        <w:ind w:firstLine="680"/>
        <w:jc w:val="both"/>
        <w:rPr>
          <w:sz w:val="24"/>
          <w:szCs w:val="24"/>
        </w:rPr>
      </w:pPr>
      <w:r w:rsidRPr="00DB2B58">
        <w:rPr>
          <w:sz w:val="24"/>
          <w:szCs w:val="24"/>
        </w:rPr>
        <w:t>-REPUBLIKA HRVATSKA</w:t>
      </w:r>
    </w:p>
    <w:p w:rsidRDefault="00DB2B58" w:rsidP="00EC1DC7" w:rsidR="00DB2B58">
      <w:pPr>
        <w:tabs>
          <w:tab w:pos="0" w:val="left"/>
          <w:tab w:pos="567" w:val="left"/>
          <w:tab w:pos="993" w:val="left"/>
          <w:tab w:pos="2880" w:val="left"/>
          <w:tab w:pos="3600" w:val="left"/>
          <w:tab w:pos="4154" w:val="center"/>
        </w:tabs>
        <w:jc w:val="both"/>
        <w:rPr>
          <w:sz w:val="24"/>
          <w:szCs w:val="24"/>
        </w:rPr>
      </w:pPr>
    </w:p>
    <w:p w:rsidRDefault="002B61AE" w:rsidR="002B61AE" w:rsidRPr="007E7A8B">
      <w:pPr>
        <w:widowControl/>
        <w:ind w:left="720"/>
        <w:jc w:val="both"/>
        <w:rPr>
          <w:sz w:val="24"/>
          <w:szCs w:val="24"/>
        </w:rPr>
      </w:pPr>
      <w:r w:rsidRPr="00EB1F2E">
        <w:rPr>
          <w:sz w:val="24"/>
          <w:szCs w:val="24"/>
        </w:rPr>
        <w:t>III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lastRenderedPageBreak/>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DB2B58">
        <w:rPr>
          <w:sz w:val="24"/>
          <w:szCs w:val="24"/>
        </w:rPr>
        <w:t>1.prosinca</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6E1F6B">
        <w:rPr>
          <w:sz w:val="24"/>
          <w:szCs w:val="24"/>
        </w:rPr>
        <w:t>v.r.</w:t>
      </w:r>
    </w:p>
    <w:p w:rsidRDefault="002B61AE" w:rsidR="002B61AE" w:rsidRPr="007E7A8B">
      <w:pPr>
        <w:widowControl/>
        <w:jc w:val="both"/>
        <w:rPr>
          <w:sz w:val="24"/>
          <w:szCs w:val="24"/>
        </w:rPr>
      </w:pP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6E1F6B" w:rsidP="006E1F6B" w:rsidR="006E1F6B" w:rsidRPr="006E1F6B">
      <w:pPr>
        <w:ind w:firstLine="720" w:left="3600"/>
        <w:jc w:val="both"/>
        <w:rPr>
          <w:sz w:val="24"/>
          <w:szCs w:val="24"/>
        </w:rPr>
      </w:pPr>
      <w:r w:rsidRPr="006E1F6B">
        <w:rPr>
          <w:sz w:val="24"/>
          <w:szCs w:val="24"/>
        </w:rPr>
        <w:t>Za točnost otpravka, ovlašteni službenik:</w:t>
      </w:r>
    </w:p>
    <w:p w:rsidRDefault="006E1F6B" w:rsidP="00422EE0" w:rsidR="006E1F6B" w:rsidRPr="006E1F6B">
      <w:pPr>
        <w:jc w:val="both"/>
        <w:rPr>
          <w:sz w:val="24"/>
          <w:szCs w:val="24"/>
        </w:rPr>
      </w:pPr>
      <w:r w:rsidRPr="006E1F6B">
        <w:rPr>
          <w:sz w:val="24"/>
          <w:szCs w:val="24"/>
        </w:rPr>
        <w:t xml:space="preserve">               </w:t>
      </w:r>
      <w:r w:rsidRPr="006E1F6B">
        <w:rPr>
          <w:sz w:val="24"/>
          <w:szCs w:val="24"/>
        </w:rPr>
        <w:tab/>
      </w:r>
      <w:r w:rsidRPr="006E1F6B">
        <w:rPr>
          <w:sz w:val="24"/>
          <w:szCs w:val="24"/>
        </w:rPr>
        <w:tab/>
      </w:r>
      <w:r w:rsidRPr="006E1F6B">
        <w:rPr>
          <w:sz w:val="24"/>
          <w:szCs w:val="24"/>
        </w:rPr>
        <w:tab/>
      </w:r>
      <w:r w:rsidRPr="006E1F6B">
        <w:rPr>
          <w:sz w:val="24"/>
          <w:szCs w:val="24"/>
        </w:rPr>
        <w:tab/>
      </w:r>
      <w:r w:rsidRPr="006E1F6B">
        <w:rPr>
          <w:sz w:val="24"/>
          <w:szCs w:val="24"/>
        </w:rPr>
        <w:tab/>
      </w:r>
      <w:r w:rsidRPr="006E1F6B">
        <w:rPr>
          <w:sz w:val="24"/>
          <w:szCs w:val="24"/>
        </w:rPr>
        <w:tab/>
        <w:t>Valentina Delač</w:t>
      </w:r>
    </w:p>
    <w:p w:rsidRDefault="00DB2B58" w:rsidP="00DB2B58" w:rsidR="00DB2B58" w:rsidRPr="006E1F6B">
      <w:pPr>
        <w:jc w:val="both"/>
        <w:rPr>
          <w:sz w:val="24"/>
          <w:szCs w:val="24"/>
        </w:rPr>
      </w:pPr>
    </w:p>
    <w:p w:rsidRDefault="00FF2039" w:rsidP="00FF2039" w:rsidR="00FF2039">
      <w:pPr>
        <w:tabs>
          <w:tab w:pos="720" w:val="left"/>
        </w:tabs>
        <w:jc w:val="both"/>
        <w:rPr>
          <w:sz w:val="24"/>
          <w:szCs w:val="24"/>
        </w:rPr>
      </w:pP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6E1F6B">
      <w:rPr>
        <w:rStyle w:val="Brojstranice"/>
        <w:noProof/>
        <w:sz w:val="24"/>
      </w:rPr>
      <w:t>1</w:t>
    </w:r>
    <w:r>
      <w:rPr>
        <w:rStyle w:val="Brojstranice"/>
        <w:sz w:val="24"/>
      </w:rPr>
      <w:fldChar w:fldCharType="end"/>
    </w:r>
  </w:p>
  <w:p w:rsidRDefault="009869F2" w:rsidP="002E24A2" w:rsidR="00E34EF9">
    <w:pPr>
      <w:pStyle w:val="Zaglavlje"/>
      <w:jc w:val="right"/>
      <w:rPr>
        <w:sz w:val="24"/>
      </w:rPr>
    </w:pPr>
    <w:r>
      <w:rPr>
        <w:sz w:val="24"/>
      </w:rPr>
      <w:t>40. St-434/13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4649"/>
    <w:rsid w:val="00367D00"/>
    <w:rsid w:val="003767EB"/>
    <w:rsid w:val="003966B4"/>
    <w:rsid w:val="00396B4F"/>
    <w:rsid w:val="003F59D7"/>
    <w:rsid w:val="003F5CB4"/>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262B5"/>
    <w:rsid w:val="006314FE"/>
    <w:rsid w:val="0067796F"/>
    <w:rsid w:val="006A299C"/>
    <w:rsid w:val="006C158D"/>
    <w:rsid w:val="006E1F6B"/>
    <w:rsid w:val="006E3A5E"/>
    <w:rsid w:val="00701843"/>
    <w:rsid w:val="00771CE1"/>
    <w:rsid w:val="007C05F7"/>
    <w:rsid w:val="007D6576"/>
    <w:rsid w:val="007E7323"/>
    <w:rsid w:val="007E7A8B"/>
    <w:rsid w:val="007F1739"/>
    <w:rsid w:val="007F2821"/>
    <w:rsid w:val="008040BC"/>
    <w:rsid w:val="008219D9"/>
    <w:rsid w:val="00840C48"/>
    <w:rsid w:val="008564A3"/>
    <w:rsid w:val="00866D0A"/>
    <w:rsid w:val="0088083E"/>
    <w:rsid w:val="008A3585"/>
    <w:rsid w:val="008D2E54"/>
    <w:rsid w:val="00904403"/>
    <w:rsid w:val="0091564A"/>
    <w:rsid w:val="009544A4"/>
    <w:rsid w:val="009553CF"/>
    <w:rsid w:val="0097473A"/>
    <w:rsid w:val="009869F2"/>
    <w:rsid w:val="00997BF9"/>
    <w:rsid w:val="009A1D74"/>
    <w:rsid w:val="009B0EB3"/>
    <w:rsid w:val="009D0868"/>
    <w:rsid w:val="009E412C"/>
    <w:rsid w:val="009E757B"/>
    <w:rsid w:val="00A85C02"/>
    <w:rsid w:val="00A941D2"/>
    <w:rsid w:val="00AA3943"/>
    <w:rsid w:val="00AC14AD"/>
    <w:rsid w:val="00B25366"/>
    <w:rsid w:val="00B27088"/>
    <w:rsid w:val="00B5249D"/>
    <w:rsid w:val="00B84EA9"/>
    <w:rsid w:val="00BD1DEE"/>
    <w:rsid w:val="00BD54C8"/>
    <w:rsid w:val="00BE28B0"/>
    <w:rsid w:val="00C11A3D"/>
    <w:rsid w:val="00C5126E"/>
    <w:rsid w:val="00C75DA1"/>
    <w:rsid w:val="00C84367"/>
    <w:rsid w:val="00CA1BAB"/>
    <w:rsid w:val="00CA4CB9"/>
    <w:rsid w:val="00CD5698"/>
    <w:rsid w:val="00CF6F18"/>
    <w:rsid w:val="00D55145"/>
    <w:rsid w:val="00D61AC7"/>
    <w:rsid w:val="00D80854"/>
    <w:rsid w:val="00D81DFF"/>
    <w:rsid w:val="00DA062E"/>
    <w:rsid w:val="00DB2B58"/>
    <w:rsid w:val="00DD02AA"/>
    <w:rsid w:val="00DD30F0"/>
    <w:rsid w:val="00DE7EBC"/>
    <w:rsid w:val="00E34EF9"/>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6E1F6B"/>
    <w:rPr>
      <w:color w:val="808080"/>
      <w:bdr w:space="0" w:sz="0" w:color="auto" w:val="none"/>
      <w:shd w:fill="auto" w:color="auto" w:val="clear"/>
    </w:rPr>
  </w:style>
  <w:style w:customStyle="true" w:styleId="eSPISCCParagraphDefaultFont" w:type="character">
    <w:name w:val="eSPIS_CC_Paragraph Default Font"/>
    <w:basedOn w:val="Zadanifontodlomka"/>
    <w:rsid w:val="006E1F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F6B"/>
    <w:rPr>
      <w:sz w:val="24"/>
      <w:bdr w:space="0" w:sz="0" w:color="auto" w:val="none"/>
      <w:shd w:fill="FFFFCC" w:color="auto" w:val="clear"/>
      <w:lang w:val="hr-HR"/>
    </w:rPr>
  </w:style>
  <w:style w:customStyle="true" w:styleId="PozadinaSvijetloCrvena" w:type="character">
    <w:name w:val="Pozadina_SvijetloCrvena"/>
    <w:basedOn w:val="eSPISCCParagraphDefaultFont"/>
    <w:rsid w:val="006E1F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F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6E1F6B"/>
    <w:rPr>
      <w:color w:val="808080"/>
      <w:bdr w:color="auto" w:space="0" w:sz="0" w:val="none"/>
      <w:shd w:color="auto" w:fill="auto" w:val="clear"/>
    </w:rPr>
  </w:style>
  <w:style w:customStyle="1" w:styleId="eSPISCCParagraphDefaultFont" w:type="character">
    <w:name w:val="eSPIS_CC_Paragraph Default Font"/>
    <w:basedOn w:val="Zadanifontodlomka"/>
    <w:rsid w:val="006E1F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F6B"/>
    <w:rPr>
      <w:sz w:val="24"/>
      <w:bdr w:color="auto" w:space="0" w:sz="0" w:val="none"/>
      <w:shd w:color="auto" w:fill="FFFFCC" w:val="clear"/>
      <w:lang w:val="hr-HR"/>
    </w:rPr>
  </w:style>
  <w:style w:customStyle="1" w:styleId="PozadinaSvijetloCrvena" w:type="character">
    <w:name w:val="Pozadina_SvijetloCrvena"/>
    <w:basedOn w:val="eSPISCCParagraphDefaultFont"/>
    <w:rsid w:val="006E1F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F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2013.</izvorni_sadrzaj>
    <derivirana_varijabla naziv="DomainObject.Predmet.DatumOsnivanja_1">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St-434/2013</izvorni_sadrzaj>
    <derivirana_varijabla naziv="DomainObject.Predmet.OznakaBroj_1">St-434/2013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NEOKON društvo s ograničenom odgovornošću za graditeljstvo</izvorni_sadrzaj>
    <derivirana_varijabla naziv="DomainObject.Predmet.ProtustrankaFormated_1">  NEOKON društvo s ograničenom odgovornošću za graditeljstvo</derivirana_varijabla>
  </DomainObject.Predmet.ProtustrankaFormated>
  <DomainObject.Predmet.ProtustrankaFormatedOIB>
    <izvorni_sadrzaj>  NEOKON društvo s ograničenom odgovornošću za graditeljstvo, OIB 90313112618</izvorni_sadrzaj>
    <derivirana_varijabla naziv="DomainObject.Predmet.ProtustrankaFormatedOIB_1">  NEOKON društvo s ograničenom odgovornošću za graditeljstvo, OIB 90313112618</derivirana_varijabla>
  </DomainObject.Predmet.ProtustrankaFormatedOIB>
  <DomainObject.Predmet.ProtustrankaFormatedWithAdress>
    <izvorni_sadrzaj> NEOKON društvo s ograničenom odgovornošću za graditeljstvo, Barutanski jarak 42, 10000 Zagreb</izvorni_sadrzaj>
    <derivirana_varijabla naziv="DomainObject.Predmet.ProtustrankaFormatedWithAdress_1"> NEOKON društvo s ograničenom odgovornošću za graditeljstvo, Barutanski jarak 42, 10000 Zagreb</derivirana_varijabla>
  </DomainObject.Predmet.ProtustrankaFormatedWithAdress>
  <DomainObject.Predmet.ProtustrankaFormatedWithAdressOIB>
    <izvorni_sadrzaj> NEOKON društvo s ograničenom odgovornošću za graditeljstvo, OIB 90313112618, Barutanski jarak 42, 10000 Zagreb</izvorni_sadrzaj>
    <derivirana_varijabla naziv="DomainObject.Predmet.ProtustrankaFormatedWithAdressOIB_1"> NEOKON društvo s ograničenom odgovornošću za graditeljstvo, OIB 90313112618, Barutanski jarak 42, 10000 Zagreb</derivirana_varijabla>
  </DomainObject.Predmet.ProtustrankaFormatedWithAdressOIB>
  <DomainObject.Predmet.ProtustrankaWithAdress>
    <izvorni_sadrzaj>NEOKON društvo s ograničenom odgovornošću za graditeljstvo Barutanski jarak 42, 10000 Zagreb</izvorni_sadrzaj>
    <derivirana_varijabla naziv="DomainObject.Predmet.ProtustrankaWithAdress_1">NEOKON društvo s ograničenom odgovornošću za graditeljstvo Barutanski jarak 42, 10000 Zagreb</derivirana_varijabla>
  </DomainObject.Predmet.ProtustrankaWithAdress>
  <DomainObject.Predmet.ProtustrankaWithAdressOIB>
    <izvorni_sadrzaj>NEOKON društvo s ograničenom odgovornošću za graditeljstvo, OIB 90313112618, Barutanski jarak 42, 10000 Zagreb</izvorni_sadrzaj>
    <derivirana_varijabla naziv="DomainObject.Predmet.ProtustrankaWithAdressOIB_1">NEOKON društvo s ograničenom odgovornošću za graditeljstvo, OIB 90313112618, Barutanski jarak 42, 10000 Zagreb</derivirana_varijabla>
  </DomainObject.Predmet.ProtustrankaWithAdressOIB>
  <DomainObject.Predmet.ProtustrankaNazivFormated>
    <izvorni_sadrzaj>NEOKON društvo s ograničenom odgovornošću za graditeljstvo</izvorni_sadrzaj>
    <derivirana_varijabla naziv="DomainObject.Predmet.ProtustrankaNazivFormated_1">NEOKON društvo s ograničenom odgovornošću za graditeljstvo</derivirana_varijabla>
  </DomainObject.Predmet.ProtustrankaNazivFormated>
  <DomainObject.Predmet.ProtustrankaNazivFormatedOIB>
    <izvorni_sadrzaj>NEOKON društvo s ograničenom odgovornošću za graditeljstvo, OIB 90313112618</izvorni_sadrzaj>
    <derivirana_varijabla naziv="DomainObject.Predmet.ProtustrankaNazivFormatedOIB_1">NEOKON društvo s ograničenom odgovornošću za graditeljstvo, OIB 90313112618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GRANDELION društvo s ograničenom odgovornošću za usluge i trgovinu, turistička agencija</izvorni_sadrzaj>
    <derivirana_varijabla naziv="DomainObject.Predmet.StrankaFormated_1">  FINA; GRANDELION društvo s ograničenom odgovornošću za usluge i trgovinu, turistička agencija</derivirana_varijabla>
  </DomainObject.Predmet.StrankaFormated>
  <DomainObject.Predmet.StrankaFormatedOIB>
    <izvorni_sadrzaj>  FINA, OIB 85821130368; GRANDELION društvo s ograničenom odgovornošću za usluge i trgovinu, turistička agencija, OIB 11961654782</izvorni_sadrzaj>
    <derivirana_varijabla naziv="DomainObject.Predmet.StrankaFormatedOIB_1">  FINA, OIB 85821130368; GRANDELION društvo s ograničenom odgovornošću za usluge i trgovinu, turistička agencija, OIB 11961654782</derivirana_varijabla>
  </DomainObject.Predmet.StrankaFormatedOIB>
  <DomainObject.Predmet.StrankaFormatedWithAdress>
    <izvorni_sadrzaj> FINA, ALBRECHTOVA 42, 10000 Zagreb; GRANDELION društvo s ograničenom odgovornošću za usluge i trgovinu, turistička agencija, Mejna 17, 10257 Hrvatski Leskovac</izvorni_sadrzaj>
    <derivirana_varijabla naziv="DomainObject.Predmet.StrankaFormatedWithAdress_1"> FINA, ALBRECHTOVA 42, 10000 Zagreb; GRANDELION društvo s ograničenom odgovornošću za usluge i trgovinu, turistička agencija, Mejna 17, 10257 Hrvatski Leskovac</derivirana_varijabla>
  </DomainObject.Predmet.StrankaFormatedWithAdress>
  <DomainObject.Predmet.StrankaFormatedWithAdressOIB>
    <izvorni_sadrzaj> FINA, OIB 85821130368, ALBRECHTOVA 42, 10000 Zagreb; GRANDELION društvo s ograničenom odgovornošću za usluge i trgovinu, turistička agencija, OIB 11961654782, Mejna 17, 10257 Hrvatski Leskovac</izvorni_sadrzaj>
    <derivirana_varijabla naziv="DomainObject.Predmet.StrankaFormatedWithAdressOIB_1"> FINA, OIB 85821130368, ALBRECHTOVA 42, 10000 Zagreb; GRANDELION društvo s ograničenom odgovornošću za usluge i trgovinu, turistička agencija, OIB 11961654782, Mejna 17, 10257 Hrvatski Leskovac</derivirana_varijabla>
  </DomainObject.Predmet.StrankaFormatedWithAdressOIB>
  <DomainObject.Predmet.StrankaWithAdress>
    <izvorni_sadrzaj>FINA ALBRECHTOVA 42,10000 Zagreb,GRANDELION društvo s ograničenom odgovornošću za usluge i trgovinu, turistička agencija Mejna 17,10257 Hrvatski Leskovac</izvorni_sadrzaj>
    <derivirana_varijabla naziv="DomainObject.Predmet.StrankaWithAdress_1">FINA ALBRECHTOVA 42,10000 Zagreb,GRANDELION društvo s ograničenom odgovornošću za usluge i trgovinu, turistička agencija Mejna 17,10257 Hrvatski Leskovac</derivirana_varijabla>
  </DomainObject.Predmet.StrankaWithAdress>
  <DomainObject.Predmet.StrankaWithAdressOIB>
    <izvorni_sadrzaj>FINA, OIB 85821130368, ALBRECHTOVA 42,10000 Zagreb,GRANDELION društvo s ograničenom odgovornošću za usluge i trgovinu, turistička agencija, OIB 11961654782, Mejna 17,10257 Hrvatski Leskovac</izvorni_sadrzaj>
    <derivirana_varijabla naziv="DomainObject.Predmet.StrankaWithAdressOIB_1">FINA, OIB 85821130368, ALBRECHTOVA 42,10000 Zagreb,GRANDELION društvo s ograničenom odgovornošću za usluge i trgovinu, turistička agencija, OIB 11961654782, Mejna 17,10257 Hrvatski Leskovac</derivirana_varijabla>
  </DomainObject.Predmet.StrankaWithAdressOIB>
  <DomainObject.Predmet.StrankaNazivFormated>
    <izvorni_sadrzaj>FINA,GRANDELION društvo s ograničenom odgovornošću za usluge i trgovinu, turistička agencija</izvorni_sadrzaj>
    <derivirana_varijabla naziv="DomainObject.Predmet.StrankaNazivFormated_1">FINA,GRANDELION društvo s ograničenom odgovornošću za usluge i trgovinu, turistička agencija</derivirana_varijabla>
  </DomainObject.Predmet.StrankaNazivFormated>
  <DomainObject.Predmet.StrankaNazivFormatedOIB>
    <izvorni_sadrzaj>FINA, OIB 85821130368,GRANDELION društvo s ograničenom odgovornošću za usluge i trgovinu, turistička agencija, OIB 11961654782</izvorni_sadrzaj>
    <derivirana_varijabla naziv="DomainObject.Predmet.StrankaNazivFormatedOIB_1">FINA, OIB 85821130368,GRANDELION društvo s ograničenom odgovornošću za usluge i trgovinu, turistička agencija, OIB 11961654782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item>
      <item>GRANDELION društvo s ograničenom odgovornošću za usluge i trgovinu, turistička agencija</item>
    </izvorni_sadrzaj>
    <derivirana_varijabla naziv="DomainObject.Predmet.StrankaListFormated_1">
      <item>FINA</item>
      <item>GRANDELION društvo s ograničenom odgovornošću za usluge i trgovinu, turistička agencija</item>
    </derivirana_varijabla>
  </DomainObject.Predmet.StrankaListFormated>
  <DomainObject.Predmet.StrankaListFormatedOIB>
    <izvorni_sadrzaj>
      <item>FINA, OIB 85821130368</item>
      <item>GRANDELION društvo s ograničenom odgovornošću za usluge i trgovinu, turistička agencija, OIB 11961654782</item>
    </izvorni_sadrzaj>
    <derivirana_varijabla naziv="DomainObject.Predmet.StrankaListFormatedOIB_1">
      <item>FINA, OIB 85821130368</item>
      <item>GRANDELION društvo s ograničenom odgovornošću za usluge i trgovinu, turistička agencija, OIB 11961654782</item>
    </derivirana_varijabla>
  </DomainObject.Predmet.StrankaListFormatedOIB>
  <DomainObject.Predmet.StrankaListFormatedWithAdress>
    <izvorni_sadrzaj>
      <item>FINA, ALBRECHTOVA 42, 10000 Zagreb</item>
      <item>GRANDELION društvo s ograničenom odgovornošću za usluge i trgovinu, turistička agencija, Mejna 17, 10257 Hrvatski Leskovac</item>
    </izvorni_sadrzaj>
    <derivirana_varijabla naziv="DomainObject.Predmet.StrankaListFormatedWithAdress_1">
      <item>FINA, ALBRECHTOVA 42, 10000 Zagreb</item>
      <item>GRANDELION društvo s ograničenom odgovornošću za usluge i trgovinu, turistička agencija, Mejna 17, 10257 Hrvatski Leskovac</item>
    </derivirana_varijabla>
  </DomainObject.Predmet.StrankaListFormatedWithAdress>
  <DomainObject.Predmet.StrankaListFormatedWithAdressOIB>
    <izvorni_sadrzaj>
      <item>FINA, OIB 85821130368, ALBRECHTOVA 42, 10000 Zagreb</item>
      <item>GRANDELION društvo s ograničenom odgovornošću za usluge i trgovinu, turistička agencija, OIB 11961654782, Mejna 17, 10257 Hrvatski Leskovac</item>
    </izvorni_sadrzaj>
    <derivirana_varijabla naziv="DomainObject.Predmet.StrankaListFormatedWithAdressOIB_1">
      <item>FINA, OIB 85821130368, ALBRECHTOVA 42, 10000 Zagreb</item>
      <item>GRANDELION društvo s ograničenom odgovornošću za usluge i trgovinu, turistička agencija, OIB 11961654782, Mejna 17, 10257 Hrvatski Leskovac</item>
    </derivirana_varijabla>
  </DomainObject.Predmet.StrankaListFormatedWithAdressOIB>
  <DomainObject.Predmet.StrankaListNazivFormated>
    <izvorni_sadrzaj>
      <item>FINA</item>
      <item>GRANDELION društvo s ograničenom odgovornošću za usluge i trgovinu, turistička agencija</item>
    </izvorni_sadrzaj>
    <derivirana_varijabla naziv="DomainObject.Predmet.StrankaListNazivFormated_1">
      <item>FINA</item>
      <item>GRANDELION društvo s ograničenom odgovornošću za usluge i trgovinu, turistička agencija</item>
    </derivirana_varijabla>
  </DomainObject.Predmet.StrankaListNazivFormated>
  <DomainObject.Predmet.StrankaListNazivFormatedOIB>
    <izvorni_sadrzaj>
      <item>FINA, OIB 85821130368</item>
      <item>GRANDELION društvo s ograničenom odgovornošću za usluge i trgovinu, turistička agencija, OIB 11961654782</item>
    </izvorni_sadrzaj>
    <derivirana_varijabla naziv="DomainObject.Predmet.StrankaListNazivFormatedOIB_1">
      <item>FINA, OIB 85821130368</item>
      <item>GRANDELION društvo s ograničenom odgovornošću za usluge i trgovinu, turistička agencija, OIB 11961654782</item>
    </derivirana_varijabla>
  </DomainObject.Predmet.StrankaListNazivFormatedOIB>
  <DomainObject.Predmet.ProtuStrankaListFormated>
    <izvorni_sadrzaj>
      <item>NEOKON društvo s ograničenom odgovornošću za graditeljstvo</item>
    </izvorni_sadrzaj>
    <derivirana_varijabla naziv="DomainObject.Predmet.ProtuStrankaListFormated_1">
      <item>NEOKON društvo s ograničenom odgovornošću za graditeljstvo</item>
    </derivirana_varijabla>
  </DomainObject.Predmet.ProtuStrankaListFormated>
  <DomainObject.Predmet.ProtuStrankaListFormatedOIB>
    <izvorni_sadrzaj>
      <item>NEOKON društvo s ograničenom odgovornošću za graditeljstvo, OIB 90313112618</item>
    </izvorni_sadrzaj>
    <derivirana_varijabla naziv="DomainObject.Predmet.ProtuStrankaListFormatedOIB_1">
      <item>NEOKON društvo s ograničenom odgovornošću za graditeljstvo, OIB 90313112618</item>
    </derivirana_varijabla>
  </DomainObject.Predmet.ProtuStrankaListFormatedOIB>
  <DomainObject.Predmet.ProtuStrankaListFormatedWithAdress>
    <izvorni_sadrzaj>
      <item>NEOKON društvo s ograničenom odgovornošću za graditeljstvo, Barutanski jarak 42, 10000 Zagreb</item>
    </izvorni_sadrzaj>
    <derivirana_varijabla naziv="DomainObject.Predmet.ProtuStrankaListFormatedWithAdress_1">
      <item>NEOKON društvo s ograničenom odgovornošću za graditeljstvo, Barutanski jarak 42, 10000 Zagreb</item>
    </derivirana_varijabla>
  </DomainObject.Predmet.ProtuStrankaListFormatedWithAdress>
  <DomainObject.Predmet.ProtuStrankaListFormatedWithAdressOIB>
    <izvorni_sadrzaj>
      <item>NEOKON društvo s ograničenom odgovornošću za graditeljstvo, OIB 90313112618, Barutanski jarak 42, 10000 Zagreb</item>
    </izvorni_sadrzaj>
    <derivirana_varijabla naziv="DomainObject.Predmet.ProtuStrankaListFormatedWithAdressOIB_1">
      <item>NEOKON društvo s ograničenom odgovornošću za graditeljstvo, OIB 90313112618, Barutanski jarak 42, 10000 Zagreb</item>
    </derivirana_varijabla>
  </DomainObject.Predmet.ProtuStrankaListFormatedWithAdressOIB>
  <DomainObject.Predmet.ProtuStrankaListNazivFormated>
    <izvorni_sadrzaj>
      <item>NEOKON društvo s ograničenom odgovornošću za graditeljstvo</item>
    </izvorni_sadrzaj>
    <derivirana_varijabla naziv="DomainObject.Predmet.ProtuStrankaListNazivFormated_1">
      <item>NEOKON društvo s ograničenom odgovornošću za graditeljstvo</item>
    </derivirana_varijabla>
  </DomainObject.Predmet.ProtuStrankaListNazivFormated>
  <DomainObject.Predmet.ProtuStrankaListNazivFormatedOIB>
    <izvorni_sadrzaj>
      <item>NEOKON društvo s ograničenom odgovornošću za graditeljstvo, OIB 90313112618</item>
    </izvorni_sadrzaj>
    <derivirana_varijabla naziv="DomainObject.Predmet.ProtuStrankaListNazivFormatedOIB_1">
      <item>NEOKON društvo s ograničenom odgovornošću za graditeljstvo, OIB 90313112618</item>
    </derivirana_varijabla>
  </DomainObject.Predmet.ProtuStrankaListNazivFormatedOIB>
  <DomainObject.Predmet.OstaliListFormated>
    <izvorni_sadrzaj>
      <item>ZLATKO PETEK</item>
      <item>ZORAN VUJAKOVIĆ</item>
      <item>Tomislav Đuričin</item>
      <item>BUTERIN &amp; POSAVEC odvjetničko društvo j.t.d.</item>
    </izvorni_sadrzaj>
    <derivirana_varijabla naziv="DomainObject.Predmet.OstaliListFormated_1">
      <item>ZLATKO PETEK</item>
      <item>ZORAN VUJAKOVIĆ</item>
      <item>Tomislav Đuričin</item>
      <item>BUTERIN &amp; POSAVEC odvjetničko društvo j.t.d.</item>
    </derivirana_varijabla>
  </DomainObject.Predmet.OstaliListFormated>
  <DomainObject.Predmet.OstaliListFormatedOIB>
    <izvorni_sadrzaj>
      <item>ZLATKO PETEK, OIB 35626966780</item>
      <item>ZORAN VUJAKOVIĆ, OIB 25772500084</item>
      <item>Tomislav Đuričin, OIB 01733609458</item>
      <item>BUTERIN &amp; POSAVEC odvjetničko društvo j.t.d., OIB 88443826619</item>
    </izvorni_sadrzaj>
    <derivirana_varijabla naziv="DomainObject.Predmet.OstaliListFormatedOIB_1">
      <item>ZLATKO PETEK, OIB 35626966780</item>
      <item>ZORAN VUJAKOVIĆ, OIB 25772500084</item>
      <item>Tomislav Đuričin, OIB 01733609458</item>
      <item>BUTERIN &amp; POSAVEC odvjetničko društvo j.t.d., OIB 88443826619</item>
    </derivirana_varijabla>
  </DomainObject.Predmet.OstaliListFormatedOIB>
  <DomainObject.Predmet.OstaliListFormatedWithAdress>
    <izvorni_sadrzaj>
      <item>ZLATKO PETEK, BARUTANSKI JARAK 42, 10000 Zagreb</item>
      <item>ZORAN VUJAKOVIĆ, VUČETIĆEV PRILAZ 5, 10000 Zagreb</item>
      <item>Tomislav Đuričin, Petrovaradinska 1, 10000 Zagreb</item>
      <item>BUTERIN &amp; POSAVEC odvjetničko društvo j.t.d., Draškovićeva 82, 10000 Zagreb</item>
    </izvorni_sadrzaj>
    <derivirana_varijabla naziv="DomainObject.Predmet.OstaliListFormatedWithAdress_1">
      <item>ZLATKO PETEK, BARUTANSKI JARAK 42, 10000 Zagreb</item>
      <item>ZORAN VUJAKOVIĆ, VUČETIĆEV PRILAZ 5, 10000 Zagreb</item>
      <item>Tomislav Đuričin, Petrovaradinska 1, 10000 Zagreb</item>
      <item>BUTERIN &amp; POSAVEC odvjetničko društvo j.t.d., Draškovićeva 82, 10000 Zagreb</item>
    </derivirana_varijabla>
  </DomainObject.Predmet.OstaliListFormatedWithAdress>
  <DomainObject.Predmet.OstaliListFormatedWithAdressOIB>
    <izvorni_sadrzaj>
      <item>ZLATKO PETEK, OIB 35626966780, BARUTANSKI JARAK 42, 10000 Zagreb</item>
      <item>ZORAN VUJAKOVIĆ, OIB 25772500084, VUČETIĆEV PRILAZ 5, 10000 Zagreb</item>
      <item>Tomislav Đuričin, OIB 01733609458, Petrovaradinska 1, 10000 Zagreb</item>
      <item>BUTERIN &amp; POSAVEC odvjetničko društvo j.t.d., OIB 88443826619, Draškovićeva 82, 10000 Zagreb</item>
    </izvorni_sadrzaj>
    <derivirana_varijabla naziv="DomainObject.Predmet.OstaliListFormatedWithAdressOIB_1">
      <item>ZLATKO PETEK, OIB 35626966780, BARUTANSKI JARAK 42, 10000 Zagreb</item>
      <item>ZORAN VUJAKOVIĆ, OIB 25772500084, VUČETIĆEV PRILAZ 5, 10000 Zagreb</item>
      <item>Tomislav Đuričin, OIB 01733609458, Petrovaradinska 1, 10000 Zagreb</item>
      <item>BUTERIN &amp; POSAVEC odvjetničko društvo j.t.d., OIB 88443826619, Draškovićeva 82, 10000 Zagreb</item>
    </derivirana_varijabla>
  </DomainObject.Predmet.OstaliListFormatedWithAdressOIB>
  <DomainObject.Predmet.OstaliListNazivFormated>
    <izvorni_sadrzaj>
      <item>ZLATKO PETEK</item>
      <item>ZORAN VUJAKOVIĆ</item>
      <item>Tomislav Đuričin</item>
      <item>BUTERIN &amp; POSAVEC odvjetničko društvo j.t.d.</item>
    </izvorni_sadrzaj>
    <derivirana_varijabla naziv="DomainObject.Predmet.OstaliListNazivFormated_1">
      <item>ZLATKO PETEK</item>
      <item>ZORAN VUJAKOVIĆ</item>
      <item>Tomislav Đuričin</item>
      <item>BUTERIN &amp; POSAVEC odvjetničko društvo j.t.d.</item>
    </derivirana_varijabla>
  </DomainObject.Predmet.OstaliListNazivFormated>
  <DomainObject.Predmet.OstaliListNazivFormatedOIB>
    <izvorni_sadrzaj>
      <item>ZLATKO PETEK, OIB 35626966780</item>
      <item>ZORAN VUJAKOVIĆ, OIB 25772500084</item>
      <item>Tomislav Đuričin, OIB 01733609458</item>
      <item>BUTERIN &amp; POSAVEC odvjetničko društvo j.t.d., OIB 88443826619</item>
    </izvorni_sadrzaj>
    <derivirana_varijabla naziv="DomainObject.Predmet.OstaliListNazivFormatedOIB_1">
      <item>ZLATKO PETEK, OIB 35626966780</item>
      <item>ZORAN VUJAKOVIĆ, OIB 25772500084</item>
      <item>Tomislav Đuričin, OIB 01733609458</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NEOKON društvo s ograničenom odgovornošću za graditeljstvo</izvorni_sadrzaj>
    <derivirana_varijabla naziv="DomainObject.Predmet.ProtustrankaIDrugi_1">NEOKON društvo s ograničenom odgovornošću za graditeljstvo</derivirana_varijabla>
  </DomainObject.Predmet.ProtustrankaIDrugi>
  <DomainObject.Predmet.StrankaIDrugiAdressOIB>
    <izvorni_sadrzaj>FINA, OIB 85821130368, ALBRECHTOVA 42, 10000 Zagreb i dr.</izvorni_sadrzaj>
    <derivirana_varijabla naziv="DomainObject.Predmet.StrankaIDrugiAdressOIB_1">FINA, OIB 85821130368, ALBRECHTOVA 42, 10000 Zagreb i dr.</derivirana_varijabla>
  </DomainObject.Predmet.StrankaIDrugiAdressOIB>
  <DomainObject.Predmet.ProtustrankaIDrugiAdressOIB>
    <izvorni_sadrzaj>NEOKON društvo s ograničenom odgovornošću za graditeljstvo, OIB 90313112618, Barutanski jarak 42, 10000 Zagreb</izvorni_sadrzaj>
    <derivirana_varijabla naziv="DomainObject.Predmet.ProtustrankaIDrugiAdressOIB_1">NEOKON društvo s ograničenom odgovornošću za graditeljstvo, OIB 90313112618, Barutanski jarak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NEOKON društvo s ograničenom odgovornošću za graditeljstvo</item>
      <item>FINA</item>
      <item>ZLATKO PETEK</item>
      <item>ZORAN VUJAKOVIĆ</item>
      <item>Tomislav Đuričin</item>
      <item>BUTERIN &amp; POSAVEC odvjetničko društvo j.t.d.</item>
      <item>GRANDELION društvo s ograničenom odgovornošću za usluge i trgovinu, turistička agencija</item>
    </izvorni_sadrzaj>
    <derivirana_varijabla naziv="DomainObject.Predmet.SudioniciListNaziv_1">
      <item>NEOKON društvo s ograničenom odgovornošću za graditeljstvo</item>
      <item>FINA</item>
      <item>ZLATKO PETEK</item>
      <item>ZORAN VUJAKOVIĆ</item>
      <item>Tomislav Đuričin</item>
      <item>BUTERIN &amp; POSAVEC odvjetničko društvo j.t.d.</item>
      <item>GRANDELION društvo s ograničenom odgovornošću za usluge i trgovinu, turistička agencija</item>
    </derivirana_varijabla>
  </DomainObject.Predmet.SudioniciListNaziv>
  <DomainObject.Predmet.SudioniciListAdressOIB>
    <izvorni_sadrzaj>
      <item>NEOKON društvo s ograničenom odgovornošću za graditeljstvo, OIB 90313112618, Barutanski jarak 42,10000 Zagreb</item>
      <item>FINA, OIB 85821130368, ALBRECHTOVA 42,10000 Zagreb</item>
      <item>ZLATKO PETEK, OIB 35626966780, BARUTANSKI JARAK 42,10000 Zagreb</item>
      <item>ZORAN VUJAKOVIĆ, OIB 25772500084, VUČETIĆEV PRILAZ 5,10000 Zagreb</item>
      <item>Tomislav Đuričin, OIB 01733609458, Petrovaradinska 1,10000 Zagreb</item>
      <item>BUTERIN &amp; POSAVEC odvjetničko društvo j.t.d., OIB 88443826619, Draškovićeva 82,10000 Zagreb</item>
      <item>GRANDELION društvo s ograničenom odgovornošću za usluge i trgovinu, turistička agencija, OIB 11961654782, Mejna 17,10257 Hrvatski Leskovac</item>
    </izvorni_sadrzaj>
    <derivirana_varijabla naziv="DomainObject.Predmet.SudioniciListAdressOIB_1">
      <item>NEOKON društvo s ograničenom odgovornošću za graditeljstvo, OIB 90313112618, Barutanski jarak 42,10000 Zagreb</item>
      <item>FINA, OIB 85821130368, ALBRECHTOVA 42,10000 Zagreb</item>
      <item>ZLATKO PETEK, OIB 35626966780, BARUTANSKI JARAK 42,10000 Zagreb</item>
      <item>ZORAN VUJAKOVIĆ, OIB 25772500084, VUČETIĆEV PRILAZ 5,10000 Zagreb</item>
      <item>Tomislav Đuričin, OIB 01733609458, Petrovaradinska 1,10000 Zagreb</item>
      <item>BUTERIN &amp; POSAVEC odvjetničko društvo j.t.d., OIB 88443826619, Draškovićeva 82,10000 Zagreb</item>
      <item>GRANDELION društvo s ograničenom odgovornošću za usluge i trgovinu, turistička agencija, OIB 11961654782, Mejna 17,10257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90313112618</item>
      <item>, OIB 85821130368</item>
      <item>, OIB 35626966780</item>
      <item>, OIB 25772500084</item>
      <item>, OIB 01733609458</item>
      <item>, OIB 88443826619</item>
      <item>, OIB 11961654782</item>
    </izvorni_sadrzaj>
    <derivirana_varijabla naziv="DomainObject.Predmet.SudioniciListNazivOIB_1">
      <item>, OIB 90313112618</item>
      <item>, OIB 85821130368</item>
      <item>, OIB 35626966780</item>
      <item>, OIB 25772500084</item>
      <item>, OIB 01733609458</item>
      <item>, OIB 88443826619</item>
      <item>, OIB 11961654782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405</properties:Words>
  <properties:Characters>2109</properties:Characters>
  <properties:Lines>71</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2017-12-01T12:50:00Z</dcterms:created>
  <dc:creator>agalic</dc:creator>
  <cp:lastModifiedBy>Valentina Delač</cp:lastModifiedBy>
  <cp:lastPrinted>2017-12-01T12:54:00Z</cp:lastPrinted>
  <dcterms:modified xmlns:xsi="http://www.w3.org/2001/XMLSchema-instance" xsi:type="dcterms:W3CDTF">2017-12-01T12:54:00Z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