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a3a85" w14:paraId="f1a3a85" w:rsidRDefault="009219F7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 w:rsidRPr="009219F7">
        <w:t>Posl. br. 1 St-</w:t>
      </w:r>
      <w:r w:rsidR="00D25AE5">
        <w:t>75/12-83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7A5740" w:rsidP="007A5740" w:rsidR="007A5740" w:rsidRPr="009219F7">
      <w:pPr>
        <w:jc w:val="both"/>
      </w:pPr>
      <w:r w:rsidRPr="009219F7">
        <w:t xml:space="preserve">  REPUBLIKA HRVATSKA</w:t>
      </w:r>
    </w:p>
    <w:p w:rsidRDefault="007A5740" w:rsidP="007A5740" w:rsidR="007A5740" w:rsidRPr="009219F7">
      <w:pPr>
        <w:jc w:val="both"/>
      </w:pPr>
      <w:r w:rsidRPr="009219F7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9219F7">
          <w:t>SUD U</w:t>
        </w:r>
      </w:smartTag>
      <w:r w:rsidR="00AB02AB" w:rsidRPr="009219F7">
        <w:t xml:space="preserve"> ZADRU</w:t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</w:p>
    <w:p w:rsidRDefault="009219F7" w:rsidP="007A5740" w:rsidR="007A5740">
      <w:pPr>
        <w:jc w:val="both"/>
      </w:pPr>
      <w:r>
        <w:t>Dr. Franje Tuđmana 35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(OIB: 39670464653)</w:t>
      </w:r>
      <w:r w:rsidRPr="009219F7">
        <w:t xml:space="preserve"> po sucu ovog suda Ardeni Bajlo</w:t>
      </w:r>
      <w:r w:rsidR="008E6DB3">
        <w:t>,</w:t>
      </w:r>
      <w:r w:rsidRPr="009219F7">
        <w:t xml:space="preserve"> u </w:t>
      </w:r>
      <w:r w:rsidR="004616BF" w:rsidRPr="009219F7">
        <w:t xml:space="preserve">stečajnom postupku nad </w:t>
      </w:r>
      <w:r w:rsidR="00261238">
        <w:t xml:space="preserve">METAL – KABEL d.o.o. </w:t>
      </w:r>
      <w:r w:rsidR="00261238" w:rsidRPr="0012203C">
        <w:t>Zadar</w:t>
      </w:r>
      <w:r w:rsidR="00261238">
        <w:t xml:space="preserve"> u stečaju</w:t>
      </w:r>
      <w:r w:rsidR="00261238" w:rsidRPr="001A7D60">
        <w:t>,</w:t>
      </w:r>
      <w:r w:rsidR="00261238">
        <w:t xml:space="preserve"> Jadranska cesta bb, OIB: 49923499334</w:t>
      </w:r>
      <w:r w:rsidR="004E41F3" w:rsidRPr="006A0A0E">
        <w:t>, koga zastupa stečajn</w:t>
      </w:r>
      <w:r w:rsidR="00E36BDA">
        <w:t>i upravitelj</w:t>
      </w:r>
      <w:r w:rsidR="004E41F3" w:rsidRPr="006A0A0E">
        <w:t xml:space="preserve"> </w:t>
      </w:r>
      <w:r w:rsidR="00261238">
        <w:t>Frane Zvonimir Negro</w:t>
      </w:r>
      <w:r w:rsidRPr="009219F7">
        <w:t>, dana</w:t>
      </w:r>
      <w:r w:rsidR="00E744FF">
        <w:t xml:space="preserve"> </w:t>
      </w:r>
      <w:r w:rsidR="00261238">
        <w:t>23.</w:t>
      </w:r>
      <w:r w:rsidR="00E36BDA">
        <w:t xml:space="preserve"> </w:t>
      </w:r>
      <w:r w:rsidR="00E744FF">
        <w:t>studenoga</w:t>
      </w:r>
      <w:r w:rsidR="004E41F3">
        <w:t xml:space="preserve"> 2016</w:t>
      </w:r>
      <w:r w:rsidRPr="009219F7">
        <w:t xml:space="preserve">. 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6466C1" w:rsidP="00071091" w:rsidR="006466C1">
      <w:pPr>
        <w:pStyle w:val="Tijeloteksta"/>
        <w:ind w:firstLine="708"/>
      </w:pPr>
      <w:r>
        <w:t>Rješenje ovog suda posl. br. 1 St</w:t>
      </w:r>
      <w:r w:rsidR="00F8344A">
        <w:t>-</w:t>
      </w:r>
      <w:r w:rsidR="00261238">
        <w:t>75</w:t>
      </w:r>
      <w:r w:rsidR="00F8344A">
        <w:t>/</w:t>
      </w:r>
      <w:r w:rsidR="00261238">
        <w:t>12</w:t>
      </w:r>
      <w:r w:rsidR="00E36BDA">
        <w:t>-</w:t>
      </w:r>
      <w:r w:rsidR="00153C2C">
        <w:t>75</w:t>
      </w:r>
      <w:r w:rsidR="00261238">
        <w:t xml:space="preserve"> </w:t>
      </w:r>
      <w:r>
        <w:t xml:space="preserve">od </w:t>
      </w:r>
      <w:r w:rsidR="00153C2C">
        <w:t>16. srpnja 2014.</w:t>
      </w:r>
      <w:r>
        <w:t xml:space="preserve"> dopunjuje se na način </w:t>
      </w:r>
      <w:r w:rsidR="00071091">
        <w:t xml:space="preserve">da se dodaju točke </w:t>
      </w:r>
      <w:r w:rsidR="00E36BDA">
        <w:t>I</w:t>
      </w:r>
      <w:r w:rsidR="00261DA2" w:rsidRPr="000F0617">
        <w:t>V i V</w:t>
      </w:r>
      <w:r w:rsidR="0014223C">
        <w:t xml:space="preserve"> </w:t>
      </w:r>
      <w:r w:rsidR="00261DA2">
        <w:t>koje glase</w:t>
      </w:r>
      <w:r w:rsidR="00E744FF">
        <w:t>:</w:t>
      </w:r>
    </w:p>
    <w:p w:rsidRDefault="00071091" w:rsidP="00071091" w:rsidR="00071091">
      <w:pPr>
        <w:pStyle w:val="Tijeloteksta"/>
        <w:ind w:firstLine="708"/>
      </w:pPr>
    </w:p>
    <w:p w:rsidRDefault="00E36BDA" w:rsidP="00071091" w:rsidR="00071091">
      <w:pPr>
        <w:ind w:firstLine="708"/>
        <w:jc w:val="both"/>
      </w:pPr>
      <w:r>
        <w:t>I</w:t>
      </w:r>
      <w:r w:rsidR="00261DA2" w:rsidRPr="00261DA2">
        <w:t>V</w:t>
      </w:r>
      <w:r w:rsidR="00071091">
        <w:t xml:space="preserve"> Stečajna masa stečajnog dužnika </w:t>
      </w:r>
      <w:r w:rsidR="00261238">
        <w:t xml:space="preserve">METAL – KABEL d.o.o. </w:t>
      </w:r>
      <w:r w:rsidR="00261238" w:rsidRPr="0012203C">
        <w:t>Zadar</w:t>
      </w:r>
      <w:r w:rsidR="00261238">
        <w:t xml:space="preserve"> u stečaju </w:t>
      </w:r>
      <w:r w:rsidR="00071091">
        <w:t>upisat će se u sudski registar.</w:t>
      </w:r>
    </w:p>
    <w:p w:rsidRDefault="00E36BDA" w:rsidP="00E36BDA" w:rsidR="00E36BDA">
      <w:pPr>
        <w:jc w:val="both"/>
      </w:pPr>
    </w:p>
    <w:p w:rsidRDefault="00261DA2" w:rsidP="00E36BDA" w:rsidR="00071091">
      <w:pPr>
        <w:ind w:firstLine="708"/>
        <w:jc w:val="both"/>
      </w:pPr>
      <w:r w:rsidRPr="00261DA2">
        <w:t>V</w:t>
      </w:r>
      <w:r w:rsidR="00071091">
        <w:t xml:space="preserve"> Stečajni upravitelj stečajne mase stečajnog dužnika </w:t>
      </w:r>
      <w:r w:rsidR="00261238">
        <w:t xml:space="preserve">METAL – KABEL d.o.o. </w:t>
      </w:r>
      <w:r w:rsidR="00261238" w:rsidRPr="0012203C">
        <w:t>Zadar</w:t>
      </w:r>
      <w:r w:rsidR="00261238">
        <w:t xml:space="preserve"> u stečaju </w:t>
      </w:r>
      <w:r w:rsidR="00071091">
        <w:t xml:space="preserve">je </w:t>
      </w:r>
      <w:r w:rsidR="00261238">
        <w:t>Frane Zvonimir Negro</w:t>
      </w:r>
      <w:r w:rsidR="00E36BDA">
        <w:t xml:space="preserve"> </w:t>
      </w:r>
      <w:r w:rsidR="00261238" w:rsidRPr="008E37E9">
        <w:t>iz Zadra, M.Krleže 3c, OIB: 59618330195</w:t>
      </w:r>
      <w:r w:rsidR="00E744FF">
        <w:t xml:space="preserve">, </w:t>
      </w:r>
      <w:r w:rsidR="00071091">
        <w:t xml:space="preserve">koji podatak će se upisati u sudski registar. </w:t>
      </w: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261238" w:rsidP="00261238" w:rsidR="00261238">
      <w:pPr>
        <w:pStyle w:val="Tijeloteksta"/>
        <w:ind w:firstLine="709"/>
      </w:pPr>
      <w:r>
        <w:t>Rješenjem ovog suda posl. br. 1 St-75/12-</w:t>
      </w:r>
      <w:r w:rsidR="00153C2C">
        <w:t>75</w:t>
      </w:r>
      <w:r>
        <w:t xml:space="preserve"> od 16. srpnja 2014. obustavljen je i zaključen stečajni postupak nad stečajnim dužnikom METAL – KABEL d.o.o. </w:t>
      </w:r>
      <w:r w:rsidRPr="0012203C">
        <w:t>Zadar</w:t>
      </w:r>
      <w:r>
        <w:t xml:space="preserve"> u stečaju. </w:t>
      </w:r>
    </w:p>
    <w:p w:rsidRDefault="00261238" w:rsidP="00261238" w:rsidR="00D25AE5">
      <w:pPr>
        <w:pStyle w:val="Tijeloteksta"/>
        <w:ind w:firstLine="709"/>
      </w:pPr>
      <w:r>
        <w:t xml:space="preserve">Podneskom od </w:t>
      </w:r>
      <w:r w:rsidR="00153C2C">
        <w:t>31. listopada</w:t>
      </w:r>
      <w:r>
        <w:t xml:space="preserve"> 2016. stečajn</w:t>
      </w:r>
      <w:r w:rsidR="00153C2C">
        <w:t>i</w:t>
      </w:r>
      <w:r>
        <w:t xml:space="preserve"> upravitelj stečajne mase stečajnog dužnika </w:t>
      </w:r>
      <w:r w:rsidR="00153C2C">
        <w:t>predložio</w:t>
      </w:r>
      <w:r>
        <w:t xml:space="preserve"> je dopunu rješenja posl. br. 1 St-</w:t>
      </w:r>
      <w:r w:rsidR="00153C2C">
        <w:t>75/12-75</w:t>
      </w:r>
      <w:r>
        <w:t xml:space="preserve"> od </w:t>
      </w:r>
      <w:r w:rsidR="00153C2C">
        <w:t>16. srpnja 2014</w:t>
      </w:r>
      <w:r>
        <w:t xml:space="preserve">. radi upisa stečajne mase u sudski registar temeljem čl. 438. Stečajnog zakona (Narodne novine 71/15). Prijedlog temelji na </w:t>
      </w:r>
      <w:r w:rsidR="00D25AE5">
        <w:t xml:space="preserve">činjenici da su u međuvremenu ostvareni uvjeti za prodaju pokretnina stečajnog dužnika, koju nije moguće izvršiti bez statusa stečajne mase. </w:t>
      </w:r>
    </w:p>
    <w:p w:rsidRDefault="00261238" w:rsidP="00261238" w:rsidR="00261238">
      <w:pPr>
        <w:pStyle w:val="Tijeloteksta"/>
        <w:ind w:firstLine="709"/>
      </w:pPr>
      <w:r>
        <w:t>Stoga odlučeno kao u izreci.</w:t>
      </w:r>
    </w:p>
    <w:p w:rsidRDefault="00CE56A0" w:rsidP="00CE56A0" w:rsidR="00CE56A0" w:rsidRPr="009219F7">
      <w:pPr>
        <w:pStyle w:val="Tijeloteksta"/>
        <w:ind w:firstLine="709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dana </w:t>
      </w:r>
      <w:r w:rsidR="00153C2C">
        <w:t>23.</w:t>
      </w:r>
      <w:r w:rsidR="00E744FF">
        <w:t xml:space="preserve"> studenoga</w:t>
      </w:r>
      <w:r w:rsidR="00E36BDA">
        <w:t xml:space="preserve"> </w:t>
      </w:r>
      <w:r w:rsidR="004E41F3">
        <w:t>2016.</w:t>
      </w:r>
    </w:p>
    <w:p w:rsidRDefault="007A5740" w:rsidP="007A5740" w:rsidR="007A5740" w:rsidRPr="009219F7">
      <w:pPr>
        <w:pStyle w:val="Tijeloteksta"/>
      </w:pPr>
    </w:p>
    <w:p w:rsidRDefault="00E744FF" w:rsidP="007A5740" w:rsidR="007A5740" w:rsidRPr="009219F7">
      <w:pPr>
        <w:pStyle w:val="Tijeloteksta"/>
        <w:ind w:firstLine="708" w:left="5664"/>
      </w:pPr>
      <w:r>
        <w:t>Sutkinja:</w:t>
      </w:r>
    </w:p>
    <w:p w:rsidRDefault="00156A8B" w:rsidP="007A5740" w:rsidR="007A5740" w:rsidRPr="009219F7">
      <w:pPr>
        <w:pStyle w:val="Tijeloteksta"/>
        <w:ind w:firstLine="708" w:left="5664"/>
      </w:pPr>
      <w:r w:rsidRPr="009219F7">
        <w:t>Ardena Bajlo</w:t>
      </w:r>
    </w:p>
    <w:p w:rsidRDefault="00D13B38" w:rsidP="007A5740" w:rsidR="00D13B38" w:rsidRPr="009219F7">
      <w:pPr>
        <w:pStyle w:val="Tijeloteksta"/>
        <w:ind w:firstLine="708" w:left="5664"/>
      </w:pPr>
    </w:p>
    <w:p w:rsidRDefault="00156A8B" w:rsidP="007A5740" w:rsidR="00156A8B" w:rsidRPr="001A7E21">
      <w:pPr>
        <w:pStyle w:val="Tijeloteksta"/>
        <w:rPr>
          <w:b/>
        </w:rPr>
      </w:pPr>
    </w:p>
    <w:p w:rsidRDefault="00156A8B" w:rsidP="00156A8B" w:rsidR="00156A8B" w:rsidRPr="00AE03AE">
      <w:r w:rsidRPr="00AE03AE">
        <w:t xml:space="preserve">POUKA O PRAVNOM LIJEKU: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F339F8" w:rsidP="007A5740" w:rsidR="00F339F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7A5740" w:rsidP="007A5740" w:rsidR="007A5740" w:rsidRPr="009219F7">
      <w:pPr>
        <w:pStyle w:val="Tijeloteksta"/>
      </w:pPr>
      <w:r w:rsidRPr="009219F7">
        <w:t xml:space="preserve">Dostaviti : </w:t>
      </w:r>
    </w:p>
    <w:p w:rsidRDefault="007A5740" w:rsidP="007A5740" w:rsidR="00AE03AE" w:rsidRPr="009219F7">
      <w:pPr>
        <w:pStyle w:val="Tijeloteksta"/>
      </w:pPr>
      <w:r w:rsidRPr="009219F7">
        <w:t>-</w:t>
      </w:r>
      <w:r w:rsidR="00AE03AE">
        <w:t xml:space="preserve"> stečajni upravitelj</w:t>
      </w:r>
      <w:r w:rsidR="00E744FF">
        <w:t xml:space="preserve"> - mailom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AE03AE" w:rsidP="007A5740" w:rsidR="00AE03AE" w:rsidRPr="009219F7">
      <w:pPr>
        <w:pStyle w:val="Tijeloteksta"/>
      </w:pPr>
      <w:r>
        <w:t>- sudski registar</w:t>
      </w:r>
    </w:p>
    <w:p w:rsidRDefault="007A5740" w:rsidP="007A5740" w:rsidR="007A5740" w:rsidRPr="009219F7">
      <w:pPr>
        <w:pStyle w:val="Tijeloteksta"/>
      </w:pPr>
      <w:r w:rsidRPr="009219F7">
        <w:t xml:space="preserve">- U spis </w:t>
      </w:r>
    </w:p>
    <w:p w:rsidRDefault="007A5740" w:rsidP="007A5740" w:rsidR="007A5740" w:rsidRPr="009219F7">
      <w:pPr>
        <w:pStyle w:val="Tijeloteksta"/>
      </w:pPr>
    </w:p>
    <w:p w:rsidRDefault="00BE6C59" w:rsidR="00BE6C59" w:rsidRPr="009219F7"/>
    <w:sectPr w:rsidSect="0020186C" w:rsidR="00BE6C59" w:rsidRPr="009219F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86C" w:rsidP="0020186C" w:rsidR="0020186C">
      <w:r>
        <w:separator/>
      </w:r>
    </w:p>
  </w:endnote>
  <w:endnote w:id="0" w:type="continuationSeparator">
    <w:p w:rsidRDefault="0020186C" w:rsidP="0020186C" w:rsidR="00201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86C" w:rsidP="0020186C" w:rsidR="0020186C">
      <w:r>
        <w:separator/>
      </w:r>
    </w:p>
  </w:footnote>
  <w:footnote w:id="0" w:type="continuationSeparator">
    <w:p w:rsidRDefault="0020186C" w:rsidP="0020186C" w:rsidR="002018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20186C" w:rsidP="00F8344A" w:rsidR="00F8344A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4D62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>
          <w:tab/>
        </w:r>
        <w:r>
          <w:tab/>
        </w:r>
        <w:r>
          <w:tab/>
        </w:r>
        <w:r>
          <w:tab/>
        </w:r>
        <w:r w:rsidRPr="009219F7">
          <w:t>Posl. br. 1 St-</w:t>
        </w:r>
        <w:r w:rsidR="00D25AE5">
          <w:t>75/12-83</w:t>
        </w:r>
      </w:p>
      <w:p w:rsidRDefault="0020186C" w:rsidP="0020186C" w:rsidR="0020186C" w:rsidRPr="009219F7">
        <w:pPr>
          <w:pStyle w:val="Tijeloteksta"/>
          <w:jc w:val="right"/>
        </w:pPr>
      </w:p>
      <w:p w:rsidRDefault="00954D62" w:rsidR="0020186C">
        <w:pPr>
          <w:pStyle w:val="Zaglavlje"/>
          <w:jc w:val="center"/>
        </w:pPr>
      </w:p>
    </w:sdtContent>
  </w:sdt>
  <w:p w:rsidRDefault="0020186C" w:rsidR="002018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71091"/>
    <w:rsid w:val="000968FE"/>
    <w:rsid w:val="000D77A7"/>
    <w:rsid w:val="000F0617"/>
    <w:rsid w:val="00135196"/>
    <w:rsid w:val="0014223C"/>
    <w:rsid w:val="00153C2C"/>
    <w:rsid w:val="00156A8B"/>
    <w:rsid w:val="0018092A"/>
    <w:rsid w:val="00181E87"/>
    <w:rsid w:val="001A7E21"/>
    <w:rsid w:val="0020186C"/>
    <w:rsid w:val="00223895"/>
    <w:rsid w:val="00234DC5"/>
    <w:rsid w:val="00261238"/>
    <w:rsid w:val="00261DA2"/>
    <w:rsid w:val="00365D1F"/>
    <w:rsid w:val="003D16F6"/>
    <w:rsid w:val="003F1475"/>
    <w:rsid w:val="004616BF"/>
    <w:rsid w:val="004B42D9"/>
    <w:rsid w:val="004D663C"/>
    <w:rsid w:val="004E41F3"/>
    <w:rsid w:val="006356E9"/>
    <w:rsid w:val="006466C1"/>
    <w:rsid w:val="006639AA"/>
    <w:rsid w:val="006914EA"/>
    <w:rsid w:val="006B45E8"/>
    <w:rsid w:val="006D5987"/>
    <w:rsid w:val="00710FFA"/>
    <w:rsid w:val="007A5740"/>
    <w:rsid w:val="008021B9"/>
    <w:rsid w:val="00846D27"/>
    <w:rsid w:val="008E1367"/>
    <w:rsid w:val="008E6DB3"/>
    <w:rsid w:val="009219F7"/>
    <w:rsid w:val="00954D62"/>
    <w:rsid w:val="00961C56"/>
    <w:rsid w:val="00A94666"/>
    <w:rsid w:val="00AA7BE2"/>
    <w:rsid w:val="00AB02AB"/>
    <w:rsid w:val="00AD608D"/>
    <w:rsid w:val="00AE03AE"/>
    <w:rsid w:val="00B2536D"/>
    <w:rsid w:val="00BE6C59"/>
    <w:rsid w:val="00CE56A0"/>
    <w:rsid w:val="00D13B38"/>
    <w:rsid w:val="00D25AE5"/>
    <w:rsid w:val="00E00E4D"/>
    <w:rsid w:val="00E36BDA"/>
    <w:rsid w:val="00E52B77"/>
    <w:rsid w:val="00E744FF"/>
    <w:rsid w:val="00F339F8"/>
    <w:rsid w:val="00F83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6123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4D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D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D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D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D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6123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4D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D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D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D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D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21. travnja 2015.</izvorni_sadrzaj>
    <derivirana_varijabla naziv="DomainObject.Predmet.DatumArhiviranja_1">21. travnja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2012.</izvorni_sadrzaj>
    <derivirana_varijabla naziv="DomainObject.Predmet.DatumOsnivanja_1">26.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srpnja 2014.</izvorni_sadrzaj>
    <derivirana_varijabla naziv="DomainObject.Predmet.DatumRjesavanja_1">16. srpnja 2014.</derivirana_varijabla>
  </DomainObject.Predmet.DatumRjesavanja>
  <DomainObject.Predmet.DatumRokaCuvanja>
    <izvorni_sadrzaj>21. kolovoza 2025.</izvorni_sadrzaj>
    <derivirana_varijabla naziv="DomainObject.Predmet.DatumRokaCuvanja_1">21. kolovoza 2025.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21. travnja 2015.</izvorni_sadrzaj>
    <derivirana_varijabla naziv="DomainObject.Predmet.DatumZatvaranja_1">21. travnja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hr.ibm.icms.common.model.sluzbeneosobe.Referada@5bd15bd1[id=5815, dbStatus=null, naziv=Referada 1, oznaka=null, sudac=null] &lt;-hr.ibm.icms.common.model.sluzbeneosobe.Referada@5bd15bd1[status dodjele: =false]</izvorni_sadrzaj>
    <derivirana_varijabla naziv="DomainObject.Predmet.MjestoCuvanja_1">hr.ibm.icms.common.model.sluzbeneosobe.Referada@5bd15bd1[id=5815, dbStatus=null, naziv=Referada 1, oznaka=null, sudac=null] &lt;-hr.ibm.icms.common.model.sluzbeneosobe.Referada@5bd15bd1[status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St-75/2012</izvorni_sadrzaj>
    <derivirana_varijabla naziv="DomainObject.Predmet.OznakaBroj_1">St-75/2012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BRISAN 04.09.14.</izvorni_sadrzaj>
    <derivirana_varijabla naziv="DomainObject.Predmet.PrimjedbaSuca_1">BRISAN 04.09.14.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METAL-KABEL, društvo s ograničenom odgovornošću za proizvodnju žice, metalnih užadi i kabela, trgovinu i ugostiteljstvo</izvorni_sadrzaj>
    <derivirana_varijabla naziv="DomainObject.Predmet.ProtustrankaFormated_1">  METAL-KABEL, društvo s ograničenom odgovornošću za proizvodnju žice, metalnih užadi i kabela, trgovinu i ugostiteljstvo</derivirana_varijabla>
  </DomainObject.Predmet.ProtustrankaFormated>
  <DomainObject.Predmet.ProtustrankaFormatedOIB>
    <izvorni_sadrzaj>  METAL-KABEL, društvo s ograničenom odgovornošću za proizvodnju žice, metalnih užadi i kabela, trgovinu i ugostiteljstvo, OIB 49923499334</izvorni_sadrzaj>
    <derivirana_varijabla naziv="DomainObject.Predmet.ProtustrankaFormatedOIB_1">  METAL-KABEL, društvo s ograničenom odgovornošću za proizvodnju žice, metalnih užadi i kabela, trgovinu i ugostiteljstvo, OIB 49923499334</derivirana_varijabla>
  </DomainObject.Predmet.ProtustrankaFormatedOIB>
  <DomainObject.Predmet.ProtustrankaFormatedWithAdress>
    <izvorni_sadrzaj> METAL-KABEL, društvo s ograničenom odgovornošću za proizvodnju žice, metalnih užadi i kabela, trgovinu i ugostiteljstvo, Jadranska Cesta/bb, Zadar</izvorni_sadrzaj>
    <derivirana_varijabla naziv="DomainObject.Predmet.ProtustrankaFormatedWithAdress_1"> METAL-KABEL, društvo s ograničenom odgovornošću za proizvodnju žice, metalnih užadi i kabela, trgovinu i ugostiteljstvo, Jadranska Cesta/bb, Zadar</derivirana_varijabla>
  </DomainObject.Predmet.ProtustrankaFormatedWithAdress>
  <DomainObject.Predmet.ProtustrankaFormatedWithAdressOIB>
    <izvorni_sadrzaj> METAL-KABEL, društvo s ograničenom odgovornošću za proizvodnju žice, metalnih užadi i kabela, trgovinu i ugostiteljstvo, OIB 49923499334, Jadranska Cesta/bb, Zadar</izvorni_sadrzaj>
    <derivirana_varijabla naziv="DomainObject.Predmet.ProtustrankaFormatedWithAdressOIB_1"> METAL-KABEL, društvo s ograničenom odgovornošću za proizvodnju žice, metalnih užadi i kabela, trgovinu i ugostiteljstvo, OIB 49923499334, Jadranska Cesta/bb, Zadar</derivirana_varijabla>
  </DomainObject.Predmet.ProtustrankaFormatedWithAdressOIB>
  <DomainObject.Predmet.ProtustrankaWithAdress>
    <izvorni_sadrzaj>METAL-KABEL, društvo s ograničenom odgovornošću za proizvodnju žice, metalnih užadi i kabela, trgovinu i ugostiteljstvo Jadranska Cesta/bb, Zadar</izvorni_sadrzaj>
    <derivirana_varijabla naziv="DomainObject.Predmet.ProtustrankaWithAdress_1">METAL-KABEL, društvo s ograničenom odgovornošću za proizvodnju žice, metalnih užadi i kabela, trgovinu i ugostiteljstvo Jadranska Cesta/bb, Zadar</derivirana_varijabla>
  </DomainObject.Predmet.ProtustrankaWithAdress>
  <DomainObject.Predmet.ProtustrankaWithAdressOIB>
    <izvorni_sadrzaj>METAL-KABEL, društvo s ograničenom odgovornošću za proizvodnju žice, metalnih užadi i kabela, trgovinu i ugostiteljstvo, OIB 49923499334, Jadranska Cesta/bb, Zadar</izvorni_sadrzaj>
    <derivirana_varijabla naziv="DomainObject.Predmet.ProtustrankaWithAdressOIB_1">METAL-KABEL, društvo s ograničenom odgovornošću za proizvodnju žice, metalnih užadi i kabela, trgovinu i ugostiteljstvo, OIB 49923499334, Jadranska Cesta/bb, Zadar</derivirana_varijabla>
  </DomainObject.Predmet.ProtustrankaWithAdressOIB>
  <DomainObject.Predmet.ProtustrankaNazivFormated>
    <izvorni_sadrzaj>METAL-KABEL, društvo s ograničenom odgovornošću za proizvodnju žice, metalnih užadi i kabela, trgovinu i ugostiteljstvo</izvorni_sadrzaj>
    <derivirana_varijabla naziv="DomainObject.Predmet.ProtustrankaNazivFormated_1">METAL-KABEL, društvo s ograničenom odgovornošću za proizvodnju žice, metalnih užadi i kabela, trgovinu i ugostiteljstvo</derivirana_varijabla>
  </DomainObject.Predmet.ProtustrankaNazivFormated>
  <DomainObject.Predmet.ProtustrankaNazivFormatedOIB>
    <izvorni_sadrzaj>METAL-KABEL, društvo s ograničenom odgovornošću za proizvodnju žice, metalnih užadi i kabela, trgovinu i ugostiteljstvo, OIB 49923499334</izvorni_sadrzaj>
    <derivirana_varijabla naziv="DomainObject.Predmet.ProtustrankaNazivFormatedOIB_1">METAL-KABEL, društvo s ograničenom odgovornošću za proizvodnju žice, metalnih užadi i kabela, trgovinu i ugostiteljstvo, OIB 49923499334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MINI. FINANCIJA, POREZNA UPRAVA PU ZADAR zastupanog po punomoćniku ŽUPANIJSKO DRŽAVNO ODVJETNIŠTVO ZADAR; SGS ADRIATICA d.o.o. Zagreb</izvorni_sadrzaj>
    <derivirana_varijabla naziv="DomainObject.Predmet.StrankaFormated_1">  REPUBLIKA HRVATSKA, MINI. FINANCIJA, POREZNA UPRAVA PU ZADAR zastupanog po punomoćniku ŽUPANIJSKO DRŽAVNO ODVJETNIŠTVO ZADAR; SGS ADRIATICA d.o.o. Zagreb</derivirana_varijabla>
  </DomainObject.Predmet.StrankaFormated>
  <DomainObject.Predmet.StrankaFormatedOIB>
    <izvorni_sadrzaj>  REPUBLIKA HRVATSKA, MINI. FINANCIJA, POREZNA UPRAVA PU ZADAR, OIB 18683136487 zastupanog po punomoćniku ŽUPANIJSKO DRŽAVNO ODVJETNIŠTVO ZADAR; SGS ADRIATICA d.o.o. Zagreb, OIB 69359376226</izvorni_sadrzaj>
    <derivirana_varijabla naziv="DomainObject.Predmet.StrankaFormatedOIB_1">  REPUBLIKA HRVATSKA, MINI. FINANCIJA, POREZNA UPRAVA PU ZADAR, OIB 18683136487 zastupanog po punomoćniku ŽUPANIJSKO DRŽAVNO ODVJETNIŠTVO ZADAR; SGS ADRIATICA d.o.o. Zagreb, OIB 69359376226</derivirana_varijabla>
  </DomainObject.Predmet.StrankaFormatedOIB>
  <DomainObject.Predmet.StrankaFormatedWithAdress>
    <izvorni_sadrzaj> REPUBLIKA HRVATSKA, MINI. FINANCIJA, POREZNA UPRAVA PU ZADAR, 23000 Zadar zastupanog po punomoćniku ŽUPANIJSKO DRŽAVNO ODVJETNIŠTVO ZADAR; SGS ADRIATICA d.o.o. Zagreb, Karlovačka cesta 4, 10000 Zagreb</izvorni_sadrzaj>
    <derivirana_varijabla naziv="DomainObject.Predmet.StrankaFormatedWithAdress_1"> REPUBLIKA HRVATSKA, MINI. FINANCIJA, POREZNA UPRAVA PU ZADAR, 23000 Zadar zastupanog po punomoćniku ŽUPANIJSKO DRŽAVNO ODVJETNIŠTVO ZADAR; SGS ADRIATICA d.o.o. Zagreb, Karlovačka cesta 4, 10000 Zagreb</derivirana_varijabla>
  </DomainObject.Predmet.StrankaFormatedWithAdress>
  <DomainObject.Predmet.StrankaFormatedWithAdressOIB>
    <izvorni_sadrzaj> REPUBLIKA HRVATSKA, MINI. FINANCIJA, POREZNA UPRAVA PU ZADAR, OIB 18683136487, 23000 Zadar zastupanog po punomoćniku ŽUPANIJSKO DRŽAVNO ODVJETNIŠTVO ZADAR; SGS ADRIATICA d.o.o. Zagreb, OIB 69359376226, Karlovačka cesta 4, 10000 Zagreb</izvorni_sadrzaj>
    <derivirana_varijabla naziv="DomainObject.Predmet.StrankaFormatedWithAdressOIB_1"> REPUBLIKA HRVATSKA, MINI. FINANCIJA, POREZNA UPRAVA PU ZADAR, OIB 18683136487, 23000 Zadar zastupanog po punomoćniku ŽUPANIJSKO DRŽAVNO ODVJETNIŠTVO ZADAR; SGS ADRIATICA d.o.o. Zagreb, OIB 69359376226, Karlovačka cesta 4, 10000 Zagreb</derivirana_varijabla>
  </DomainObject.Predmet.StrankaFormatedWithAdressOIB>
  <DomainObject.Predmet.StrankaWithAdress>
    <izvorni_sadrzaj>REPUBLIKA HRVATSKA, MINI. FINANCIJA, POREZNA UPRAVA PU ZADAR 23000 Zadar,SGS ADRIATICA d.o.o. Zagreb Karlovačka cesta 4,10000 Zagreb</izvorni_sadrzaj>
    <derivirana_varijabla naziv="DomainObject.Predmet.StrankaWithAdress_1">REPUBLIKA HRVATSKA, MINI. FINANCIJA, POREZNA UPRAVA PU ZADAR 23000 Zadar,SGS ADRIATICA d.o.o. Zagreb Karlovačka cesta 4,10000 Zagreb</derivirana_varijabla>
  </DomainObject.Predmet.StrankaWithAdress>
  <DomainObject.Predmet.StrankaWithAdressOIB>
    <izvorni_sadrzaj>REPUBLIKA HRVATSKA, MINI. FINANCIJA, POREZNA UPRAVA PU ZADAR, OIB 18683136487, 23000 Zadar,SGS ADRIATICA d.o.o. Zagreb, OIB 69359376226, Karlovačka cesta 4,10000 Zagreb</izvorni_sadrzaj>
    <derivirana_varijabla naziv="DomainObject.Predmet.StrankaWithAdressOIB_1">REPUBLIKA HRVATSKA, MINI. FINANCIJA, POREZNA UPRAVA PU ZADAR, OIB 18683136487, 23000 Zadar,SGS ADRIATICA d.o.o. Zagreb, OIB 69359376226, Karlovačka cesta 4,10000 Zagreb</derivirana_varijabla>
  </DomainObject.Predmet.StrankaWithAdressOIB>
  <DomainObject.Predmet.StrankaNazivFormated>
    <izvorni_sadrzaj>REPUBLIKA HRVATSKA, MINI. FINANCIJA, POREZNA UPRAVA PU ZADAR,SGS ADRIATICA d.o.o. Zagreb</izvorni_sadrzaj>
    <derivirana_varijabla naziv="DomainObject.Predmet.StrankaNazivFormated_1">REPUBLIKA HRVATSKA, MINI. FINANCIJA, POREZNA UPRAVA PU ZADAR,SGS ADRIATICA d.o.o. Zagreb</derivirana_varijabla>
  </DomainObject.Predmet.StrankaNazivFormated>
  <DomainObject.Predmet.StrankaNazivFormatedOIB>
    <izvorni_sadrzaj>REPUBLIKA HRVATSKA, MINI. FINANCIJA, POREZNA UPRAVA PU ZADAR, OIB 18683136487,SGS ADRIATICA d.o.o. Zagreb, OIB 69359376226</izvorni_sadrzaj>
    <derivirana_varijabla naziv="DomainObject.Predmet.StrankaNazivFormatedOIB_1">REPUBLIKA HRVATSKA, MINI. FINANCIJA, POREZNA UPRAVA PU ZADAR, OIB 18683136487,SGS ADRIATICA d.o.o. Zagreb, OIB 69359376226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2427022.01</izvorni_sadrzaj>
    <derivirana_varijabla naziv="DomainObject.Predmet.TrenutnaVrijednost_1">2427022.01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REPUBLIKA HRVATSKA, MINI. FINANCIJA, POREZNA UPRAVA PU ZADAR zastupanog po punomoćniku ŽUPANIJSKO DRŽAVNO ODVJETNIŠTVO ZADAR</item>
      <item>SGS ADRIATICA d.o.o. Zagreb</item>
    </izvorni_sadrzaj>
    <derivirana_varijabla naziv="DomainObject.Predmet.StrankaListFormated_1">
      <item>REPUBLIKA HRVATSKA, MINI. FINANCIJA, POREZNA UPRAVA PU ZADAR zastupanog po punomoćniku ŽUPANIJSKO DRŽAVNO ODVJETNIŠTVO ZADAR</item>
      <item>SGS ADRIATICA d.o.o. Zagreb</item>
    </derivirana_varijabla>
  </DomainObject.Predmet.StrankaListFormated>
  <DomainObject.Predmet.StrankaListFormatedOIB>
    <izvorni_sadrzaj>
      <item>REPUBLIKA HRVATSKA, MINI. FINANCIJA, POREZNA UPRAVA PU ZADAR, OIB 18683136487 zastupanog po punomoćniku ŽUPANIJSKO DRŽAVNO ODVJETNIŠTVO ZADAR</item>
      <item>SGS ADRIATICA d.o.o. Zagreb, OIB 69359376226</item>
    </izvorni_sadrzaj>
    <derivirana_varijabla naziv="DomainObject.Predmet.StrankaListFormatedOIB_1">
      <item>REPUBLIKA HRVATSKA, MINI. FINANCIJA, POREZNA UPRAVA PU ZADAR, OIB 18683136487 zastupanog po punomoćniku ŽUPANIJSKO DRŽAVNO ODVJETNIŠTVO ZADAR</item>
      <item>SGS ADRIATICA d.o.o. Zagreb, OIB 69359376226</item>
    </derivirana_varijabla>
  </DomainObject.Predmet.StrankaListFormatedOIB>
  <DomainObject.Predmet.StrankaListFormatedWithAdress>
    <izvorni_sadrzaj>
      <item>REPUBLIKA HRVATSKA, MINI. FINANCIJA, POREZNA UPRAVA PU ZADAR, 23000 Zadar zastupanog po punomoćniku ŽUPANIJSKO DRŽAVNO ODVJETNIŠTVO ZADAR</item>
      <item>SGS ADRIATICA d.o.o. Zagreb, Karlovačka cesta 4, 10000 Zagreb</item>
    </izvorni_sadrzaj>
    <derivirana_varijabla naziv="DomainObject.Predmet.StrankaListFormatedWithAdress_1">
      <item>REPUBLIKA HRVATSKA, MINI. FINANCIJA, POREZNA UPRAVA PU ZADAR, 23000 Zadar zastupanog po punomoćniku ŽUPANIJSKO DRŽAVNO ODVJETNIŠTVO ZADAR</item>
      <item>SGS ADRIATICA d.o.o. Zagreb, Karlovačka cesta 4, 10000 Zagreb</item>
    </derivirana_varijabla>
  </DomainObject.Predmet.StrankaListFormatedWithAdress>
  <DomainObject.Predmet.StrankaListFormatedWithAdressOIB>
    <izvorni_sadrzaj>
      <item>REPUBLIKA HRVATSKA, MINI. FINANCIJA, POREZNA UPRAVA PU ZADAR, OIB 18683136487, 23000 Zadar zastupanog po punomoćniku ŽUPANIJSKO DRŽAVNO ODVJETNIŠTVO ZADAR</item>
      <item>SGS ADRIATICA d.o.o. Zagreb, OIB 69359376226, Karlovačka cesta 4, 10000 Zagreb</item>
    </izvorni_sadrzaj>
    <derivirana_varijabla naziv="DomainObject.Predmet.StrankaListFormatedWithAdressOIB_1">
      <item>REPUBLIKA HRVATSKA, MINI. FINANCIJA, POREZNA UPRAVA PU ZADAR, OIB 18683136487, 23000 Zadar zastupanog po punomoćniku ŽUPANIJSKO DRŽAVNO ODVJETNIŠTVO ZADAR</item>
      <item>SGS ADRIATICA d.o.o. Zagreb, OIB 69359376226, Karlovačka cesta 4, 10000 Zagreb</item>
    </derivirana_varijabla>
  </DomainObject.Predmet.StrankaListFormatedWithAdressOIB>
  <DomainObject.Predmet.StrankaListNazivFormated>
    <izvorni_sadrzaj>
      <item>REPUBLIKA HRVATSKA, MINI. FINANCIJA, POREZNA UPRAVA PU ZADAR</item>
      <item>SGS ADRIATICA d.o.o. Zagreb</item>
    </izvorni_sadrzaj>
    <derivirana_varijabla naziv="DomainObject.Predmet.StrankaListNazivFormated_1">
      <item>REPUBLIKA HRVATSKA, MINI. FINANCIJA, POREZNA UPRAVA PU ZADAR</item>
      <item>SGS ADRIATICA d.o.o. Zagreb</item>
    </derivirana_varijabla>
  </DomainObject.Predmet.StrankaListNazivFormated>
  <DomainObject.Predmet.StrankaListNazivFormatedOIB>
    <izvorni_sadrzaj>
      <item>REPUBLIKA HRVATSKA, MINI. FINANCIJA, POREZNA UPRAVA PU ZADAR, OIB 18683136487</item>
      <item>SGS ADRIATICA d.o.o. Zagreb, OIB 69359376226</item>
    </izvorni_sadrzaj>
    <derivirana_varijabla naziv="DomainObject.Predmet.StrankaListNazivFormatedOIB_1">
      <item>REPUBLIKA HRVATSKA, MINI. FINANCIJA, POREZNA UPRAVA PU ZADAR, OIB 18683136487</item>
      <item>SGS ADRIATICA d.o.o. Zagreb, OIB 69359376226</item>
    </derivirana_varijabla>
  </DomainObject.Predmet.StrankaListNazivFormatedOIB>
  <DomainObject.Predmet.ProtuStrankaListFormated>
    <izvorni_sadrzaj>
      <item>METAL-KABEL, društvo s ograničenom odgovornošću za proizvodnju žice, metalnih užadi i kabela, trgovinu i ugostiteljstvo</item>
    </izvorni_sadrzaj>
    <derivirana_varijabla naziv="DomainObject.Predmet.ProtuStrankaListFormated_1">
      <item>METAL-KABEL, društvo s ograničenom odgovornošću za proizvodnju žice, metalnih užadi i kabela, trgovinu i ugostiteljstvo</item>
    </derivirana_varijabla>
  </DomainObject.Predmet.ProtuStrankaListFormated>
  <DomainObject.Predmet.ProtuStrankaListFormatedOIB>
    <izvorni_sadrzaj>
      <item>METAL-KABEL, društvo s ograničenom odgovornošću za proizvodnju žice, metalnih užadi i kabela, trgovinu i ugostiteljstvo, OIB 49923499334</item>
    </izvorni_sadrzaj>
    <derivirana_varijabla naziv="DomainObject.Predmet.ProtuStrankaListFormatedOIB_1">
      <item>METAL-KABEL, društvo s ograničenom odgovornošću za proizvodnju žice, metalnih užadi i kabela, trgovinu i ugostiteljstvo, OIB 49923499334</item>
    </derivirana_varijabla>
  </DomainObject.Predmet.ProtuStrankaListFormatedOIB>
  <DomainObject.Predmet.ProtuStrankaListFormatedWithAdress>
    <izvorni_sadrzaj>
      <item>METAL-KABEL, društvo s ograničenom odgovornošću za proizvodnju žice, metalnih užadi i kabela, trgovinu i ugostiteljstvo, Jadranska Cesta/bb, Zadar</item>
    </izvorni_sadrzaj>
    <derivirana_varijabla naziv="DomainObject.Predmet.ProtuStrankaListFormatedWithAdress_1">
      <item>METAL-KABEL, društvo s ograničenom odgovornošću za proizvodnju žice, metalnih užadi i kabela, trgovinu i ugostiteljstvo, Jadranska Cesta/bb, Zadar</item>
    </derivirana_varijabla>
  </DomainObject.Predmet.ProtuStrankaListFormatedWithAdress>
  <DomainObject.Predmet.ProtuStrankaListFormatedWithAdressOIB>
    <izvorni_sadrzaj>
      <item>METAL-KABEL, društvo s ograničenom odgovornošću za proizvodnju žice, metalnih užadi i kabela, trgovinu i ugostiteljstvo, OIB 49923499334, Jadranska Cesta/bb, Zadar</item>
    </izvorni_sadrzaj>
    <derivirana_varijabla naziv="DomainObject.Predmet.ProtuStrankaListFormatedWithAdressOIB_1">
      <item>METAL-KABEL, društvo s ograničenom odgovornošću za proizvodnju žice, metalnih užadi i kabela, trgovinu i ugostiteljstvo, OIB 49923499334, Jadranska Cesta/bb, Zadar</item>
    </derivirana_varijabla>
  </DomainObject.Predmet.ProtuStrankaListFormatedWithAdressOIB>
  <DomainObject.Predmet.ProtuStrankaListNazivFormated>
    <izvorni_sadrzaj>
      <item>METAL-KABEL, društvo s ograničenom odgovornošću za proizvodnju žice, metalnih užadi i kabela, trgovinu i ugostiteljstvo</item>
    </izvorni_sadrzaj>
    <derivirana_varijabla naziv="DomainObject.Predmet.ProtuStrankaListNazivFormated_1">
      <item>METAL-KABEL, društvo s ograničenom odgovornošću za proizvodnju žice, metalnih užadi i kabela, trgovinu i ugostiteljstvo</item>
    </derivirana_varijabla>
  </DomainObject.Predmet.ProtuStrankaListNazivFormated>
  <DomainObject.Predmet.ProtuStrankaListNazivFormatedOIB>
    <izvorni_sadrzaj>
      <item>METAL-KABEL, društvo s ograničenom odgovornošću za proizvodnju žice, metalnih užadi i kabela, trgovinu i ugostiteljstvo, OIB 49923499334</item>
    </izvorni_sadrzaj>
    <derivirana_varijabla naziv="DomainObject.Predmet.ProtuStrankaListNazivFormatedOIB_1">
      <item>METAL-KABEL, društvo s ograničenom odgovornošću za proizvodnju žice, metalnih užadi i kabela, trgovinu i ugostiteljstvo, OIB 49923499334</item>
    </derivirana_varijabla>
  </DomainObject.Predmet.ProtuStrankaListNazivFormatedOIB>
  <DomainObject.Predmet.OstaliListFormated>
    <izvorni_sadrzaj>
      <item>ŽUPANIJSKO DRŽAVNO ODVJETNIŠTVO ZADAR punomoćnik sudionika u postupku REPUBLIKA HRVATSKA, MINI. FINANCIJA, POREZNA UPRAVA PU ZADAR</item>
    </izvorni_sadrzaj>
    <derivirana_varijabla naziv="DomainObject.Predmet.OstaliListFormated_1">
      <item>ŽUPANIJSKO DRŽAVNO ODVJETNIŠTVO ZADAR punomoćnik sudionika u postupku REPUBLIKA HRVATSKA, MINI. FINANCIJA, POREZNA UPRAVA PU ZADAR</item>
    </derivirana_varijabla>
  </DomainObject.Predmet.OstaliListFormated>
  <DomainObject.Predmet.OstaliListFormatedOIB>
    <izvorni_sadrzaj>
      <item>ŽUPANIJSKO DRŽAVNO ODVJETNIŠTVO ZADAR punomoćnik sudionika u postupku REPUBLIKA HRVATSKA, MINI. FINANCIJA, POREZNA UPRAVA PU ZADAR</item>
    </izvorni_sadrzaj>
    <derivirana_varijabla naziv="DomainObject.Predmet.OstaliListFormatedOIB_1">
      <item>ŽUPANIJSKO DRŽAVNO ODVJETNIŠTVO ZADAR punomoćnik sudionika u postupku REPUBLIKA HRVATSKA, MINI. FINANCIJA, POREZNA UPRAVA PU ZADAR</item>
    </derivirana_varijabla>
  </DomainObject.Predmet.OstaliListFormatedOIB>
  <DomainObject.Predmet.OstaliListFormatedWithAdress>
    <izvorni_sadrzaj>
      <item>ŽUPANIJSKO DRŽAVNO ODVJETNIŠTVO ZADAR, Zadar punomoćnik sudionika u postupku REPUBLIKA HRVATSKA, MINI. FINANCIJA, POREZNA UPRAVA PU ZADAR</item>
    </izvorni_sadrzaj>
    <derivirana_varijabla naziv="DomainObject.Predmet.OstaliListFormatedWithAdress_1">
      <item>ŽUPANIJSKO DRŽAVNO ODVJETNIŠTVO ZADAR, Zadar punomoćnik sudionika u postupku REPUBLIKA HRVATSKA, MINI. FINANCIJA, POREZNA UPRAVA PU ZADAR</item>
    </derivirana_varijabla>
  </DomainObject.Predmet.OstaliListFormatedWithAdress>
  <DomainObject.Predmet.OstaliListFormatedWithAdressOIB>
    <izvorni_sadrzaj>
      <item>ŽUPANIJSKO DRŽAVNO ODVJETNIŠTVO ZADAR, Zadar punomoćnik sudionika u postupku REPUBLIKA HRVATSKA, MINI. FINANCIJA, POREZNA UPRAVA PU ZADAR</item>
    </izvorni_sadrzaj>
    <derivirana_varijabla naziv="DomainObject.Predmet.OstaliListFormatedWithAdressOIB_1">
      <item>ŽUPANIJSKO DRŽAVNO ODVJETNIŠTVO ZADAR, Zadar punomoćnik sudionika u postupku REPUBLIKA HRVATSKA, MINI. FINANCIJA, POREZNA UPRAVA PU ZADAR</item>
    </derivirana_varijabla>
  </DomainObject.Predmet.OstaliListFormatedWithAdressOIB>
  <DomainObject.Predmet.OstaliListNazivFormated>
    <izvorni_sadrzaj>
      <item>ŽUPANIJSKO DRŽAVNO ODVJETNIŠTVO ZADAR</item>
    </izvorni_sadrzaj>
    <derivirana_varijabla naziv="DomainObject.Predmet.OstaliListNazivFormated_1">
      <item>ŽUPANIJSKO DRŽAVNO ODVJETNIŠTVO ZADAR</item>
    </derivirana_varijabla>
  </DomainObject.Predmet.OstaliListNazivFormated>
  <DomainObject.Predmet.OstaliListNazivFormatedOIB>
    <izvorni_sadrzaj>
      <item>ŽUPANIJSKO DRŽAVNO ODVJETNIŠTVO ZADAR</item>
    </izvorni_sadrzaj>
    <derivirana_varijabla naziv="DomainObject.Predmet.OstaliListNazivFormatedOIB_1">
      <item>ŽUPANIJSKO DRŽAVNO ODVJETNIŠTVO ZADAR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MINI. FINANCIJA, POREZNA UPRAVA PU ZADAR i dr.</izvorni_sadrzaj>
    <derivirana_varijabla naziv="DomainObject.Predmet.StrankaIDrugi_1">REPUBLIKA HRVATSKA, MINI. FINANCIJA, POREZNA UPRAVA PU ZADAR i dr.</derivirana_varijabla>
  </DomainObject.Predmet.StrankaIDrugi>
  <DomainObject.Predmet.ProtustrankaIDrugi>
    <izvorni_sadrzaj>METAL-KABEL, društvo s ograničenom odgovornošću za proizvodnju žice, metalnih užadi i kabela, trgovinu i ugostiteljstvo</izvorni_sadrzaj>
    <derivirana_varijabla naziv="DomainObject.Predmet.ProtustrankaIDrugi_1">METAL-KABEL, društvo s ograničenom odgovornošću za proizvodnju žice, metalnih užadi i kabela, trgovinu i ugostiteljstvo</derivirana_varijabla>
  </DomainObject.Predmet.ProtustrankaIDrugi>
  <DomainObject.Predmet.StrankaIDrugiAdressOIB>
    <izvorni_sadrzaj>REPUBLIKA HRVATSKA, MINI. FINANCIJA, POREZNA UPRAVA PU ZADAR, OIB 18683136487, 23000 Zadar i dr.</izvorni_sadrzaj>
    <derivirana_varijabla naziv="DomainObject.Predmet.StrankaIDrugiAdressOIB_1">REPUBLIKA HRVATSKA, MINI. FINANCIJA, POREZNA UPRAVA PU ZADAR, OIB 18683136487, 23000 Zadar i dr.</derivirana_varijabla>
  </DomainObject.Predmet.StrankaIDrugiAdressOIB>
  <DomainObject.Predmet.ProtustrankaIDrugiAdressOIB>
    <izvorni_sadrzaj>METAL-KABEL, društvo s ograničenom odgovornošću za proizvodnju žice, metalnih užadi i kabela, trgovinu i ugostiteljstvo, OIB 49923499334, Jadranska Cesta/bb, Zadar</izvorni_sadrzaj>
    <derivirana_varijabla naziv="DomainObject.Predmet.ProtustrankaIDrugiAdressOIB_1">METAL-KABEL, društvo s ograničenom odgovornošću za proizvodnju žice, metalnih užadi i kabela, trgovinu i ugostiteljstvo, OIB 49923499334, Jadranska Cesta/bb,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srpnja 2014.</izvorni_sadrzaj>
    <derivirana_varijabla naziv="DomainObject.Predmet.OdlukaRjesenje.DatumDonosenjaOdluke_1">16. srpnja 2014.</derivirana_varijabla>
  </DomainObject.Predmet.OdlukaRjesenje.DatumDonosenjaOdluke>
  <DomainObject.Predmet.OdlukaRjesenje.DatumPravomocnosti>
    <izvorni_sadrzaj>2. kolovoza 2014.</izvorni_sadrzaj>
    <derivirana_varijabla naziv="DomainObject.Predmet.OdlukaRjesenje.DatumPravomocnosti_1">2. kolovoza 2014.</derivirana_varijabla>
  </DomainObject.Predmet.OdlukaRjesenje.DatumPravomocnosti>
  <DomainObject.Predmet.OdlukaRjesenje.Oznaka>
    <izvorni_sadrzaj>St-75/2012-62</izvorni_sadrzaj>
    <derivirana_varijabla naziv="DomainObject.Predmet.OdlukaRjesenje.Oznaka_1">St-75/2012-62</derivirana_varijabla>
  </DomainObject.Predmet.OdlukaRjesenje.Oznaka>
  <DomainObject.Predmet.SudioniciListNaziv>
    <izvorni_sadrzaj>
      <item>ŽUPANIJSKO DRŽAVNO ODVJETNIŠTVO ZADAR</item>
      <item>METAL-KABEL, društvo s ograničenom odgovornošću za proizvodnju žice, metalnih užadi i kabela, trgovinu i ugostiteljstvo</item>
      <item>REPUBLIKA HRVATSKA, MINI. FINANCIJA, POREZNA UPRAVA PU ZADAR</item>
      <item>SGS ADRIATICA d.o.o. Zagreb</item>
    </izvorni_sadrzaj>
    <derivirana_varijabla naziv="DomainObject.Predmet.SudioniciListNaziv_1">
      <item>ŽUPANIJSKO DRŽAVNO ODVJETNIŠTVO ZADAR</item>
      <item>METAL-KABEL, društvo s ograničenom odgovornošću za proizvodnju žice, metalnih užadi i kabela, trgovinu i ugostiteljstvo</item>
      <item>REPUBLIKA HRVATSKA, MINI. FINANCIJA, POREZNA UPRAVA PU ZADAR</item>
      <item>SGS ADRIATICA d.o.o. Zagreb</item>
    </derivirana_varijabla>
  </DomainObject.Predmet.SudioniciListNaziv>
  <DomainObject.Predmet.SudioniciListAdressOIB>
    <izvorni_sadrzaj>
      <item>ŽUPANIJSKO DRŽAVNO ODVJETNIŠTVO ZADAR, Zadar</item>
      <item>METAL-KABEL, društvo s ograničenom odgovornošću za proizvodnju žice, metalnih užadi i kabela, trgovinu i ugostiteljstvo, OIB 49923499334, Jadranska Cesta/bb,Zadar</item>
      <item>REPUBLIKA HRVATSKA, MINI. FINANCIJA, POREZNA UPRAVA PU ZADAR, OIB 18683136487, 23000 Zadar</item>
      <item>SGS ADRIATICA d.o.o. Zagreb, OIB 69359376226, Karlovačka cesta 4,10000 Zagreb</item>
    </izvorni_sadrzaj>
    <derivirana_varijabla naziv="DomainObject.Predmet.SudioniciListAdressOIB_1">
      <item>ŽUPANIJSKO DRŽAVNO ODVJETNIŠTVO ZADAR, Zadar</item>
      <item>METAL-KABEL, društvo s ograničenom odgovornošću za proizvodnju žice, metalnih užadi i kabela, trgovinu i ugostiteljstvo, OIB 49923499334, Jadranska Cesta/bb,Zadar</item>
      <item>REPUBLIKA HRVATSKA, MINI. FINANCIJA, POREZNA UPRAVA PU ZADAR, OIB 18683136487, 23000 Zadar</item>
      <item>SGS ADRIATICA d.o.o. Zagreb, OIB 69359376226, Karlovačka cesta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49923499334</item>
      <item>, OIB 18683136487</item>
      <item>, OIB 69359376226</item>
    </izvorni_sadrzaj>
    <derivirana_varijabla naziv="DomainObject.Predmet.SudioniciListNazivOIB_1">
      <item>, OIB null</item>
      <item>, OIB 49923499334</item>
      <item>, OIB 18683136487</item>
      <item>, OIB 69359376226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318</properties:Words>
  <properties:Characters>1480</properties:Characters>
  <properties:Lines>59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2016-11-22T13:51:00Z</dcterms:created>
  <dc:creator>Ardena Bajlo</dc:creator>
  <cp:lastModifiedBy>wsadmin</cp:lastModifiedBy>
  <cp:lastPrinted>2010-02-05T10:42:00Z</cp:lastPrinted>
  <dcterms:modified xmlns:xsi="http://www.w3.org/2001/XMLSchema-instance" xsi:type="dcterms:W3CDTF">2016-11-23T13:06:00Z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