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055b" w14:paraId="d03055b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ind w:firstLine="708" w:left="708"/>
        <w:rPr>
          <w:color w:val="000000"/>
          <w:sz w:val="22"/>
          <w:szCs w:val="22"/>
          <w:lang w:val="en-AU"/>
        </w:rPr>
      </w:pP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B2629F">
        <w:rPr>
          <w:b/>
          <w:sz w:val="22"/>
          <w:szCs w:val="22"/>
        </w:rPr>
        <w:t>219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A6FDB">
        <w:rPr>
          <w:b/>
          <w:sz w:val="22"/>
          <w:szCs w:val="22"/>
        </w:rPr>
        <w:t>5</w:t>
      </w:r>
      <w:r w:rsidRPr="00476859">
        <w:rPr>
          <w:b/>
          <w:sz w:val="22"/>
          <w:szCs w:val="22"/>
        </w:rPr>
        <w:t>-</w:t>
      </w:r>
      <w:r w:rsidR="00047AB2">
        <w:rPr>
          <w:b/>
          <w:sz w:val="22"/>
          <w:szCs w:val="22"/>
        </w:rPr>
        <w:t>4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prijedlogu </w:t>
      </w:r>
      <w:r w:rsidR="00312F3F">
        <w:rPr>
          <w:sz w:val="22"/>
          <w:szCs w:val="22"/>
        </w:rPr>
        <w:t xml:space="preserve">FINA Regionalni centar </w:t>
      </w:r>
      <w:r w:rsidR="0026482D">
        <w:rPr>
          <w:sz w:val="22"/>
          <w:szCs w:val="22"/>
        </w:rPr>
        <w:t>Split</w:t>
      </w:r>
      <w:r w:rsidR="00312F3F">
        <w:rPr>
          <w:sz w:val="22"/>
          <w:szCs w:val="22"/>
        </w:rPr>
        <w:t xml:space="preserve"> za pokretanje stečajnog postupka nad d</w:t>
      </w:r>
      <w:r w:rsidR="0040267B" w:rsidRPr="00C0657E">
        <w:rPr>
          <w:sz w:val="22"/>
          <w:szCs w:val="22"/>
        </w:rPr>
        <w:t>užnik</w:t>
      </w:r>
      <w:r w:rsidR="002A6FDB">
        <w:rPr>
          <w:sz w:val="22"/>
          <w:szCs w:val="22"/>
        </w:rPr>
        <w:t xml:space="preserve">om </w:t>
      </w:r>
      <w:r w:rsidR="00521DDC">
        <w:rPr>
          <w:sz w:val="22"/>
          <w:szCs w:val="22"/>
        </w:rPr>
        <w:t>VEBECOT, društvo s ograničenom odgovornošću za trgovinu i usluge, Rogotin, Neretvanska 1, OIB: 70952501173</w:t>
      </w:r>
      <w:r w:rsidR="00D72F46">
        <w:rPr>
          <w:sz w:val="22"/>
          <w:szCs w:val="22"/>
        </w:rPr>
        <w:t>,</w:t>
      </w:r>
      <w:r w:rsidR="00411B34">
        <w:rPr>
          <w:sz w:val="22"/>
          <w:szCs w:val="22"/>
        </w:rPr>
        <w:t xml:space="preserve"> 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047AB2">
        <w:rPr>
          <w:sz w:val="22"/>
          <w:szCs w:val="22"/>
        </w:rPr>
        <w:t>30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D72F46">
        <w:rPr>
          <w:sz w:val="22"/>
          <w:szCs w:val="22"/>
        </w:rPr>
        <w:t>rujna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411B34">
        <w:rPr>
          <w:sz w:val="22"/>
          <w:szCs w:val="22"/>
        </w:rPr>
        <w:t>5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42DD4" w:rsidP="00B70172" w:rsidR="00742DD4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Odb</w:t>
      </w:r>
      <w:r w:rsidR="00D72F46">
        <w:rPr>
          <w:sz w:val="22"/>
          <w:szCs w:val="22"/>
        </w:rPr>
        <w:t>acuje</w:t>
      </w:r>
      <w:r w:rsidR="00742DD4" w:rsidRPr="00742DD4">
        <w:rPr>
          <w:sz w:val="22"/>
          <w:szCs w:val="22"/>
        </w:rPr>
        <w:t xml:space="preserve"> se prijedlog za </w:t>
      </w:r>
      <w:r w:rsidR="00FF6D3B">
        <w:rPr>
          <w:sz w:val="22"/>
          <w:szCs w:val="22"/>
        </w:rPr>
        <w:t>otvaranje</w:t>
      </w:r>
      <w:r w:rsidR="00742DD4" w:rsidRPr="00742DD4">
        <w:rPr>
          <w:sz w:val="22"/>
          <w:szCs w:val="22"/>
        </w:rPr>
        <w:t xml:space="preserve"> stečajnog postupka nad dužnikom</w:t>
      </w:r>
      <w:r w:rsidR="00742DD4">
        <w:rPr>
          <w:b/>
          <w:sz w:val="22"/>
          <w:szCs w:val="22"/>
        </w:rPr>
        <w:t xml:space="preserve"> </w:t>
      </w:r>
      <w:r w:rsidR="00521DDC">
        <w:rPr>
          <w:sz w:val="22"/>
          <w:szCs w:val="22"/>
        </w:rPr>
        <w:t>VEBECOT, društvo s ograničenom odgovornošću za trgovinu i usluge, Rogotin, Neretvanska 1, OIB: 70952501173</w:t>
      </w:r>
      <w:r w:rsidR="00742DD4">
        <w:rPr>
          <w:sz w:val="22"/>
          <w:szCs w:val="22"/>
        </w:rPr>
        <w:t>.</w:t>
      </w:r>
    </w:p>
    <w:p w:rsidRDefault="00D9318E" w:rsidP="00D9318E" w:rsidR="00D9318E">
      <w:pPr>
        <w:jc w:val="both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852E8D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241DC7">
        <w:rPr>
          <w:sz w:val="22"/>
          <w:szCs w:val="22"/>
        </w:rPr>
        <w:t xml:space="preserve">FINA Regionalni centar </w:t>
      </w:r>
      <w:r w:rsidR="00391C29">
        <w:rPr>
          <w:sz w:val="22"/>
          <w:szCs w:val="22"/>
        </w:rPr>
        <w:t>Split</w:t>
      </w:r>
      <w:r w:rsidR="00241DC7">
        <w:rPr>
          <w:sz w:val="22"/>
          <w:szCs w:val="22"/>
        </w:rPr>
        <w:t xml:space="preserve"> </w:t>
      </w:r>
      <w:r w:rsidR="008840C5" w:rsidRPr="00476859">
        <w:rPr>
          <w:sz w:val="22"/>
          <w:szCs w:val="22"/>
        </w:rPr>
        <w:t xml:space="preserve">podnijela </w:t>
      </w:r>
      <w:r w:rsidR="00CE326E">
        <w:rPr>
          <w:sz w:val="22"/>
          <w:szCs w:val="22"/>
        </w:rPr>
        <w:t xml:space="preserve">je </w:t>
      </w:r>
      <w:r w:rsidR="008840C5" w:rsidRPr="00476859">
        <w:rPr>
          <w:sz w:val="22"/>
          <w:szCs w:val="22"/>
        </w:rPr>
        <w:t xml:space="preserve">ovom </w:t>
      </w:r>
      <w:r w:rsidR="0098688F">
        <w:rPr>
          <w:sz w:val="22"/>
          <w:szCs w:val="22"/>
        </w:rPr>
        <w:t xml:space="preserve">sudu preko pošte preporučeno </w:t>
      </w:r>
      <w:r w:rsidR="00B6156E">
        <w:rPr>
          <w:sz w:val="22"/>
          <w:szCs w:val="22"/>
        </w:rPr>
        <w:t>1</w:t>
      </w:r>
      <w:r w:rsidR="00D15815">
        <w:rPr>
          <w:sz w:val="22"/>
          <w:szCs w:val="22"/>
        </w:rPr>
        <w:t>4</w:t>
      </w:r>
      <w:r w:rsidR="00241DC7">
        <w:rPr>
          <w:sz w:val="22"/>
          <w:szCs w:val="22"/>
        </w:rPr>
        <w:t xml:space="preserve">. </w:t>
      </w:r>
      <w:r w:rsidR="00D15815">
        <w:rPr>
          <w:sz w:val="22"/>
          <w:szCs w:val="22"/>
        </w:rPr>
        <w:t xml:space="preserve">rujna </w:t>
      </w:r>
      <w:r w:rsidRPr="00476859">
        <w:rPr>
          <w:sz w:val="22"/>
          <w:szCs w:val="22"/>
        </w:rPr>
        <w:t>201</w:t>
      </w:r>
      <w:r w:rsidR="00EA10D3">
        <w:rPr>
          <w:sz w:val="22"/>
          <w:szCs w:val="22"/>
        </w:rPr>
        <w:t>5</w:t>
      </w:r>
      <w:r w:rsidRPr="00476859">
        <w:rPr>
          <w:sz w:val="22"/>
          <w:szCs w:val="22"/>
        </w:rPr>
        <w:t xml:space="preserve">. godine prijedlog za </w:t>
      </w:r>
      <w:r w:rsidR="00D15815">
        <w:rPr>
          <w:sz w:val="22"/>
          <w:szCs w:val="22"/>
        </w:rPr>
        <w:t>otvara</w:t>
      </w:r>
      <w:r w:rsidR="00EA10D3">
        <w:rPr>
          <w:sz w:val="22"/>
          <w:szCs w:val="22"/>
        </w:rPr>
        <w:t>nje</w:t>
      </w:r>
      <w:r w:rsidRPr="00476859">
        <w:rPr>
          <w:sz w:val="22"/>
          <w:szCs w:val="22"/>
        </w:rPr>
        <w:t xml:space="preserve"> </w:t>
      </w:r>
      <w:r w:rsidR="00E521C1">
        <w:rPr>
          <w:sz w:val="22"/>
          <w:szCs w:val="22"/>
        </w:rPr>
        <w:t>stečajnog postupka nad dužnikom.</w:t>
      </w:r>
      <w:r w:rsidR="003C727D" w:rsidRPr="00476859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 xml:space="preserve">U prijedlogu se u bitnome </w:t>
      </w:r>
      <w:r w:rsidR="00241DC7" w:rsidRPr="00A33810">
        <w:rPr>
          <w:sz w:val="22"/>
          <w:szCs w:val="22"/>
        </w:rPr>
        <w:t xml:space="preserve">navodi da </w:t>
      </w:r>
      <w:r w:rsidR="00502EB2">
        <w:rPr>
          <w:sz w:val="22"/>
          <w:szCs w:val="22"/>
        </w:rPr>
        <w:t>dužnik</w:t>
      </w:r>
      <w:r w:rsidR="00D15815">
        <w:rPr>
          <w:sz w:val="22"/>
          <w:szCs w:val="22"/>
        </w:rPr>
        <w:t xml:space="preserve"> na dan </w:t>
      </w:r>
      <w:r w:rsidR="004B3302">
        <w:rPr>
          <w:sz w:val="22"/>
          <w:szCs w:val="22"/>
        </w:rPr>
        <w:t>14</w:t>
      </w:r>
      <w:r w:rsidR="00D15815">
        <w:rPr>
          <w:sz w:val="22"/>
          <w:szCs w:val="22"/>
        </w:rPr>
        <w:t xml:space="preserve">. rujna 2015. godine u Očevidniku redoslijeda osnova za plaćanje ima evidentirane neizvršene osnove za plaćanje u ukupnom iznosu od </w:t>
      </w:r>
      <w:r w:rsidR="004B3302">
        <w:rPr>
          <w:sz w:val="22"/>
          <w:szCs w:val="22"/>
        </w:rPr>
        <w:t>10.949.654,36</w:t>
      </w:r>
      <w:r w:rsidR="00D15815">
        <w:rPr>
          <w:sz w:val="22"/>
          <w:szCs w:val="22"/>
        </w:rPr>
        <w:t xml:space="preserve"> kuna, u koji iznos je uračunata kamata i naknada Financijske agencije za provedbu ovrhe na novčanim sredstvima, te da dužnik ima </w:t>
      </w:r>
      <w:r w:rsidR="004B3302">
        <w:rPr>
          <w:sz w:val="22"/>
          <w:szCs w:val="22"/>
        </w:rPr>
        <w:t>1</w:t>
      </w:r>
      <w:r w:rsidR="00D15815">
        <w:rPr>
          <w:sz w:val="22"/>
          <w:szCs w:val="22"/>
        </w:rPr>
        <w:t xml:space="preserve"> zaposlen</w:t>
      </w:r>
      <w:r w:rsidR="00C7082E">
        <w:rPr>
          <w:sz w:val="22"/>
          <w:szCs w:val="22"/>
        </w:rPr>
        <w:t>og</w:t>
      </w:r>
      <w:r w:rsidR="00D15815">
        <w:rPr>
          <w:sz w:val="22"/>
          <w:szCs w:val="22"/>
        </w:rPr>
        <w:t xml:space="preserve">, da ima račun kod </w:t>
      </w:r>
      <w:r w:rsidR="00C7082E">
        <w:rPr>
          <w:sz w:val="22"/>
          <w:szCs w:val="22"/>
        </w:rPr>
        <w:t>Croatia banka d.d., Splitska banka d.d. i Hrvatska poštanska banka d.d., te</w:t>
      </w:r>
      <w:r w:rsidR="00852E8D">
        <w:rPr>
          <w:sz w:val="22"/>
          <w:szCs w:val="22"/>
        </w:rPr>
        <w:t xml:space="preserve"> da nema zaplijenjenih sredstava za namirenje troškove stečajnog postupka, pa da se sukladno čl. 110. st. 1. Stečajnog zakona podnosi prijedlog za otvaranje stečajnog postupka nad dužnikom.</w:t>
      </w:r>
    </w:p>
    <w:p w:rsidRDefault="00852E8D" w:rsidP="00710887" w:rsidR="00742D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8368E9" w:rsidP="008368E9" w:rsidR="00E7597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Sukladno čl. </w:t>
      </w:r>
      <w:r w:rsidR="001E3138">
        <w:rPr>
          <w:sz w:val="22"/>
          <w:szCs w:val="22"/>
        </w:rPr>
        <w:t>110</w:t>
      </w:r>
      <w:r>
        <w:rPr>
          <w:sz w:val="22"/>
          <w:szCs w:val="22"/>
        </w:rPr>
        <w:t xml:space="preserve">. </w:t>
      </w:r>
      <w:r w:rsidR="001E3138">
        <w:rPr>
          <w:sz w:val="22"/>
          <w:szCs w:val="22"/>
        </w:rPr>
        <w:t xml:space="preserve">st. 1.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 w:rsidR="001E3138">
        <w:rPr>
          <w:sz w:val="22"/>
          <w:szCs w:val="22"/>
        </w:rPr>
        <w:t>71/2015</w:t>
      </w:r>
      <w:r w:rsidR="00BA4263"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</w:t>
      </w:r>
      <w:r w:rsidR="00E75978">
        <w:rPr>
          <w:sz w:val="22"/>
          <w:szCs w:val="22"/>
        </w:rPr>
        <w:t>Financijska agencija je dužna podnijeti prijedlog za otvaranje stečajnog postupka ako pravna osoba u Očevidniku redoslijeda osnova za plaćanje ima evidentirane neizvršene osnove za plaćanje u neprekinutom razdoblju od 12</w:t>
      </w:r>
      <w:r w:rsidR="003308E5">
        <w:rPr>
          <w:sz w:val="22"/>
          <w:szCs w:val="22"/>
        </w:rPr>
        <w:t>0</w:t>
      </w:r>
      <w:r w:rsidR="00E75978">
        <w:rPr>
          <w:sz w:val="22"/>
          <w:szCs w:val="22"/>
        </w:rPr>
        <w:t xml:space="preserve"> dana, u roku od osam dana od isteka tog razdoblja, osim ako su ispunjene pretpostavke za pokretanje skraćenog postupka prema čl. 428. SZ.</w:t>
      </w:r>
    </w:p>
    <w:p w:rsidRDefault="007B0B03" w:rsidP="008368E9" w:rsidR="007B0B03">
      <w:pPr>
        <w:jc w:val="both"/>
        <w:rPr>
          <w:sz w:val="22"/>
          <w:szCs w:val="22"/>
        </w:rPr>
      </w:pPr>
    </w:p>
    <w:p w:rsidRDefault="007B0B03" w:rsidP="008368E9" w:rsidR="007B22F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B22F0">
        <w:rPr>
          <w:sz w:val="22"/>
          <w:szCs w:val="22"/>
        </w:rPr>
        <w:t xml:space="preserve">Iako predlagatelj uz prijedlog ne dostavlja dokaz iz kojeg se može provjeriti da dužnik ima zaposlenih, iz navoda samog predlagatelja proizlazi da dužnik ima </w:t>
      </w:r>
      <w:r w:rsidR="003308E5">
        <w:rPr>
          <w:sz w:val="22"/>
          <w:szCs w:val="22"/>
        </w:rPr>
        <w:t>jednog</w:t>
      </w:r>
      <w:r w:rsidR="007B22F0">
        <w:rPr>
          <w:sz w:val="22"/>
          <w:szCs w:val="22"/>
        </w:rPr>
        <w:t xml:space="preserve"> zaposlen</w:t>
      </w:r>
      <w:r w:rsidR="003308E5">
        <w:rPr>
          <w:sz w:val="22"/>
          <w:szCs w:val="22"/>
        </w:rPr>
        <w:t>og</w:t>
      </w:r>
      <w:r w:rsidR="007B22F0">
        <w:rPr>
          <w:sz w:val="22"/>
          <w:szCs w:val="22"/>
        </w:rPr>
        <w:t>, pa proizlazi da nisu ispunjeni uvjeti za pokretanje skraćenog stečajnog postupka.</w:t>
      </w:r>
    </w:p>
    <w:p w:rsidRDefault="00983315" w:rsidP="008368E9" w:rsidR="00983315">
      <w:pPr>
        <w:jc w:val="both"/>
        <w:rPr>
          <w:sz w:val="22"/>
          <w:szCs w:val="22"/>
        </w:rPr>
      </w:pPr>
    </w:p>
    <w:p w:rsidRDefault="00983315" w:rsidP="007A6723" w:rsidR="007A6723" w:rsidRPr="007A6723">
      <w:pPr>
        <w:ind w:right="283"/>
        <w:jc w:val="both"/>
        <w:rPr>
          <w:sz w:val="22"/>
          <w:szCs w:val="22"/>
        </w:rPr>
      </w:pPr>
      <w:r w:rsidRPr="007A6723">
        <w:rPr>
          <w:sz w:val="22"/>
          <w:szCs w:val="22"/>
        </w:rPr>
        <w:tab/>
        <w:t>Međutim, sukladno čl. 444. st. 2. SZ, iznimno od čl. 110. SZ, Financijska agencija dužna je za pravne osobe koje na dan stupanja</w:t>
      </w:r>
      <w:r w:rsidR="0019701E" w:rsidRPr="007A6723">
        <w:rPr>
          <w:sz w:val="22"/>
          <w:szCs w:val="22"/>
        </w:rPr>
        <w:t xml:space="preserve"> </w:t>
      </w:r>
      <w:r w:rsidRPr="007A6723">
        <w:rPr>
          <w:sz w:val="22"/>
          <w:szCs w:val="22"/>
        </w:rPr>
        <w:t>na snagu Stečajnog zakona imaju u Očevidniku redoslijeda osnova za plaćanje i</w:t>
      </w:r>
      <w:r w:rsidR="0019701E" w:rsidRPr="007A6723">
        <w:rPr>
          <w:sz w:val="22"/>
          <w:szCs w:val="22"/>
        </w:rPr>
        <w:t xml:space="preserve">maju evidentirane neizvršene osnove za plaćanje u neprekinutom razdoblju od 120 dana podnijeti prijedlog za otvaranje stečajnog </w:t>
      </w:r>
      <w:r w:rsidR="0019701E" w:rsidRPr="007A6723">
        <w:rPr>
          <w:sz w:val="22"/>
          <w:szCs w:val="22"/>
        </w:rPr>
        <w:lastRenderedPageBreak/>
        <w:t xml:space="preserve">postupka </w:t>
      </w:r>
      <w:r w:rsidR="007A6723" w:rsidRPr="007A6723">
        <w:rPr>
          <w:sz w:val="22"/>
          <w:szCs w:val="22"/>
        </w:rPr>
        <w:t xml:space="preserve">najkasnije 10 mjeseci, ali ne ranije od osam mjeseci od dana stupanja na snagu </w:t>
      </w:r>
      <w:r w:rsidR="007B5C3E">
        <w:rPr>
          <w:sz w:val="22"/>
          <w:szCs w:val="22"/>
        </w:rPr>
        <w:t xml:space="preserve">Stečajnog zakona </w:t>
      </w:r>
      <w:r w:rsidR="007A6723" w:rsidRPr="007A6723">
        <w:rPr>
          <w:sz w:val="22"/>
          <w:szCs w:val="22"/>
        </w:rPr>
        <w:t>za pravnu osobu koja u Očevidniku redoslijeda osnova za plaćanje ima evidentirane neizvršene osnove za plaćanje u neprekinutom razdoblju od 120 dana i dva ili više zaposlenih.</w:t>
      </w:r>
    </w:p>
    <w:p w:rsidRDefault="00983315" w:rsidP="008368E9" w:rsidR="00983315">
      <w:pPr>
        <w:jc w:val="both"/>
        <w:rPr>
          <w:sz w:val="22"/>
          <w:szCs w:val="22"/>
        </w:rPr>
      </w:pPr>
    </w:p>
    <w:p w:rsidRDefault="007B5C3E" w:rsidP="008368E9" w:rsidR="007B22F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C4C69">
        <w:rPr>
          <w:sz w:val="22"/>
          <w:szCs w:val="22"/>
        </w:rPr>
        <w:t>U konkretnom slu</w:t>
      </w:r>
      <w:r>
        <w:rPr>
          <w:sz w:val="22"/>
          <w:szCs w:val="22"/>
        </w:rPr>
        <w:t>č</w:t>
      </w:r>
      <w:r w:rsidR="004C4C69">
        <w:rPr>
          <w:sz w:val="22"/>
          <w:szCs w:val="22"/>
        </w:rPr>
        <w:t>a</w:t>
      </w:r>
      <w:r>
        <w:rPr>
          <w:sz w:val="22"/>
          <w:szCs w:val="22"/>
        </w:rPr>
        <w:t xml:space="preserve">ju proizlazi da dužnik ima dva zaposlena i </w:t>
      </w:r>
      <w:r w:rsidR="004C4C69" w:rsidRPr="007A6723">
        <w:rPr>
          <w:sz w:val="22"/>
          <w:szCs w:val="22"/>
        </w:rPr>
        <w:t>prijedlog za otvaranje stečajnog postupka</w:t>
      </w:r>
      <w:r w:rsidR="004C4C69">
        <w:rPr>
          <w:sz w:val="22"/>
          <w:szCs w:val="22"/>
        </w:rPr>
        <w:t xml:space="preserve"> ne može se pokrenuti prije isteka </w:t>
      </w:r>
      <w:r w:rsidR="004C4C69" w:rsidRPr="004C4C69">
        <w:rPr>
          <w:sz w:val="22"/>
          <w:szCs w:val="22"/>
        </w:rPr>
        <w:t xml:space="preserve">osam mjeseci od </w:t>
      </w:r>
      <w:r w:rsidR="004C4C69">
        <w:rPr>
          <w:sz w:val="22"/>
          <w:szCs w:val="22"/>
        </w:rPr>
        <w:t xml:space="preserve">1. rujna 2015. godine kao </w:t>
      </w:r>
      <w:r w:rsidR="004C4C69" w:rsidRPr="004C4C69">
        <w:rPr>
          <w:sz w:val="22"/>
          <w:szCs w:val="22"/>
        </w:rPr>
        <w:t>dana stupanja na snagu</w:t>
      </w:r>
      <w:r w:rsidR="004C4C69">
        <w:rPr>
          <w:sz w:val="22"/>
          <w:szCs w:val="22"/>
        </w:rPr>
        <w:t xml:space="preserve"> Stečajnog zakona.</w:t>
      </w:r>
    </w:p>
    <w:p w:rsidRDefault="004C4C69" w:rsidP="008368E9" w:rsidR="004C4C69">
      <w:pPr>
        <w:jc w:val="both"/>
        <w:rPr>
          <w:sz w:val="22"/>
          <w:szCs w:val="22"/>
        </w:rPr>
      </w:pPr>
    </w:p>
    <w:p w:rsidRDefault="004C4C69" w:rsidP="008368E9" w:rsidR="00766FF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Dakle, prijedlog za otvaranje stečajnog postupka je preuranjen.</w:t>
      </w:r>
    </w:p>
    <w:p w:rsidRDefault="00766FFC" w:rsidP="008368E9" w:rsidR="00766FFC">
      <w:pPr>
        <w:jc w:val="both"/>
        <w:rPr>
          <w:sz w:val="22"/>
          <w:szCs w:val="22"/>
        </w:rPr>
      </w:pPr>
    </w:p>
    <w:p w:rsidRDefault="004C4C69" w:rsidP="009E1366" w:rsidR="009E13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</w:t>
      </w:r>
      <w:r w:rsidR="00E258D9">
        <w:rPr>
          <w:sz w:val="22"/>
          <w:szCs w:val="22"/>
        </w:rPr>
        <w:t xml:space="preserve">10. SZ u stečajnom postupku na odgovarajući način se primjenjuju pravila parničnog postupka pred trgovačkim </w:t>
      </w:r>
      <w:r w:rsidR="009E1366">
        <w:rPr>
          <w:sz w:val="22"/>
          <w:szCs w:val="22"/>
        </w:rPr>
        <w:t>sudovima, pa sukladno čl. 113.</w:t>
      </w:r>
      <w:r w:rsidR="009E1366" w:rsidRPr="009E1366">
        <w:rPr>
          <w:sz w:val="22"/>
          <w:szCs w:val="22"/>
          <w:lang w:eastAsia="en-US"/>
        </w:rPr>
        <w:t xml:space="preserve"> </w:t>
      </w:r>
      <w:r w:rsidR="009E1366" w:rsidRPr="009E1366">
        <w:rPr>
          <w:sz w:val="22"/>
          <w:szCs w:val="22"/>
        </w:rPr>
        <w:t>Zakona o parničnom postupku (NN 53/91, 91/92, 112/99, 88/01, 117/03, 84/08, 123/08, 57/11, 148/11, 25/13, dalje u tekstu: ZPP)</w:t>
      </w:r>
      <w:r w:rsidR="009E1366">
        <w:rPr>
          <w:sz w:val="22"/>
          <w:szCs w:val="22"/>
        </w:rPr>
        <w:t xml:space="preserve"> predmetni prijedlog nije mogao biti podnesen prije 1. svibnja 2016. godine. </w:t>
      </w:r>
      <w:r w:rsidR="0021600D">
        <w:rPr>
          <w:sz w:val="22"/>
          <w:szCs w:val="22"/>
        </w:rPr>
        <w:t>Zbog navedenog, sukladno čl. 282. st. 1. ZPP</w:t>
      </w:r>
      <w:r w:rsidR="00407FD6">
        <w:rPr>
          <w:sz w:val="22"/>
          <w:szCs w:val="22"/>
        </w:rPr>
        <w:t>, zbog toga što je čl. 444. st. 2. SZ propisan rok za podnošenje prijedloga,</w:t>
      </w:r>
      <w:r w:rsidR="0021600D">
        <w:rPr>
          <w:sz w:val="22"/>
          <w:szCs w:val="22"/>
        </w:rPr>
        <w:t xml:space="preserve"> prijedlog je kao nepravodob</w:t>
      </w:r>
      <w:r w:rsidR="00407FD6">
        <w:rPr>
          <w:sz w:val="22"/>
          <w:szCs w:val="22"/>
        </w:rPr>
        <w:t>a</w:t>
      </w:r>
      <w:r w:rsidR="0021600D">
        <w:rPr>
          <w:sz w:val="22"/>
          <w:szCs w:val="22"/>
        </w:rPr>
        <w:t>n trebalo odbaciti.</w:t>
      </w:r>
    </w:p>
    <w:p w:rsidRDefault="004C4C69" w:rsidP="00CA1D05" w:rsidR="004C4C69">
      <w:pPr>
        <w:jc w:val="both"/>
        <w:rPr>
          <w:sz w:val="22"/>
          <w:szCs w:val="22"/>
        </w:rPr>
      </w:pPr>
    </w:p>
    <w:p w:rsidRDefault="008368E9" w:rsidP="008F589E" w:rsidR="00437933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37933" w:rsidRPr="00476859">
        <w:rPr>
          <w:sz w:val="22"/>
          <w:szCs w:val="22"/>
        </w:rPr>
        <w:t>Zbog navedenog, na temelju navedenih propisa, 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izreci.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047AB2">
        <w:rPr>
          <w:b/>
          <w:sz w:val="22"/>
          <w:szCs w:val="22"/>
        </w:rPr>
        <w:t>30</w:t>
      </w:r>
      <w:r w:rsidR="00FD4557">
        <w:rPr>
          <w:b/>
          <w:sz w:val="22"/>
          <w:szCs w:val="22"/>
        </w:rPr>
        <w:t xml:space="preserve">. </w:t>
      </w:r>
      <w:r w:rsidR="00CA1D05">
        <w:rPr>
          <w:b/>
          <w:sz w:val="22"/>
          <w:szCs w:val="22"/>
        </w:rPr>
        <w:t>rujna</w:t>
      </w:r>
      <w:r w:rsidRPr="00C0657E">
        <w:rPr>
          <w:b/>
          <w:sz w:val="22"/>
          <w:szCs w:val="22"/>
        </w:rPr>
        <w:t xml:space="preserve"> 201</w:t>
      </w:r>
      <w:r w:rsidR="00DE0001">
        <w:rPr>
          <w:b/>
          <w:sz w:val="22"/>
          <w:szCs w:val="22"/>
        </w:rPr>
        <w:t>5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C0657E">
      <w:pPr>
        <w:jc w:val="center"/>
        <w:rPr>
          <w:b/>
          <w:sz w:val="22"/>
          <w:szCs w:val="22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  <w:r w:rsidR="00047AB2">
        <w:rPr>
          <w:b/>
          <w:sz w:val="22"/>
          <w:szCs w:val="22"/>
        </w:rPr>
        <w:t>, v.r.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5B40C1" w:rsidP="005B40C1" w:rsidR="005B40C1" w:rsidRPr="00D04C32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CA1D05" w:rsidP="00911C92" w:rsidR="00CA1D05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047AB2">
        <w:rPr>
          <w:sz w:val="22"/>
          <w:szCs w:val="22"/>
        </w:rPr>
        <w:t>30</w:t>
      </w:r>
      <w:r w:rsidR="00FD4557" w:rsidRPr="00FD4557">
        <w:rPr>
          <w:sz w:val="22"/>
          <w:szCs w:val="22"/>
        </w:rPr>
        <w:t>.</w:t>
      </w:r>
      <w:r w:rsidR="00DE0001">
        <w:rPr>
          <w:sz w:val="22"/>
          <w:szCs w:val="22"/>
        </w:rPr>
        <w:t>0</w:t>
      </w:r>
      <w:r w:rsidR="00CA1D05">
        <w:rPr>
          <w:sz w:val="22"/>
          <w:szCs w:val="22"/>
        </w:rPr>
        <w:t>9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DE0001">
        <w:rPr>
          <w:sz w:val="22"/>
          <w:szCs w:val="22"/>
        </w:rPr>
        <w:t>5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9966FA" w:rsidP="009966FA" w:rsidR="009966FA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966FA">
        <w:rPr>
          <w:sz w:val="22"/>
          <w:szCs w:val="22"/>
        </w:rPr>
        <w:t>pre</w:t>
      </w:r>
      <w:r w:rsidR="00047AB2">
        <w:rPr>
          <w:sz w:val="22"/>
          <w:szCs w:val="22"/>
        </w:rPr>
        <w:t>dlagatelju, elektroničkim putem,</w:t>
      </w:r>
    </w:p>
    <w:p w:rsidRDefault="00047AB2" w:rsidP="009966FA" w:rsidR="00047AB2" w:rsidRPr="009966FA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– oglasna ploča</w:t>
      </w:r>
    </w:p>
    <w:p w:rsidRDefault="006E462A" w:rsidP="009966FA" w:rsidR="006E462A" w:rsidRPr="00FD4557">
      <w:pPr>
        <w:ind w:left="720"/>
        <w:jc w:val="both"/>
        <w:rPr>
          <w:sz w:val="22"/>
          <w:szCs w:val="22"/>
        </w:rPr>
      </w:pPr>
    </w:p>
    <w:sectPr w:rsidSect="00741FCA" w:rsidR="006E462A" w:rsidRPr="00FD4557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DC6465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BA4263" w:rsidP="00BA4263" w:rsidR="00BA4263" w:rsidRPr="00476859">
    <w:pPr>
      <w:jc w:val="right"/>
      <w:rPr>
        <w:b/>
        <w:sz w:val="22"/>
        <w:szCs w:val="22"/>
      </w:rPr>
    </w:pPr>
    <w:r w:rsidRPr="00476859">
      <w:rPr>
        <w:b/>
        <w:sz w:val="22"/>
        <w:szCs w:val="22"/>
      </w:rPr>
      <w:t>Posl. br. 6-St.</w:t>
    </w:r>
    <w:r>
      <w:rPr>
        <w:b/>
        <w:sz w:val="22"/>
        <w:szCs w:val="22"/>
      </w:rPr>
      <w:t>1</w:t>
    </w:r>
    <w:r w:rsidR="007B5C3E">
      <w:rPr>
        <w:b/>
        <w:sz w:val="22"/>
        <w:szCs w:val="22"/>
      </w:rPr>
      <w:t>62</w:t>
    </w:r>
    <w:r w:rsidRPr="00476859">
      <w:rPr>
        <w:b/>
        <w:sz w:val="22"/>
        <w:szCs w:val="22"/>
      </w:rPr>
      <w:t>/</w:t>
    </w:r>
    <w:r>
      <w:rPr>
        <w:b/>
        <w:sz w:val="22"/>
        <w:szCs w:val="22"/>
      </w:rPr>
      <w:t>2015</w:t>
    </w:r>
    <w:r w:rsidRPr="00476859">
      <w:rPr>
        <w:b/>
        <w:sz w:val="22"/>
        <w:szCs w:val="22"/>
      </w:rPr>
      <w:t>-</w:t>
    </w:r>
    <w:r w:rsidR="00047AB2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47AB2"/>
    <w:rsid w:val="00063242"/>
    <w:rsid w:val="00064E57"/>
    <w:rsid w:val="000B10F2"/>
    <w:rsid w:val="000B3478"/>
    <w:rsid w:val="000D4617"/>
    <w:rsid w:val="000F33EE"/>
    <w:rsid w:val="00105FEC"/>
    <w:rsid w:val="0011433E"/>
    <w:rsid w:val="00124189"/>
    <w:rsid w:val="00144919"/>
    <w:rsid w:val="00156C9A"/>
    <w:rsid w:val="00173170"/>
    <w:rsid w:val="0019701E"/>
    <w:rsid w:val="001A0FA0"/>
    <w:rsid w:val="001A66AE"/>
    <w:rsid w:val="001B14F0"/>
    <w:rsid w:val="001C6AD2"/>
    <w:rsid w:val="001E3138"/>
    <w:rsid w:val="001F5524"/>
    <w:rsid w:val="0020388A"/>
    <w:rsid w:val="00213378"/>
    <w:rsid w:val="0021600D"/>
    <w:rsid w:val="00232AF0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A3F"/>
    <w:rsid w:val="002E39A6"/>
    <w:rsid w:val="00312F3F"/>
    <w:rsid w:val="00320035"/>
    <w:rsid w:val="0032078F"/>
    <w:rsid w:val="003308E5"/>
    <w:rsid w:val="00331AD9"/>
    <w:rsid w:val="00332239"/>
    <w:rsid w:val="00332DE0"/>
    <w:rsid w:val="003356EA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07FD6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B3302"/>
    <w:rsid w:val="004C4C69"/>
    <w:rsid w:val="004D1B5C"/>
    <w:rsid w:val="0050127F"/>
    <w:rsid w:val="0050169A"/>
    <w:rsid w:val="00502EB2"/>
    <w:rsid w:val="00521B93"/>
    <w:rsid w:val="00521DDC"/>
    <w:rsid w:val="005418D9"/>
    <w:rsid w:val="005525BB"/>
    <w:rsid w:val="005663A0"/>
    <w:rsid w:val="005A7C5E"/>
    <w:rsid w:val="005B40C1"/>
    <w:rsid w:val="005D2275"/>
    <w:rsid w:val="00601367"/>
    <w:rsid w:val="006035C0"/>
    <w:rsid w:val="00621E09"/>
    <w:rsid w:val="0063094D"/>
    <w:rsid w:val="00634063"/>
    <w:rsid w:val="00694B45"/>
    <w:rsid w:val="006A1F4E"/>
    <w:rsid w:val="006E462A"/>
    <w:rsid w:val="007011B9"/>
    <w:rsid w:val="00701FFC"/>
    <w:rsid w:val="00710887"/>
    <w:rsid w:val="00741FCA"/>
    <w:rsid w:val="00742071"/>
    <w:rsid w:val="00742DD4"/>
    <w:rsid w:val="007621A4"/>
    <w:rsid w:val="00766FFC"/>
    <w:rsid w:val="00774522"/>
    <w:rsid w:val="007A59AB"/>
    <w:rsid w:val="007A6723"/>
    <w:rsid w:val="007B0B03"/>
    <w:rsid w:val="007B22F0"/>
    <w:rsid w:val="007B5C3E"/>
    <w:rsid w:val="007B6140"/>
    <w:rsid w:val="007B6DE2"/>
    <w:rsid w:val="007F01FC"/>
    <w:rsid w:val="008140C5"/>
    <w:rsid w:val="00822ED9"/>
    <w:rsid w:val="008368E9"/>
    <w:rsid w:val="008371FC"/>
    <w:rsid w:val="00842257"/>
    <w:rsid w:val="008429FB"/>
    <w:rsid w:val="00850802"/>
    <w:rsid w:val="00852E8D"/>
    <w:rsid w:val="00871BAD"/>
    <w:rsid w:val="00872314"/>
    <w:rsid w:val="008833AA"/>
    <w:rsid w:val="008840C5"/>
    <w:rsid w:val="00897B76"/>
    <w:rsid w:val="008B7890"/>
    <w:rsid w:val="008B7A64"/>
    <w:rsid w:val="008C234D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406E1"/>
    <w:rsid w:val="00960197"/>
    <w:rsid w:val="009752A8"/>
    <w:rsid w:val="00983315"/>
    <w:rsid w:val="0098688F"/>
    <w:rsid w:val="009966FA"/>
    <w:rsid w:val="009A2F41"/>
    <w:rsid w:val="009A574D"/>
    <w:rsid w:val="009C17C6"/>
    <w:rsid w:val="009D5524"/>
    <w:rsid w:val="009E08F2"/>
    <w:rsid w:val="009E1366"/>
    <w:rsid w:val="00A35F1E"/>
    <w:rsid w:val="00A82DB6"/>
    <w:rsid w:val="00A866D2"/>
    <w:rsid w:val="00A87FC5"/>
    <w:rsid w:val="00AA10E2"/>
    <w:rsid w:val="00AA27DB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2629F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C0657E"/>
    <w:rsid w:val="00C150DF"/>
    <w:rsid w:val="00C1564B"/>
    <w:rsid w:val="00C21426"/>
    <w:rsid w:val="00C32D57"/>
    <w:rsid w:val="00C3316C"/>
    <w:rsid w:val="00C7082E"/>
    <w:rsid w:val="00C73392"/>
    <w:rsid w:val="00C8388D"/>
    <w:rsid w:val="00CA1D05"/>
    <w:rsid w:val="00CB091F"/>
    <w:rsid w:val="00CB163F"/>
    <w:rsid w:val="00CD713B"/>
    <w:rsid w:val="00CD7839"/>
    <w:rsid w:val="00CE326E"/>
    <w:rsid w:val="00CE7A86"/>
    <w:rsid w:val="00CF273B"/>
    <w:rsid w:val="00CF47CB"/>
    <w:rsid w:val="00D15815"/>
    <w:rsid w:val="00D25026"/>
    <w:rsid w:val="00D341B5"/>
    <w:rsid w:val="00D461D4"/>
    <w:rsid w:val="00D53C8B"/>
    <w:rsid w:val="00D6075E"/>
    <w:rsid w:val="00D72F46"/>
    <w:rsid w:val="00D85741"/>
    <w:rsid w:val="00D9318E"/>
    <w:rsid w:val="00DB6089"/>
    <w:rsid w:val="00DC2E79"/>
    <w:rsid w:val="00DC4443"/>
    <w:rsid w:val="00DC564C"/>
    <w:rsid w:val="00DC6465"/>
    <w:rsid w:val="00DD24A5"/>
    <w:rsid w:val="00DE0001"/>
    <w:rsid w:val="00DE0414"/>
    <w:rsid w:val="00DE2072"/>
    <w:rsid w:val="00DF2165"/>
    <w:rsid w:val="00DF6617"/>
    <w:rsid w:val="00E258D9"/>
    <w:rsid w:val="00E3345A"/>
    <w:rsid w:val="00E4446E"/>
    <w:rsid w:val="00E503D2"/>
    <w:rsid w:val="00E521C1"/>
    <w:rsid w:val="00E56836"/>
    <w:rsid w:val="00E56924"/>
    <w:rsid w:val="00E656F9"/>
    <w:rsid w:val="00E70806"/>
    <w:rsid w:val="00E75978"/>
    <w:rsid w:val="00E91F84"/>
    <w:rsid w:val="00EA0CDE"/>
    <w:rsid w:val="00EA10D3"/>
    <w:rsid w:val="00EB1CD5"/>
    <w:rsid w:val="00EC3C61"/>
    <w:rsid w:val="00EC4360"/>
    <w:rsid w:val="00EF6C3B"/>
    <w:rsid w:val="00F15FD2"/>
    <w:rsid w:val="00F1646D"/>
    <w:rsid w:val="00F34960"/>
    <w:rsid w:val="00F4762A"/>
    <w:rsid w:val="00F700D4"/>
    <w:rsid w:val="00F760F4"/>
    <w:rsid w:val="00FA2A75"/>
    <w:rsid w:val="00FD4557"/>
    <w:rsid w:val="00FD59FE"/>
    <w:rsid w:val="00FD5F90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6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46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46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46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46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6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46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46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46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46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VEBECOT, društvo s ograničenom odgovornošću za trgovinu i usluge</izvorni_sadrzaj>
    <derivirana_varijabla naziv="DomainObject.Predmet.ProtustrankaFormated_1">  VEBECOT, društvo s ograničenom odgovornošću za trgovinu i usluge</derivirana_varijabla>
  </DomainObject.Predmet.ProtustrankaFormated>
  <DomainObject.Predmet.ProtustrankaFormatedOIB>
    <izvorni_sadrzaj>  VEBECOT, društvo s ograničenom odgovornošću za trgovinu i usluge, OIB 70952501173</izvorni_sadrzaj>
    <derivirana_varijabla naziv="DomainObject.Predmet.ProtustrankaFormatedOIB_1">  VEBECOT, društvo s ograničenom odgovornošću za trgovinu i usluge, OIB 70952501173</derivirana_varijabla>
  </DomainObject.Predmet.ProtustrankaFormatedOIB>
  <DomainObject.Predmet.ProtustrankaFormatedWithAdress>
    <izvorni_sadrzaj> VEBECOT, društvo s ograničenom odgovornošću za trgovinu i usluge, Neretvanska 1, 20343 Rogotin</izvorni_sadrzaj>
    <derivirana_varijabla naziv="DomainObject.Predmet.ProtustrankaFormatedWithAdress_1"> VEBECOT, društvo s ograničenom odgovornošću za trgovinu i usluge, Neretvanska 1, 20343 Rogotin</derivirana_varijabla>
  </DomainObject.Predmet.ProtustrankaFormatedWithAdress>
  <DomainObject.Predmet.ProtustrankaFormatedWithAdressOIB>
    <izvorni_sadrzaj> VEBECOT, društvo s ograničenom odgovornošću za trgovinu i usluge, OIB 70952501173, Neretvanska 1, 20343 Rogotin</izvorni_sadrzaj>
    <derivirana_varijabla naziv="DomainObject.Predmet.ProtustrankaFormatedWithAdressOIB_1"> VEBECOT, društvo s ograničenom odgovornošću za trgovinu i usluge, OIB 70952501173, Neretvanska 1, 20343 Rogotin</derivirana_varijabla>
  </DomainObject.Predmet.ProtustrankaFormatedWithAdressOIB>
  <DomainObject.Predmet.ProtustrankaWithAdress>
    <izvorni_sadrzaj>VEBECOT, društvo s ograničenom odgovornošću za trgovinu i usluge Neretvanska 1, 20343 Rogotin</izvorni_sadrzaj>
    <derivirana_varijabla naziv="DomainObject.Predmet.ProtustrankaWithAdress_1">VEBECOT, društvo s ograničenom odgovornošću za trgovinu i usluge Neretvanska 1, 20343 Rogotin</derivirana_varijabla>
  </DomainObject.Predmet.ProtustrankaWithAdress>
  <DomainObject.Predmet.ProtustrankaWithAdressOIB>
    <izvorni_sadrzaj>VEBECOT, društvo s ograničenom odgovornošću za trgovinu i usluge, OIB 70952501173, Neretvanska 1, 20343 Rogotin</izvorni_sadrzaj>
    <derivirana_varijabla naziv="DomainObject.Predmet.ProtustrankaWithAdressOIB_1">VEBECOT, društvo s ograničenom odgovornošću za trgovinu i usluge, OIB 70952501173, Neretvanska 1, 20343 Rogotin</derivirana_varijabla>
  </DomainObject.Predmet.ProtustrankaWithAdressOIB>
  <DomainObject.Predmet.ProtustrankaNazivFormated>
    <izvorni_sadrzaj>VEBECOT, društvo s ograničenom odgovornošću za trgovinu i usluge</izvorni_sadrzaj>
    <derivirana_varijabla naziv="DomainObject.Predmet.ProtustrankaNazivFormated_1">VEBECOT, društvo s ograničenom odgovornošću za trgovinu i usluge</derivirana_varijabla>
  </DomainObject.Predmet.ProtustrankaNazivFormated>
  <DomainObject.Predmet.ProtustrankaNazivFormatedOIB>
    <izvorni_sadrzaj>VEBECOT, društvo s ograničenom odgovornošću za trgovinu i usluge, OIB 70952501173</izvorni_sadrzaj>
    <derivirana_varijabla naziv="DomainObject.Predmet.ProtustrankaNazivFormatedOIB_1">VEBECOT, društvo s ograničenom odgovornošću za trgovinu i usluge, OIB 70952501173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10949654.36</izvorni_sadrzaj>
    <derivirana_varijabla naziv="DomainObject.Predmet.TrenutnaVrijednost_1">10949654.36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VEBECOT, društvo s ograničenom odgovornošću za trgovinu i usluge</item>
    </izvorni_sadrzaj>
    <derivirana_varijabla naziv="DomainObject.Predmet.ProtuStrankaListFormated_1">
      <item>VEBECOT, društvo s ograničenom odgovornošću za trgovinu i usluge</item>
    </derivirana_varijabla>
  </DomainObject.Predmet.ProtuStrankaListFormated>
  <DomainObject.Predmet.ProtuStrankaListFormatedOIB>
    <izvorni_sadrzaj>
      <item>VEBECOT, društvo s ograničenom odgovornošću za trgovinu i usluge, OIB 70952501173</item>
    </izvorni_sadrzaj>
    <derivirana_varijabla naziv="DomainObject.Predmet.ProtuStrankaListFormatedOIB_1">
      <item>VEBECOT, društvo s ograničenom odgovornošću za trgovinu i usluge, OIB 70952501173</item>
    </derivirana_varijabla>
  </DomainObject.Predmet.ProtuStrankaListFormatedOIB>
  <DomainObject.Predmet.ProtuStrankaListFormatedWithAdress>
    <izvorni_sadrzaj>
      <item>VEBECOT, društvo s ograničenom odgovornošću za trgovinu i usluge, Neretvanska 1, 20343 Rogotin</item>
    </izvorni_sadrzaj>
    <derivirana_varijabla naziv="DomainObject.Predmet.ProtuStrankaListFormatedWithAdress_1">
      <item>VEBECOT, društvo s ograničenom odgovornošću za trgovinu i usluge, Neretvanska 1, 20343 Rogotin</item>
    </derivirana_varijabla>
  </DomainObject.Predmet.ProtuStrankaListFormatedWithAdress>
  <DomainObject.Predmet.ProtuStrankaListFormatedWithAdressOIB>
    <izvorni_sadrzaj>
      <item>VEBECOT, društvo s ograničenom odgovornošću za trgovinu i usluge, OIB 70952501173, Neretvanska 1, 20343 Rogotin</item>
    </izvorni_sadrzaj>
    <derivirana_varijabla naziv="DomainObject.Predmet.ProtuStrankaListFormatedWithAdressOIB_1">
      <item>VEBECOT, društvo s ograničenom odgovornošću za trgovinu i usluge, OIB 70952501173, Neretvanska 1, 20343 Rogotin</item>
    </derivirana_varijabla>
  </DomainObject.Predmet.ProtuStrankaListFormatedWithAdressOIB>
  <DomainObject.Predmet.ProtuStrankaListNazivFormated>
    <izvorni_sadrzaj>
      <item>VEBECOT, društvo s ograničenom odgovornošću za trgovinu i usluge</item>
    </izvorni_sadrzaj>
    <derivirana_varijabla naziv="DomainObject.Predmet.ProtuStrankaListNazivFormated_1">
      <item>VEBECOT, društvo s ograničenom odgovornošću za trgovinu i usluge</item>
    </derivirana_varijabla>
  </DomainObject.Predmet.ProtuStrankaListNazivFormated>
  <DomainObject.Predmet.ProtuStrankaListNazivFormatedOIB>
    <izvorni_sadrzaj>
      <item>VEBECOT, društvo s ograničenom odgovornošću za trgovinu i usluge, OIB 70952501173</item>
    </izvorni_sadrzaj>
    <derivirana_varijabla naziv="DomainObject.Predmet.ProtuStrankaListNazivFormatedOIB_1">
      <item>VEBECOT, društvo s ograničenom odgovornošću za trgovinu i usluge, OIB 70952501173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VEBECOT, društvo s ograničenom odgovornošću za trgovinu i usluge</izvorni_sadrzaj>
    <derivirana_varijabla naziv="DomainObject.Predmet.ProtustrankaIDrugi_1">VEBECOT,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VEBECOT, društvo s ograničenom odgovornošću za trgovinu i usluge, OIB 70952501173, Neretvanska 1, 20343 Rogotin</izvorni_sadrzaj>
    <derivirana_varijabla naziv="DomainObject.Predmet.ProtustrankaIDrugiAdressOIB_1">VEBECOT, društvo s ograničenom odgovornošću za trgovinu i usluge, OIB 70952501173, Neretvanska 1, 20343 Rogotin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VEBECOT, društvo s ograničenom odgovornošću za trgovinu i usluge</item>
    </izvorni_sadrzaj>
    <derivirana_varijabla naziv="DomainObject.Predmet.SudioniciListNaziv_1">
      <item>FINA, RC SPLIT, Podružnica Dubrovnik</item>
      <item>VEBECOT,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VEBECOT, društvo s ograničenom odgovornošću za trgovinu i usluge, OIB 70952501173, Neretvanska 1,20343 Rogotin</item>
    </izvorni_sadrzaj>
    <derivirana_varijabla naziv="DomainObject.Predmet.SudioniciListAdressOIB_1">
      <item>FINA, RC SPLIT, Podružnica Dubrovnik, OIB 85821130368, Vukovarska 2,20000 Dubrovnik</item>
      <item>VEBECOT, društvo s ograničenom odgovornošću za trgovinu i usluge, OIB 70952501173, Neretvanska 1,20343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70952501173</item>
    </izvorni_sadrzaj>
    <derivirana_varijabla naziv="DomainObject.Predmet.SudioniciListNazivOIB_1">
      <item>, OIB 85821130368</item>
      <item>, OIB 70952501173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3463</properties:Characters>
  <properties:Lines>91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2015-09-23T13:52:00Z</dcterms:created>
  <dc:creator>Srđan Gavranić</dc:creator>
  <cp:lastModifiedBy>Mara Marčinko</cp:lastModifiedBy>
  <cp:lastPrinted>2015-09-30T07:10:00Z</cp:lastPrinted>
  <dcterms:modified xmlns:xsi="http://www.w3.org/2001/XMLSchema-instance" xsi:type="dcterms:W3CDTF">2015-09-30T07:14:00Z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