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102c" w14:paraId="4b4102c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1D0FC3">
        <w:t>22</w:t>
      </w:r>
      <w:r w:rsidR="00A10317">
        <w:t>8</w:t>
      </w:r>
      <w:r w:rsidR="001D144D">
        <w:t>7</w:t>
      </w:r>
      <w:r w:rsidR="001D0FC3">
        <w:t>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1D144D" w:rsidP="00450643" w:rsidR="000B22E7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</w:t>
      </w:r>
      <w:r>
        <w:rPr>
          <w:lang w:val="pt-BR"/>
        </w:rPr>
        <w:t>stečajnog postupka nad dužnikom CIGLA GRADNJA d.o.o., OIB: 18704645027, Čehi, Sisačka cesta 4, odvojak 10D</w:t>
      </w:r>
      <w:r w:rsidR="000B7D73">
        <w:rPr>
          <w:lang w:val="pt-BR"/>
        </w:rPr>
        <w:t>,</w:t>
      </w:r>
      <w:r w:rsidR="00450643" w:rsidRPr="00450643">
        <w:rPr>
          <w:lang w:val="pt-BR"/>
        </w:rPr>
        <w:t xml:space="preserve"> dana</w:t>
      </w:r>
      <w:r w:rsidR="00E466D0">
        <w:rPr>
          <w:lang w:val="pt-BR"/>
        </w:rPr>
        <w:t xml:space="preserve"> 11. rujna 2017. </w:t>
      </w:r>
      <w:r w:rsidR="00866B31"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1D144D">
        <w:rPr>
          <w:lang w:val="pt-BR"/>
        </w:rPr>
        <w:t>CIGLA GRADNJA d.o.o., OIB: 18704645027, Čehi, Sisačka cesta 4, odvojak 10D</w:t>
      </w:r>
      <w:r w:rsidR="00F31E76">
        <w:rPr>
          <w:lang w:val="pt-BR"/>
        </w:rPr>
        <w:t>,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B7EC3">
        <w:t>22</w:t>
      </w:r>
      <w:r w:rsidR="00A10317">
        <w:t>8</w:t>
      </w:r>
      <w:r w:rsidR="001D144D">
        <w:t>7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91078A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1D144D">
        <w:rPr>
          <w:lang w:val="pt-BR"/>
        </w:rPr>
        <w:t>CIGLA GRADNJA d.o.o., OIB: 18704645027, Čehi, Sisačka cesta 4, odvojak 10D</w:t>
      </w:r>
      <w:r w:rsidR="0091078A">
        <w:rPr>
          <w:lang w:val="pt-BR"/>
        </w:rPr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1D144D">
        <w:t>622</w:t>
      </w:r>
      <w:r w:rsidRPr="00BC2D3A">
        <w:t xml:space="preserve"> dana, u ukupnom iznosu od </w:t>
      </w:r>
      <w:r w:rsidR="001D144D">
        <w:rPr>
          <w:lang w:val="pl-PL"/>
        </w:rPr>
        <w:t>7.172,96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5B3256">
        <w:t>1</w:t>
      </w:r>
      <w:r w:rsidRPr="00BC2D3A">
        <w:t xml:space="preserve"> zaposlen</w:t>
      </w:r>
      <w:r w:rsidR="005B3256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2C5188" w:rsidR="002C5188">
      <w:pPr>
        <w:ind w:firstLine="720"/>
        <w:jc w:val="both"/>
        <w:rPr>
          <w:lang w:val="pl-PL"/>
        </w:rPr>
      </w:pPr>
      <w:r>
        <w:t xml:space="preserve">Sud je rješenjem od </w:t>
      </w:r>
      <w:r w:rsidR="008D7C65">
        <w:t>7.</w:t>
      </w:r>
      <w:r w:rsidR="000A206E">
        <w:t xml:space="preserve"> lipnja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0A206E">
        <w:t>11. rujna</w:t>
      </w:r>
      <w:r w:rsidR="00CA5772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2C5188">
        <w:t xml:space="preserve">Zakonski zastupnik dužnika </w:t>
      </w:r>
      <w:r w:rsidR="002C5188" w:rsidRPr="004E4C07">
        <w:t xml:space="preserve">pristupio je na navedeno ročište te je izjavio kako </w:t>
      </w:r>
      <w:r w:rsidR="002C5188" w:rsidRPr="004E4C07">
        <w:lastRenderedPageBreak/>
        <w:t xml:space="preserve">dužnik </w:t>
      </w:r>
      <w:r w:rsidR="002C5188">
        <w:t xml:space="preserve">u svom vlasništvu nema imovinu i </w:t>
      </w:r>
      <w:r w:rsidR="002C5188" w:rsidRPr="004E4C07">
        <w:t>nije osporio predlagateljeve tvrdnje o postojanju stečajnog razloga nesposobnosti za plaćanje.</w:t>
      </w:r>
    </w:p>
    <w:p w:rsidRDefault="003D0115" w:rsidP="002C5188" w:rsidR="009B1748" w:rsidRPr="0089526A">
      <w:pPr>
        <w:ind w:firstLine="720"/>
        <w:jc w:val="both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A206E">
        <w:t>11. rujna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7C0419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7C0419" w:rsidP="004F5146" w:rsidR="007C0419">
      <w:pPr>
        <w:jc w:val="right"/>
      </w:pPr>
      <w:r>
        <w:t>za točnost otpravka-ovlašteni službenik</w:t>
      </w:r>
    </w:p>
    <w:p w:rsidRDefault="007C0419" w:rsidP="004F5146" w:rsidR="007C0419">
      <w:pPr>
        <w:jc w:val="right"/>
      </w:pPr>
      <w:r>
        <w:t xml:space="preserve">Mirjana Gašparić </w:t>
      </w:r>
    </w:p>
    <w:p w:rsidRDefault="00856259" w:rsidP="007C0419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7C0419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5B3256">
          <w:rPr>
            <w:sz w:val="24"/>
          </w:rPr>
          <w:t>22</w:t>
        </w:r>
        <w:r w:rsidR="00A10317">
          <w:rPr>
            <w:sz w:val="24"/>
          </w:rPr>
          <w:t>8</w:t>
        </w:r>
        <w:r w:rsidR="001D144D">
          <w:rPr>
            <w:sz w:val="24"/>
          </w:rPr>
          <w:t>7</w:t>
        </w:r>
        <w:r w:rsidR="005B3256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A206E"/>
    <w:rsid w:val="000B22E7"/>
    <w:rsid w:val="000B5C4E"/>
    <w:rsid w:val="000B7D73"/>
    <w:rsid w:val="000C1F96"/>
    <w:rsid w:val="000C3FC6"/>
    <w:rsid w:val="000E335E"/>
    <w:rsid w:val="000F6452"/>
    <w:rsid w:val="000F7C99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B7713"/>
    <w:rsid w:val="001D0FC3"/>
    <w:rsid w:val="001D144D"/>
    <w:rsid w:val="001E1A9A"/>
    <w:rsid w:val="0021298E"/>
    <w:rsid w:val="002132DA"/>
    <w:rsid w:val="00225E5C"/>
    <w:rsid w:val="00257CDB"/>
    <w:rsid w:val="00260C00"/>
    <w:rsid w:val="002817DE"/>
    <w:rsid w:val="002840C1"/>
    <w:rsid w:val="002923AF"/>
    <w:rsid w:val="002A1A22"/>
    <w:rsid w:val="002C3072"/>
    <w:rsid w:val="002C5188"/>
    <w:rsid w:val="002D5087"/>
    <w:rsid w:val="002D60CE"/>
    <w:rsid w:val="00341F35"/>
    <w:rsid w:val="003459CC"/>
    <w:rsid w:val="003541A8"/>
    <w:rsid w:val="00382621"/>
    <w:rsid w:val="003835F0"/>
    <w:rsid w:val="00384745"/>
    <w:rsid w:val="00396794"/>
    <w:rsid w:val="003D0115"/>
    <w:rsid w:val="003D1F88"/>
    <w:rsid w:val="003F3702"/>
    <w:rsid w:val="00404B33"/>
    <w:rsid w:val="00412D47"/>
    <w:rsid w:val="00450643"/>
    <w:rsid w:val="0046518B"/>
    <w:rsid w:val="00472216"/>
    <w:rsid w:val="00483BAA"/>
    <w:rsid w:val="00497B04"/>
    <w:rsid w:val="004C428C"/>
    <w:rsid w:val="004C6E2A"/>
    <w:rsid w:val="004D1BFE"/>
    <w:rsid w:val="004E07BD"/>
    <w:rsid w:val="0050055B"/>
    <w:rsid w:val="00501EBB"/>
    <w:rsid w:val="00502EB6"/>
    <w:rsid w:val="00505D53"/>
    <w:rsid w:val="005065CD"/>
    <w:rsid w:val="005109EF"/>
    <w:rsid w:val="0052174D"/>
    <w:rsid w:val="00535D8E"/>
    <w:rsid w:val="005543BD"/>
    <w:rsid w:val="00577445"/>
    <w:rsid w:val="0059075B"/>
    <w:rsid w:val="00591F57"/>
    <w:rsid w:val="005B3256"/>
    <w:rsid w:val="005C2AC2"/>
    <w:rsid w:val="005C6039"/>
    <w:rsid w:val="006001CE"/>
    <w:rsid w:val="00662884"/>
    <w:rsid w:val="00675076"/>
    <w:rsid w:val="006A16F5"/>
    <w:rsid w:val="006A7F1A"/>
    <w:rsid w:val="006C79FF"/>
    <w:rsid w:val="006D12ED"/>
    <w:rsid w:val="006E04CA"/>
    <w:rsid w:val="00704DD0"/>
    <w:rsid w:val="007150E9"/>
    <w:rsid w:val="0073524B"/>
    <w:rsid w:val="00754CF2"/>
    <w:rsid w:val="007A193D"/>
    <w:rsid w:val="007B068E"/>
    <w:rsid w:val="007C0419"/>
    <w:rsid w:val="007E6A6F"/>
    <w:rsid w:val="007F5CFB"/>
    <w:rsid w:val="00856259"/>
    <w:rsid w:val="00866B31"/>
    <w:rsid w:val="00891989"/>
    <w:rsid w:val="008B669A"/>
    <w:rsid w:val="008B7789"/>
    <w:rsid w:val="008B7EC3"/>
    <w:rsid w:val="008D7C65"/>
    <w:rsid w:val="008E71FA"/>
    <w:rsid w:val="008F474B"/>
    <w:rsid w:val="00901CFD"/>
    <w:rsid w:val="0091078A"/>
    <w:rsid w:val="009122D6"/>
    <w:rsid w:val="00947BCF"/>
    <w:rsid w:val="009713FB"/>
    <w:rsid w:val="00973C2C"/>
    <w:rsid w:val="009B1748"/>
    <w:rsid w:val="009B3D51"/>
    <w:rsid w:val="009E3CAA"/>
    <w:rsid w:val="009F490F"/>
    <w:rsid w:val="00A0793E"/>
    <w:rsid w:val="00A10317"/>
    <w:rsid w:val="00A179ED"/>
    <w:rsid w:val="00A205A9"/>
    <w:rsid w:val="00A6064D"/>
    <w:rsid w:val="00A75EA1"/>
    <w:rsid w:val="00A75F17"/>
    <w:rsid w:val="00A83366"/>
    <w:rsid w:val="00A851A3"/>
    <w:rsid w:val="00AA28B1"/>
    <w:rsid w:val="00AB6C56"/>
    <w:rsid w:val="00AC5954"/>
    <w:rsid w:val="00AD057C"/>
    <w:rsid w:val="00AD6771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A4CC8"/>
    <w:rsid w:val="00BB2DBD"/>
    <w:rsid w:val="00BB7BB0"/>
    <w:rsid w:val="00BC2D3A"/>
    <w:rsid w:val="00BC67EF"/>
    <w:rsid w:val="00BE53A5"/>
    <w:rsid w:val="00BE5577"/>
    <w:rsid w:val="00BF01D0"/>
    <w:rsid w:val="00BF0DDB"/>
    <w:rsid w:val="00C01504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F7092"/>
    <w:rsid w:val="00D03C11"/>
    <w:rsid w:val="00D24310"/>
    <w:rsid w:val="00D46FDC"/>
    <w:rsid w:val="00D50ADE"/>
    <w:rsid w:val="00D53E52"/>
    <w:rsid w:val="00D677F7"/>
    <w:rsid w:val="00D803A5"/>
    <w:rsid w:val="00DE0F86"/>
    <w:rsid w:val="00DF2F2C"/>
    <w:rsid w:val="00DF717D"/>
    <w:rsid w:val="00E0682D"/>
    <w:rsid w:val="00E13DC7"/>
    <w:rsid w:val="00E24B5E"/>
    <w:rsid w:val="00E466D0"/>
    <w:rsid w:val="00E66535"/>
    <w:rsid w:val="00E70F28"/>
    <w:rsid w:val="00E776ED"/>
    <w:rsid w:val="00EA7F5E"/>
    <w:rsid w:val="00EF3D26"/>
    <w:rsid w:val="00F11AA4"/>
    <w:rsid w:val="00F31E76"/>
    <w:rsid w:val="00F324F6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04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41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41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41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41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04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41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41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41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41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2287</izvorni_sadrzaj>
    <derivirana_varijabla naziv="DomainObject.Predmet.Broj_1">2287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St-2287/2016</izvorni_sadrzaj>
    <derivirana_varijabla naziv="DomainObject.Predmet.OznakaBroj_1">St-2287/2016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CIGLA GRADNJA d.o.o. za građenje i trgovinu zastupanog po punomoćniku Miro Štrbac</izvorni_sadrzaj>
    <derivirana_varijabla naziv="DomainObject.Predmet.ProtustrankaFormated_1">  CIGLA GRADNJA d.o.o. za građenje i trgovinu zastupanog po punomoćniku Miro Štrbac</derivirana_varijabla>
  </DomainObject.Predmet.ProtustrankaFormated>
  <DomainObject.Predmet.ProtustrankaFormatedOIB>
    <izvorni_sadrzaj>  CIGLA GRADNJA d.o.o. za građenje i trgovinu, OIB 18704645027 zastupanog po punomoćniku Miro Štrbac</izvorni_sadrzaj>
    <derivirana_varijabla naziv="DomainObject.Predmet.ProtustrankaFormatedOIB_1">  CIGLA GRADNJA d.o.o. za građenje i trgovinu, OIB 18704645027 zastupanog po punomoćniku Miro Štrbac</derivirana_varijabla>
  </DomainObject.Predmet.ProtustrankaFormatedOIB>
  <DomainObject.Predmet.ProtustrankaFormatedWithAdress>
    <izvorni_sadrzaj> CIGLA GRADNJA d.o.o. za građenje i trgovinu, Sisačka cesta 4. odvojak 10D, 10020 Donji Čehi zastupanog po punomoćniku Miro Štrbac</izvorni_sadrzaj>
    <derivirana_varijabla naziv="DomainObject.Predmet.ProtustrankaFormatedWithAdress_1"> CIGLA GRADNJA d.o.o. za građenje i trgovinu, Sisačka cesta 4. odvojak 10D, 10020 Donji Čehi zastupanog po punomoćniku Miro Štrbac</derivirana_varijabla>
  </DomainObject.Predmet.ProtustrankaFormatedWithAdress>
  <DomainObject.Predmet.ProtustrankaFormatedWithAdressOIB>
    <izvorni_sadrzaj> CIGLA GRADNJA d.o.o. za građenje i trgovinu, OIB 18704645027, Sisačka cesta 4. odvojak 10D, 10020 Donji Čehi zastupanog po punomoćniku Miro Štrbac</izvorni_sadrzaj>
    <derivirana_varijabla naziv="DomainObject.Predmet.ProtustrankaFormatedWithAdressOIB_1"> CIGLA GRADNJA d.o.o. za građenje i trgovinu, OIB 18704645027, Sisačka cesta 4. odvojak 10D, 10020 Donji Čehi zastupanog po punomoćniku Miro Štrbac</derivirana_varijabla>
  </DomainObject.Predmet.ProtustrankaFormatedWithAdressOIB>
  <DomainObject.Predmet.ProtustrankaWithAdress>
    <izvorni_sadrzaj>CIGLA GRADNJA d.o.o. za građenje i trgovinu Sisačka cesta 4. odvojak 10D, 10020 Donji Čehi</izvorni_sadrzaj>
    <derivirana_varijabla naziv="DomainObject.Predmet.ProtustrankaWithAdress_1">CIGLA GRADNJA d.o.o. za građenje i trgovinu Sisačka cesta 4. odvojak 10D, 10020 Donji Čehi</derivirana_varijabla>
  </DomainObject.Predmet.ProtustrankaWithAdress>
  <DomainObject.Predmet.ProtustrankaWithAdressOIB>
    <izvorni_sadrzaj>CIGLA GRADNJA d.o.o. za građenje i trgovinu, OIB 18704645027, Sisačka cesta 4. odvojak 10D, 10020 Donji Čehi</izvorni_sadrzaj>
    <derivirana_varijabla naziv="DomainObject.Predmet.ProtustrankaWithAdressOIB_1">CIGLA GRADNJA d.o.o. za građenje i trgovinu, OIB 18704645027, Sisačka cesta 4. odvojak 10D, 10020 Donji Čehi</derivirana_varijabla>
  </DomainObject.Predmet.ProtustrankaWithAdressOIB>
  <DomainObject.Predmet.ProtustrankaNazivFormated>
    <izvorni_sadrzaj>CIGLA GRADNJA d.o.o. za građenje i trgovinu</izvorni_sadrzaj>
    <derivirana_varijabla naziv="DomainObject.Predmet.ProtustrankaNazivFormated_1">CIGLA GRADNJA d.o.o. za građenje i trgovinu</derivirana_varijabla>
  </DomainObject.Predmet.ProtustrankaNazivFormated>
  <DomainObject.Predmet.ProtustrankaNazivFormatedOIB>
    <izvorni_sadrzaj>CIGLA GRADNJA d.o.o. za građenje i trgovinu, OIB 18704645027</izvorni_sadrzaj>
    <derivirana_varijabla naziv="DomainObject.Predmet.ProtustrankaNazivFormatedOIB_1">CIGLA GRADNJA d.o.o. za građenje i trgovinu, OIB 18704645027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CIGLA GRADNJA d.o.o. za građenje i trgovinu zastupanog po punomoćniku Miro Štrbac</item>
    </izvorni_sadrzaj>
    <derivirana_varijabla naziv="DomainObject.Predmet.ProtuStrankaListFormated_1">
      <item>CIGLA GRADNJA d.o.o. za građenje i trgovinu zastupanog po punomoćniku Miro Štrbac</item>
    </derivirana_varijabla>
  </DomainObject.Predmet.ProtuStrankaListFormated>
  <DomainObject.Predmet.ProtuStrankaListFormatedOIB>
    <izvorni_sadrzaj>
      <item>CIGLA GRADNJA d.o.o. za građenje i trgovinu, OIB 18704645027 zastupanog po punomoćniku Miro Štrbac</item>
    </izvorni_sadrzaj>
    <derivirana_varijabla naziv="DomainObject.Predmet.ProtuStrankaListFormatedOIB_1">
      <item>CIGLA GRADNJA d.o.o. za građenje i trgovinu, OIB 18704645027 zastupanog po punomoćniku Miro Štrbac</item>
    </derivirana_varijabla>
  </DomainObject.Predmet.ProtuStrankaListFormatedOIB>
  <DomainObject.Predmet.ProtuStrankaListFormatedWithAdress>
    <izvorni_sadrzaj>
      <item>CIGLA GRADNJA d.o.o. za građenje i trgovinu, Sisačka cesta 4. odvojak 10D, 10020 Donji Čehi zastupanog po punomoćniku Miro Štrbac</item>
    </izvorni_sadrzaj>
    <derivirana_varijabla naziv="DomainObject.Predmet.ProtuStrankaListFormatedWithAdress_1">
      <item>CIGLA GRADNJA d.o.o. za građenje i trgovinu, Sisačka cesta 4. odvojak 10D, 10020 Donji Čehi zastupanog po punomoćniku Miro Štrbac</item>
    </derivirana_varijabla>
  </DomainObject.Predmet.ProtuStrankaListFormatedWithAdress>
  <DomainObject.Predmet.ProtuStrankaListFormatedWithAdressOIB>
    <izvorni_sadrzaj>
      <item>CIGLA GRADNJA d.o.o. za građenje i trgovinu, OIB 18704645027, Sisačka cesta 4. odvojak 10D, 10020 Donji Čehi zastupanog po punomoćniku Miro Štrbac</item>
    </izvorni_sadrzaj>
    <derivirana_varijabla naziv="DomainObject.Predmet.ProtuStrankaListFormatedWithAdressOIB_1">
      <item>CIGLA GRADNJA d.o.o. za građenje i trgovinu, OIB 18704645027, Sisačka cesta 4. odvojak 10D, 10020 Donji Čehi zastupanog po punomoćniku Miro Štrbac</item>
    </derivirana_varijabla>
  </DomainObject.Predmet.ProtuStrankaListFormatedWithAdressOIB>
  <DomainObject.Predmet.ProtuStrankaListNazivFormated>
    <izvorni_sadrzaj>
      <item>CIGLA GRADNJA d.o.o. za građenje i trgovinu</item>
    </izvorni_sadrzaj>
    <derivirana_varijabla naziv="DomainObject.Predmet.ProtuStrankaListNazivFormated_1">
      <item>CIGLA GRADNJA d.o.o. za građenje i trgovinu</item>
    </derivirana_varijabla>
  </DomainObject.Predmet.ProtuStrankaListNazivFormated>
  <DomainObject.Predmet.ProtuStrankaListNazivFormatedOIB>
    <izvorni_sadrzaj>
      <item>CIGLA GRADNJA d.o.o. za građenje i trgovinu, OIB 18704645027</item>
    </izvorni_sadrzaj>
    <derivirana_varijabla naziv="DomainObject.Predmet.ProtuStrankaListNazivFormatedOIB_1">
      <item>CIGLA GRADNJA d.o.o. za građenje i trgovinu, OIB 18704645027</item>
    </derivirana_varijabla>
  </DomainObject.Predmet.ProtuStrankaListNazivFormatedOIB>
  <DomainObject.Predmet.OstaliListFormated>
    <izvorni_sadrzaj>
      <item>Miro Štrbac punomoćnik sudionika u postupku CIGLA GRADNJA d.o.o. za građenje i trgovinu</item>
    </izvorni_sadrzaj>
    <derivirana_varijabla naziv="DomainObject.Predmet.OstaliListFormated_1">
      <item>Miro Štrbac punomoćnik sudionika u postupku CIGLA GRADNJA d.o.o. za građenje i trgovinu</item>
    </derivirana_varijabla>
  </DomainObject.Predmet.OstaliListFormated>
  <DomainObject.Predmet.OstaliListFormatedOIB>
    <izvorni_sadrzaj>
      <item>Miro Štrbac, OIB 28436589003 punomoćnik sudionika u postupku CIGLA GRADNJA d.o.o. za građenje i trgovinu</item>
    </izvorni_sadrzaj>
    <derivirana_varijabla naziv="DomainObject.Predmet.OstaliListFormatedOIB_1">
      <item>Miro Štrbac, OIB 28436589003 punomoćnik sudionika u postupku CIGLA GRADNJA d.o.o. za građenje i trgovinu</item>
    </derivirana_varijabla>
  </DomainObject.Predmet.OstaliListFormatedOIB>
  <DomainObject.Predmet.OstaliListFormatedWithAdress>
    <izvorni_sadrzaj>
      <item>Miro Štrbac, Sisačka Cesta Iv.odvojak 10d, 10000 Zagreb punomoćnik sudionika u postupku CIGLA GRADNJA d.o.o. za građenje i trgovinu</item>
    </izvorni_sadrzaj>
    <derivirana_varijabla naziv="DomainObject.Predmet.OstaliListFormatedWithAdress_1">
      <item>Miro Štrbac, Sisačka Cesta Iv.odvojak 10d, 10000 Zagreb punomoćnik sudionika u postupku CIGLA GRADNJA d.o.o. za građenje i trgovinu</item>
    </derivirana_varijabla>
  </DomainObject.Predmet.OstaliListFormatedWithAdress>
  <DomainObject.Predmet.OstaliListFormatedWithAdressOIB>
    <izvorni_sadrzaj>
      <item>Miro Štrbac, OIB 28436589003, Sisačka Cesta Iv.odvojak 10d, 10000 Zagreb punomoćnik sudionika u postupku CIGLA GRADNJA d.o.o. za građenje i trgovinu</item>
    </izvorni_sadrzaj>
    <derivirana_varijabla naziv="DomainObject.Predmet.OstaliListFormatedWithAdressOIB_1">
      <item>Miro Štrbac, OIB 28436589003, Sisačka Cesta Iv.odvojak 10d, 10000 Zagreb punomoćnik sudionika u postupku CIGLA GRADNJA d.o.o. za građenje i trgovinu</item>
    </derivirana_varijabla>
  </DomainObject.Predmet.OstaliListFormatedWithAdressOIB>
  <DomainObject.Predmet.OstaliListNazivFormated>
    <izvorni_sadrzaj>
      <item>Miro Štrbac</item>
    </izvorni_sadrzaj>
    <derivirana_varijabla naziv="DomainObject.Predmet.OstaliListNazivFormated_1">
      <item>Miro Štrbac</item>
    </derivirana_varijabla>
  </DomainObject.Predmet.OstaliListNazivFormated>
  <DomainObject.Predmet.OstaliListNazivFormatedOIB>
    <izvorni_sadrzaj>
      <item>Miro Štrbac, OIB 28436589003</item>
    </izvorni_sadrzaj>
    <derivirana_varijabla naziv="DomainObject.Predmet.OstaliListNazivFormatedOIB_1">
      <item>Miro Štrbac, OIB 28436589003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CIGLA GRADNJA d.o.o. za građenje i trgovinu</izvorni_sadrzaj>
    <derivirana_varijabla naziv="DomainObject.Predmet.ProtustrankaIDrugi_1">CIGLA GRADNJA d.o.o. za građenje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CIGLA GRADNJA d.o.o. za građenje i trgovinu, OIB 18704645027, Sisačka cesta 4. odvojak 10D, 10020 Donji Čehi</izvorni_sadrzaj>
    <derivirana_varijabla naziv="DomainObject.Predmet.ProtustrankaIDrugiAdressOIB_1">CIGLA GRADNJA d.o.o. za građenje i trgovinu, OIB 18704645027, Sisačka cesta 4. odvojak 10D, 10020 Donji Čehi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CIGLA GRADNJA d.o.o. za građenje i trgovinu</item>
      <item>Miro Štrbac</item>
    </izvorni_sadrzaj>
    <derivirana_varijabla naziv="DomainObject.Predmet.SudioniciListNaziv_1">
      <item>FINA Regionalni centar Zagreb</item>
      <item>CIGLA GRADNJA d.o.o. za građenje i trgovinu</item>
      <item>Miro Štrbac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CIGLA GRADNJA d.o.o. za građenje i trgovinu, OIB 18704645027, Sisačka cesta 4. odvojak 10D,10020 Donji Čehi</item>
      <item>Miro Štrbac, OIB 28436589003, Sisačka Cesta Iv.odvojak 10d,10000 Zagreb</item>
    </izvorni_sadrzaj>
    <derivirana_varijabla naziv="DomainObject.Predmet.SudioniciListAdressOIB_1">
      <item>FINA Regionalni centar Zagreb, OIB 85821130368, Trg svibanjskih žrtava 1995. br. 1,10000 Zagreb</item>
      <item>CIGLA GRADNJA d.o.o. za građenje i trgovinu, OIB 18704645027, Sisačka cesta 4. odvojak 10D,10020 Donji Čehi</item>
      <item>Miro Štrbac, OIB 28436589003, Sisačka Cesta Iv.odvojak 10d,10000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18704645027</item>
      <item>, OIB 28436589003</item>
    </izvorni_sadrzaj>
    <derivirana_varijabla naziv="DomainObject.Predmet.SudioniciListNazivOIB_1">
      <item>, OIB 85821130368</item>
      <item>, OIB 18704645027</item>
      <item>, OIB 28436589003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6343C1-1876-4633-B314-DEE5BFF309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740</properties:Words>
  <properties:Characters>4147</properties:Characters>
  <properties:Lines>86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2017-09-11T11:50:00Z</dcterms:created>
  <dc:creator>gzubak</dc:creator>
  <cp:lastModifiedBy>Mirjana Gašparić</cp:lastModifiedBy>
  <cp:lastPrinted>2017-09-11T11:56:00Z</cp:lastPrinted>
  <dcterms:modified xmlns:xsi="http://www.w3.org/2001/XMLSchema-instance" xsi:type="dcterms:W3CDTF">2017-09-11T11:57:00Z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