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376" w14:paraId="1c4c376" w:rsidRDefault="002777B9" w:rsidR="009C795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>
      <w:r>
        <w:t>REPUBLIKA HRVATSKA</w:t>
      </w:r>
    </w:p>
    <w:p w:rsidRDefault="0053374B" w:rsidR="009C7955">
      <w:r>
        <w:t xml:space="preserve">TRGOVAČKI SUD U ZAGREBU     </w:t>
      </w:r>
    </w:p>
    <w:p w:rsidRDefault="009C7955" w:rsidR="0053374B">
      <w:r>
        <w:t>Zagreb, Amruševa 2/II</w:t>
      </w:r>
      <w:r>
        <w:tab/>
      </w:r>
      <w:r w:rsidR="0053374B">
        <w:t xml:space="preserve">                                    </w:t>
      </w:r>
      <w:r w:rsidR="00131066">
        <w:t xml:space="preserve">  </w:t>
      </w:r>
      <w:r w:rsidR="0053374B">
        <w:t xml:space="preserve">     </w:t>
      </w:r>
      <w:r>
        <w:tab/>
      </w:r>
      <w:r>
        <w:tab/>
      </w:r>
      <w:r>
        <w:tab/>
      </w:r>
      <w:r w:rsidR="0053374B">
        <w:t xml:space="preserve">  </w:t>
      </w:r>
      <w:r w:rsidR="00523682">
        <w:t xml:space="preserve">12  </w:t>
      </w:r>
      <w:r w:rsidR="0053374B">
        <w:t>St-</w:t>
      </w:r>
      <w:r w:rsidR="00247CF1">
        <w:t>47</w:t>
      </w:r>
      <w:r w:rsidR="0053374B">
        <w:t>/200</w:t>
      </w:r>
      <w:r w:rsidR="00247CF1">
        <w:t>7</w:t>
      </w:r>
    </w:p>
    <w:p w:rsidRDefault="00523682" w:rsidP="007003C8" w:rsidR="00523682">
      <w:pPr>
        <w:jc w:val="center"/>
        <w:rPr>
          <w:b/>
        </w:rPr>
      </w:pPr>
    </w:p>
    <w:p w:rsidRDefault="00C167AD" w:rsidP="007003C8" w:rsidR="0053374B">
      <w:pPr>
        <w:jc w:val="center"/>
        <w:rPr>
          <w:b/>
        </w:rPr>
      </w:pPr>
      <w:r w:rsidRPr="00C167AD">
        <w:rPr>
          <w:b/>
        </w:rPr>
        <w:t>R  J  E  Š  E  N J E</w:t>
      </w:r>
    </w:p>
    <w:p w:rsidRDefault="00131066" w:rsidP="007003C8" w:rsidR="00131066" w:rsidRPr="00C167AD">
      <w:pPr>
        <w:jc w:val="center"/>
        <w:rPr>
          <w:b/>
        </w:rPr>
      </w:pPr>
    </w:p>
    <w:p w:rsidRDefault="00247CF1" w:rsidP="00247CF1" w:rsidR="00247CF1">
      <w:pPr>
        <w:jc w:val="both"/>
      </w:pPr>
      <w:r>
        <w:t xml:space="preserve">Trgovački sud u Zagrebu po sucu Nini Radiću kao stečajnom sucu u stečajnom postupku otvorenom nad stečajnim dužnikom, AGROCROATIA, trgovina i usluge u poljoprivredi, društvo s ograničenom odgovornošću – u stečaju, Zagreb, Orešje 6, Susedgrad, MBS:080036374, OIB:42745875909,  </w:t>
      </w:r>
      <w:r w:rsidR="003B540D">
        <w:t>06</w:t>
      </w:r>
      <w:r>
        <w:t xml:space="preserve">. </w:t>
      </w:r>
      <w:r w:rsidR="003B540D">
        <w:t>prosinca</w:t>
      </w:r>
      <w:r>
        <w:t xml:space="preserve"> 201</w:t>
      </w:r>
      <w:r w:rsidR="003B540D">
        <w:t>6</w:t>
      </w:r>
      <w:r>
        <w:t>. godine,</w:t>
      </w:r>
    </w:p>
    <w:p w:rsidRDefault="0053374B" w:rsidR="0053374B"/>
    <w:p w:rsidRDefault="00C167AD" w:rsidP="00C167AD" w:rsidR="00C167AD" w:rsidRPr="00C167AD">
      <w:pPr>
        <w:jc w:val="center"/>
        <w:rPr>
          <w:b/>
        </w:rPr>
      </w:pPr>
      <w:r w:rsidRPr="00C167AD">
        <w:rPr>
          <w:b/>
        </w:rPr>
        <w:t>r   i   j   e   š   i   o     j   e</w:t>
      </w:r>
    </w:p>
    <w:p w:rsidRDefault="00C167AD" w:rsidP="00C167AD" w:rsidR="00C167AD"/>
    <w:p w:rsidRDefault="003B540D" w:rsidP="003B540D" w:rsidR="003B540D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>
        <w:t>nad dužnikom,</w:t>
      </w:r>
      <w:r w:rsidRPr="003B540D">
        <w:t xml:space="preserve"> </w:t>
      </w:r>
      <w:r>
        <w:t>AGROCROATIA, trgovina i usluge u poljoprivredi, društvo s ograničenom odgovornošću – u stečaju, Zagreb, Orešje 6, Susedgrad, MBS:080036374, OIB:42745875909</w:t>
      </w:r>
      <w:r w:rsidRPr="008C39F5">
        <w:t xml:space="preserve"> </w:t>
      </w:r>
      <w:r>
        <w:t xml:space="preserve">, sada stečajna masa AGROCROATIA, trgovina i usluge u poljoprivredi, društvo s ograničenom odgovornošću – u stečaju, Zagreb, Orešje 6, Susedgrad, MBS:080036374, OIB:42745875909   </w:t>
      </w:r>
      <w:r w:rsidRPr="007D4DAB">
        <w:t xml:space="preserve">zaključen </w:t>
      </w:r>
      <w:r>
        <w:t>11</w:t>
      </w:r>
      <w:r w:rsidRPr="007D4DAB">
        <w:t xml:space="preserve">. </w:t>
      </w:r>
      <w:r>
        <w:t>ožujka. 2010</w:t>
      </w:r>
      <w:r w:rsidRPr="007D4DAB">
        <w:t>. godine .</w:t>
      </w:r>
    </w:p>
    <w:p w:rsidRDefault="003B540D" w:rsidP="003B540D" w:rsidR="003B540D">
      <w:pPr>
        <w:jc w:val="both"/>
      </w:pPr>
      <w:r w:rsidRPr="003D6C44">
        <w:t xml:space="preserve">         </w:t>
      </w:r>
      <w:r w:rsidR="00C24EB7" w:rsidRPr="00C24EB7">
        <w:rPr>
          <w:b/>
        </w:rPr>
        <w:t>I</w:t>
      </w:r>
      <w:r w:rsidRPr="00C24EB7">
        <w:rPr>
          <w:b/>
        </w:rPr>
        <w:t>I</w:t>
      </w:r>
      <w:r w:rsidRPr="003D6C44">
        <w:t xml:space="preserve">    Stečajni upravitelj nad </w:t>
      </w:r>
      <w:r>
        <w:t xml:space="preserve"> dužnikom,</w:t>
      </w:r>
      <w:r w:rsidRPr="003B540D">
        <w:t xml:space="preserve"> </w:t>
      </w:r>
      <w:r>
        <w:t xml:space="preserve">AGROCROATIA, trgovina i usluge u poljoprivredi, društvo s ograničenom odgovornošću – u stečaju, Zagreb, Orešje 6, Susedgrad, MBS:080036374, OIB:42745875909, sada stečajna masa AGROCROATIA, trgovina i usluge u poljoprivredi, društvo s ograničenom odgovornošću – u stečaju, Zagreb, Orešje 6, Susedgrad, MBS:080036374, OIB:42745875909 , imenovan rješenjem suda od  </w:t>
      </w:r>
      <w:r w:rsidR="00C24EB7">
        <w:t>02</w:t>
      </w:r>
      <w:r>
        <w:t>. 0</w:t>
      </w:r>
      <w:r w:rsidR="00C24EB7">
        <w:t>7</w:t>
      </w:r>
      <w:r>
        <w:t>. 20</w:t>
      </w:r>
      <w:r w:rsidR="00C24EB7">
        <w:t>10</w:t>
      </w:r>
      <w:r>
        <w:t xml:space="preserve">., je </w:t>
      </w:r>
      <w:r w:rsidR="00C24EB7" w:rsidRPr="009C7955">
        <w:rPr>
          <w:b/>
        </w:rPr>
        <w:t>Marija Vujčić Turkulin iz Zagreba</w:t>
      </w:r>
      <w:r w:rsidR="00C24EB7">
        <w:t xml:space="preserve">, Vrtlarska 3, </w:t>
      </w:r>
      <w:r w:rsidR="00C24EB7" w:rsidRPr="00F36B2B">
        <w:rPr>
          <w:sz w:val="22"/>
          <w:szCs w:val="22"/>
        </w:rPr>
        <w:t>OIB:22593287559</w:t>
      </w:r>
      <w:r w:rsidR="00C24EB7">
        <w:rPr>
          <w:sz w:val="22"/>
          <w:szCs w:val="22"/>
        </w:rPr>
        <w:t>.</w:t>
      </w:r>
    </w:p>
    <w:p w:rsidRDefault="003B540D" w:rsidP="003B540D" w:rsidR="003B540D">
      <w:pPr>
        <w:jc w:val="both"/>
      </w:pPr>
      <w:r>
        <w:t xml:space="preserve">        </w:t>
      </w:r>
      <w:r w:rsidR="00C24EB7" w:rsidRPr="00C24EB7">
        <w:rPr>
          <w:b/>
        </w:rPr>
        <w:t>I</w:t>
      </w:r>
      <w:r w:rsidRPr="00C24EB7">
        <w:rPr>
          <w:b/>
        </w:rPr>
        <w:t xml:space="preserve">II </w:t>
      </w:r>
      <w:r>
        <w:t xml:space="preserve">    U sudski registar Trgovačkog suda u Zagrebu upisati će se podaci za stečajnu masu.</w:t>
      </w:r>
    </w:p>
    <w:p w:rsidRDefault="003B540D" w:rsidP="009C7955" w:rsidR="003B540D">
      <w:pPr>
        <w:jc w:val="both"/>
      </w:pPr>
      <w:r>
        <w:t xml:space="preserve">      </w:t>
      </w:r>
      <w:r w:rsidR="009C7955">
        <w:tab/>
      </w:r>
      <w:r w:rsidR="009C7955">
        <w:tab/>
      </w:r>
      <w:r w:rsidR="009C7955">
        <w:tab/>
      </w:r>
      <w:r w:rsidR="009C7955">
        <w:tab/>
      </w:r>
      <w:r w:rsidR="009C7955">
        <w:tab/>
      </w:r>
      <w:r w:rsidRPr="00465A38">
        <w:t>O b r a z l o ž e n j e</w:t>
      </w:r>
    </w:p>
    <w:p w:rsidRDefault="003B540D" w:rsidP="003B540D" w:rsidR="003B540D">
      <w:pPr>
        <w:ind w:firstLine="708" w:left="2832"/>
        <w:jc w:val="both"/>
      </w:pPr>
    </w:p>
    <w:p w:rsidRDefault="003B540D" w:rsidP="003B540D" w:rsidR="003B540D">
      <w:pPr>
        <w:jc w:val="both"/>
      </w:pPr>
      <w:r>
        <w:t xml:space="preserve">U predmetu protiv stečajnog dužnika pod brojem St </w:t>
      </w:r>
      <w:r w:rsidR="00C24EB7">
        <w:t>47</w:t>
      </w:r>
      <w:r>
        <w:t>/200</w:t>
      </w:r>
      <w:r w:rsidR="00C24EB7">
        <w:t>7</w:t>
      </w:r>
      <w:r>
        <w:t xml:space="preserve"> donijeto je rješenje o obustavi i zaključenju stečajnog postupka</w:t>
      </w:r>
      <w:r w:rsidR="00C24EB7">
        <w:t>. Stečajna upraviteljica je dostavila sudu podnesak kojim potvrđuje da radi namirenja u ovršnom postupku pred sudom u Velikoj Gorici, Ovr-747/2015 mora otvoriti račun za primitak sredstava.</w:t>
      </w:r>
      <w:r>
        <w:t xml:space="preserve"> Na opisani način stečajni dužnik je pronašao imovinu koja ulazi u stečajnu masu pa je temeljem prijedloga stečajnog upravitelja, sukladno stanju spisa i u skladu s člankom 289. Stečajnog zakona r</w:t>
      </w:r>
      <w:r w:rsidR="00C24EB7">
        <w:t>iješeno kao u izreci.</w:t>
      </w:r>
    </w:p>
    <w:p w:rsidRDefault="003B540D" w:rsidP="003B540D" w:rsidR="003B540D" w:rsidRPr="00465A38">
      <w:pPr>
        <w:jc w:val="both"/>
      </w:pPr>
    </w:p>
    <w:p w:rsidRDefault="003B540D" w:rsidP="003B540D" w:rsidR="003B540D" w:rsidRPr="00465A38">
      <w:pPr>
        <w:ind w:firstLine="708" w:left="2124"/>
        <w:jc w:val="both"/>
      </w:pPr>
      <w:r w:rsidRPr="00465A38">
        <w:t xml:space="preserve">U Zagrebu, </w:t>
      </w:r>
      <w:r w:rsidR="00C24EB7">
        <w:t>06</w:t>
      </w:r>
      <w:r>
        <w:t xml:space="preserve">. </w:t>
      </w:r>
      <w:r w:rsidR="00C24EB7">
        <w:t>prosinca</w:t>
      </w:r>
      <w:r w:rsidRPr="00465A38">
        <w:t xml:space="preserve"> 20</w:t>
      </w:r>
      <w:r>
        <w:t>16</w:t>
      </w:r>
      <w:r w:rsidRPr="00465A38">
        <w:t>. godine</w:t>
      </w:r>
    </w:p>
    <w:p w:rsidRDefault="003B540D" w:rsidP="003B540D" w:rsidR="003B540D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3B540D" w:rsidP="003B540D" w:rsidR="003B540D" w:rsidRPr="00465A38">
      <w:pPr>
        <w:jc w:val="both"/>
      </w:pPr>
      <w:r w:rsidRPr="00465A38">
        <w:t xml:space="preserve">                                                                                   </w:t>
      </w:r>
      <w:r>
        <w:t xml:space="preserve">               </w:t>
      </w:r>
      <w:r>
        <w:tab/>
      </w:r>
      <w:r>
        <w:tab/>
      </w:r>
      <w:smartTag w:element="PersonName" w:uri="urn:schemas-microsoft-com:office:smarttags">
        <w:r>
          <w:t>Nino Radić</w:t>
        </w:r>
      </w:smartTag>
      <w:r>
        <w:t xml:space="preserve"> v.r.</w:t>
      </w:r>
    </w:p>
    <w:p w:rsidRDefault="009C7955" w:rsidP="003B540D" w:rsidR="009C7955">
      <w:pPr>
        <w:rPr>
          <w:sz w:val="22"/>
          <w:szCs w:val="22"/>
        </w:rPr>
      </w:pPr>
    </w:p>
    <w:p w:rsidRDefault="003B540D" w:rsidP="003B540D" w:rsidR="003B540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3B540D" w:rsidP="003B540D" w:rsidR="003B540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9C7955" w:rsidP="003B540D" w:rsidR="009C795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765D95" w:rsidP="003B540D" w:rsidR="009C7955">
      <w:r>
        <w:tab/>
      </w:r>
      <w:r>
        <w:tab/>
      </w:r>
      <w:r>
        <w:tab/>
      </w:r>
      <w:r>
        <w:tab/>
        <w:t xml:space="preserve">                                      Za točnost otpravka:Tatjana Slaviček </w:t>
      </w:r>
    </w:p>
    <w:p w:rsidRDefault="009C7955" w:rsidP="003B540D" w:rsidR="009C7955"/>
    <w:p w:rsidRDefault="009C7955" w:rsidP="003B540D" w:rsidR="009C7955"/>
    <w:sectPr w:rsidR="009C79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1066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16CEF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CF1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7B9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4BE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40D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4DF2"/>
    <w:rsid w:val="005176A5"/>
    <w:rsid w:val="00523682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54FC2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5D95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C7955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0E6F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4EB7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49B3"/>
    <w:rsid w:val="00F362A1"/>
    <w:rsid w:val="00F372F8"/>
    <w:rsid w:val="00F41F62"/>
    <w:rsid w:val="00F43EA7"/>
    <w:rsid w:val="00F4421D"/>
    <w:rsid w:val="00F4476E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00E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0E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00E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0E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58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49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St-47/2007-17</izvorni_sadrzaj>
    <derivirana_varijabla naziv="DomainObject.Oznaka_1">St-47/2007-17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2007.</izvorni_sadrzaj>
    <derivirana_varijabla naziv="DomainObject.Predmet.DatumOsnivanja_1">22. veljače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2010.</izvorni_sadrzaj>
    <derivirana_varijabla naziv="DomainObject.Predmet.DatumRjesavanja_1">2. veljače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ožujka 2010.</izvorni_sadrzaj>
    <derivirana_varijabla naziv="DomainObject.Predmet.DatumZatvaranja_1">11. ožujka 2010.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2007-03-30 PREDMET podnesak OS Zagreb od 29.03.07. IN2 napomene: 2007-05-08 PREDMET povrat pismena od 7.05.2007. IN2 napomene: 2007-07-06 PREDMET podnesak (Zvibor d.o.o.) od 05.07.07. IN2 napomene: 2007-07-13 PREDMET podnesak (Centar za sigurnost d.o.o.) od 12.07.07. IN2 napomene: 2007-07-16 PREDMET prijava potraž. Servis Dojkić od 13.7.07. IN2 napomene: 2007-07-23 PREDMET podn. HRT od 19.7.07. 2X IN2 napomene: 2007-07-25 PREDMET podn. RH Žup. drž. odvj. od 24.7.07. IN2 napomene: 2007-07-27 PREDMET podn. Opć. suda Zag. od 26.7.07. IN2 napomene: 2007-08-06 PREDMET prijava  potraživanja T-HT d.d. Regija 1 Zagreb od 03.08.07. 2x IN2 napomene: 2007-08-29 PREDMET podn. Getro d.d. od 28.8.07. IN2 napomene: 2007-09-05 PREDMET Ogl. ploča od 05.9.07. IN2 napomene: 2007-09-05 PREDMET podn. RH ŽDO od 04.9.07. IN2 napomene: 2007-09-07 PREDMET podn. Opć. sud Zagreb Pr-3918/05 od 06.9.07. IN2 napomene: 2007-09-07 PREDMET podn. Opć. sud Zagreb Pr-3917/05 od 06.9.07. IN2 napomene: 2007-09-14 PREDMET Rj. Opć. sud Ivanić grad Z-1829/07 od 13.9.07. IN2 napomene: 2007-09-24 PREDMET podn. ŽDO  Ip-S-DO-45/07 od 21.9.07. IN2 napomene: 2007-09-24 PREDMET Ogl. ploča od 24.9.07. IN2 napomene: 2007-09-26 PREDMET podnesak od 21.09.2007. od Općinskog suda Jastrebarsko, ZKO IN2 napomene: 2007-09-27 PREDMET rješenje Opć.suda Karlovac od 24.09.07. br. Z-5242/2007. IN2 napomene: 2007-09-28 PREDMET podn. ŽDO od 27.9.07. IN2 napomene: 2007-10-01 PREDMET podn.-Rj. Opć. sud Zagreb Z-56203/07 od 28.9.07. IN2 napomene: 2007-10-02 PREDMET povrat pismena D. Vrbanac od 01.10.07. IN2 napomene: 2007-10-02 PREDMET podn. - Rj. Opć. sud Osijek Z-12392/07 od 01.10.07. IN2 napomene: 2007-10-05 PREDMET Rj. Opć. sud Donji Miholjac Z-1397/07 od 21.9.07. IN2 napomene: 2007-10-12 PREDMET rješenje Opć.suda Zaprešić od 10.10.07. IN2 napomene: 2007-10-18 PREDMET podnesak (Denis Matijević vl. obrta P.Z.MATIJEVIĆ) od 17.10.2007. IN2 napomene: 2007-10-18 PREDMET podnesak (Drago Vrbanac) od 17.10.2007. IN2 napomene: 2007-10-19 PREDMET podnesak (OS Sinj rj.od 15.10.2007.) od 18.10.2007. IN2 napomene: 2007-10-23 PREDMET podnesak (OS Samobor rj. od 06.09.07.) od 22.10.07. IN2 napomene: 2007-10-31 PREDMET podnesak (Ivica Ćutuk) od 30.10.2007. IN2 napomene: 2007-11-09 PREDMET oglasna ploča od 29.10.2007. IN2 napomene: 2007-11-09 PREDMET podnesak (ŽDO-prijava tražbine) od 08.11.2007. IN2 napomene: 2007-11-14 PREDMET podnesak (st.upravitelj M.Paić) od 13.11.2007. IN2 napomene: 2007-11-16 PREDMET podnesak (st.upravitelj M.Paić) od 15.11.2007. IN2 napomene: 2007-11-28 PREDMET podnesak (Hep-prijava tražbine) od 27.11.2007. IN2 napomene: 2007-11-30 PREDMET podnesak (Lasić gradnja d.o.o.) od 29.11.2007. IN2 napomene: 2007-12-06 PREDMET podnesak (OS Osijek rj.od 06.11.2007.) od 05.12.2007. IN2 napomene: 2007-12-12 PREDMET rješenje Opć.suda N.Gradiška br.Z-3222/07 od 10.12.07. IN2 napomene: 2007-12-17 PREDMET rješenje Opć.građ.suda Zgb br. Z-66687/07 od 13.12.07. IN2 napomene: 2007-12-18 PREDMET prijava tražbine Tommy,d.o.o. Split od 14.12.07. IN2 napomene: 2007-12-18 PREDMET oglasna ploča od 18.12.07. IN2 napomene: 2008-01-04 PREDMET podnesak (OS Nova Gradiška) od 03.01.2008. IN2 napomene: 2008-01-18 PREDMET podnesak (Poljoprerada d.d.) od 17.01.2008. IN2 napomene: 2008-01-23 PREDMET podnesak (PBZ uplata) od 22.01.2008. IN2 napomene: 2008-01-24 PREDMET podnesak (povrat rj.od 02.01.2008. IN2 napomene: 2008-01-24 PREDMET podnesak (vraćeno rj. od 02.01.2008.) od 23.01.2008. IN2 napomene: 2008-01-30 PREDMET ogl.ploča od 21.01.2008. IN2 napomene: 2008-02-01 PREDMET podnesak (Općinski građanski sud u Zagrebu) od 31.01.2008. IN2 napomene: 2008-02-05 PREDMET ogl.ploča od 28.01.2008. IN2 napomene: 2008-02-08 PREDMET podnesak (Općinski građanski sud u Zagrebu, rj. od 09.01.2008.) od 07.02.2008. IN2 napomene: 2008-02-08 PREDME</izvorni_sadrzaj>
    <derivirana_varijabla naziv="DomainObject.Predmet.Opis_1">MIGRIRANO IZ IN2 IN2 napomene: 2007-03-30 PREDMET podnesak OS Zagreb od 29.03.07. IN2 napomene: 2007-05-08 PREDMET povrat pismena od 7.05.2007. IN2 napomene: 2007-07-06 PREDMET podnesak (Zvibor d.o.o.) od 05.07.07. IN2 napomene: 2007-07-13 PREDMET podnesak (Centar za sigurnost d.o.o.) od 12.07.07. IN2 napomene: 2007-07-16 PREDMET prijava potraž. Servis Dojkić od 13.7.07. IN2 napomene: 2007-07-23 PREDMET podn. HRT od 19.7.07. 2X IN2 napomene: 2007-07-25 PREDMET podn. RH Žup. drž. odvj. od 24.7.07. IN2 napomene: 2007-07-27 PREDMET podn. Opć. suda Zag. od 26.7.07. IN2 napomene: 2007-08-06 PREDMET prijava  potraživanja T-HT d.d. Regija 1 Zagreb od 03.08.07. 2x IN2 napomene: 2007-08-29 PREDMET podn. Getro d.d. od 28.8.07. IN2 napomene: 2007-09-05 PREDMET Ogl. ploča od 05.9.07. IN2 napomene: 2007-09-05 PREDMET podn. RH ŽDO od 04.9.07. IN2 napomene: 2007-09-07 PREDMET podn. Opć. sud Zagreb Pr-3918/05 od 06.9.07. IN2 napomene: 2007-09-07 PREDMET podn. Opć. sud Zagreb Pr-3917/05 od 06.9.07. IN2 napomene: 2007-09-14 PREDMET Rj. Opć. sud Ivanić grad Z-1829/07 od 13.9.07. IN2 napomene: 2007-09-24 PREDMET podn. ŽDO  Ip-S-DO-45/07 od 21.9.07. IN2 napomene: 2007-09-24 PREDMET Ogl. ploča od 24.9.07. IN2 napomene: 2007-09-26 PREDMET podnesak od 21.09.2007. od Općinskog suda Jastrebarsko, ZKO IN2 napomene: 2007-09-27 PREDMET rješenje Opć.suda Karlovac od 24.09.07. br. Z-5242/2007. IN2 napomene: 2007-09-28 PREDMET podn. ŽDO od 27.9.07. IN2 napomene: 2007-10-01 PREDMET podn.-Rj. Opć. sud Zagreb Z-56203/07 od 28.9.07. IN2 napomene: 2007-10-02 PREDMET povrat pismena D. Vrbanac od 01.10.07. IN2 napomene: 2007-10-02 PREDMET podn. - Rj. Opć. sud Osijek Z-12392/07 od 01.10.07. IN2 napomene: 2007-10-05 PREDMET Rj. Opć. sud Donji Miholjac Z-1397/07 od 21.9.07. IN2 napomene: 2007-10-12 PREDMET rješenje Opć.suda Zaprešić od 10.10.07. IN2 napomene: 2007-10-18 PREDMET podnesak (Denis Matijević vl. obrta P.Z.MATIJEVIĆ) od 17.10.2007. IN2 napomene: 2007-10-18 PREDMET podnesak (Drago Vrbanac) od 17.10.2007. IN2 napomene: 2007-10-19 PREDMET podnesak (OS Sinj rj.od 15.10.2007.) od 18.10.2007. IN2 napomene: 2007-10-23 PREDMET podnesak (OS Samobor rj. od 06.09.07.) od 22.10.07. IN2 napomene: 2007-10-31 PREDMET podnesak (Ivica Ćutuk) od 30.10.2007. IN2 napomene: 2007-11-09 PREDMET oglasna ploča od 29.10.2007. IN2 napomene: 2007-11-09 PREDMET podnesak (ŽDO-prijava tražbine) od 08.11.2007. IN2 napomene: 2007-11-14 PREDMET podnesak (st.upravitelj M.Paić) od 13.11.2007. IN2 napomene: 2007-11-16 PREDMET podnesak (st.upravitelj M.Paić) od 15.11.2007. IN2 napomene: 2007-11-28 PREDMET podnesak (Hep-prijava tražbine) od 27.11.2007. IN2 napomene: 2007-11-30 PREDMET podnesak (Lasić gradnja d.o.o.) od 29.11.2007. IN2 napomene: 2007-12-06 PREDMET podnesak (OS Osijek rj.od 06.11.2007.) od 05.12.2007. IN2 napomene: 2007-12-12 PREDMET rješenje Opć.suda N.Gradiška br.Z-3222/07 od 10.12.07. IN2 napomene: 2007-12-17 PREDMET rješenje Opć.građ.suda Zgb br. Z-66687/07 od 13.12.07. IN2 napomene: 2007-12-18 PREDMET prijava tražbine Tommy,d.o.o. Split od 14.12.07. IN2 napomene: 2007-12-18 PREDMET oglasna ploča od 18.12.07. IN2 napomene: 2008-01-04 PREDMET podnesak (OS Nova Gradiška) od 03.01.2008. IN2 napomene: 2008-01-18 PREDMET podnesak (Poljoprerada d.d.) od 17.01.2008. IN2 napomene: 2008-01-23 PREDMET podnesak (PBZ uplata) od 22.01.2008. IN2 napomene: 2008-01-24 PREDMET podnesak (povrat rj.od 02.01.2008. IN2 napomene: 2008-01-24 PREDMET podnesak (vraćeno rj. od 02.01.2008.) od 23.01.2008. IN2 napomene: 2008-01-30 PREDMET ogl.ploča od 21.01.2008. IN2 napomene: 2008-02-01 PREDMET podnesak (Općinski građanski sud u Zagrebu) od 31.01.2008. IN2 napomene: 2008-02-05 PREDMET ogl.ploča od 28.01.2008. IN2 napomene: 2008-02-08 PREDMET podnesak (Općinski građanski sud u Zagrebu, rj. od 09.01.2008.) od 07.02.2008. IN2 napomene: 2008-02-08 PREDME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SPIS NA UVIDU -OGS od 15.05.16-
p.o. ormar</izvorni_sadrzaj>
    <derivirana_varijabla naziv="DomainObject.Predmet.PrimjedbaSuca_1">SPIS NA UVIDU -OGS od 15.05.16-
p.o.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AGROCROATIA, trgovina i usluge u poljoprivredi, društvo s ograničenom odgovornošću</izvorni_sadrzaj>
    <derivirana_varijabla naziv="DomainObject.Predmet.ProtustrankaFormated_1">  AGROCROATIA, trgovina i usluge u poljoprivredi, društvo s ograničenom odgovornošću</derivirana_varijabla>
  </DomainObject.Predmet.ProtustrankaFormated>
  <DomainObject.Predmet.ProtustrankaFormatedOIB>
    <izvorni_sadrzaj>  AGROCROATIA, trgovina i usluge u poljoprivredi, društvo s ograničenom odgovornošću</izvorni_sadrzaj>
    <derivirana_varijabla naziv="DomainObject.Predmet.ProtustrankaFormatedOIB_1">  AGROCROATIA, trgovina i usluge u poljoprivredi, društvo s ograničenom odgovornošću</derivirana_varijabla>
  </DomainObject.Predmet.ProtustrankaFormatedOIB>
  <DomainObject.Predmet.ProtustrankaFormatedWithAdress>
    <izvorni_sadrzaj> AGROCROATIA, trgovina i usluge u poljoprivredi, društvo s ograničenom odgovornošću, Susedgrad, Orešje 6, 10000 Zagreb</izvorni_sadrzaj>
    <derivirana_varijabla naziv="DomainObject.Predmet.ProtustrankaFormatedWithAdress_1"> AGROCROATIA, trgovina i usluge u poljoprivredi, društvo s ograničenom odgovornošću, Susedgrad, Orešje 6, 10000 Zagreb</derivirana_varijabla>
  </DomainObject.Predmet.ProtustrankaFormatedWithAdress>
  <DomainObject.Predmet.ProtustrankaFormatedWithAdressOIB>
    <izvorni_sadrzaj> AGROCROATIA, trgovina i usluge u poljoprivredi, društvo s ograničenom odgovornošću, Susedgrad, Orešje 6, 10000 Zagreb</izvorni_sadrzaj>
    <derivirana_varijabla naziv="DomainObject.Predmet.ProtustrankaFormatedWithAdressOIB_1"> AGROCROATIA, trgovina i usluge u poljoprivredi, društvo s ograničenom odgovornošću, Susedgrad, Orešje 6, 10000 Zagreb</derivirana_varijabla>
  </DomainObject.Predmet.ProtustrankaFormatedWithAdressOIB>
  <DomainObject.Predmet.ProtustrankaWithAdress>
    <izvorni_sadrzaj>AGROCROATIA, trgovina i usluge u poljoprivredi, društvo s ograničenom odgovornošću Susedgrad, Orešje 6, 10000 Zagreb</izvorni_sadrzaj>
    <derivirana_varijabla naziv="DomainObject.Predmet.ProtustrankaWithAdress_1">AGROCROATIA, trgovina i usluge u poljoprivredi, društvo s ograničenom odgovornošću Susedgrad, Orešje 6, 10000 Zagreb</derivirana_varijabla>
  </DomainObject.Predmet.ProtustrankaWithAdress>
  <DomainObject.Predmet.ProtustrankaWithAdressOIB>
    <izvorni_sadrzaj>AGROCROATIA, trgovina i usluge u poljoprivredi, društvo s ograničenom odgovornošću, Susedgrad, Orešje 6, 10000 Zagreb</izvorni_sadrzaj>
    <derivirana_varijabla naziv="DomainObject.Predmet.ProtustrankaWithAdressOIB_1">AGROCROATIA, trgovina i usluge u poljoprivredi, društvo s ograničenom odgovornošću, Susedgrad, Orešje 6, 10000 Zagreb</derivirana_varijabla>
  </DomainObject.Predmet.ProtustrankaWithAdressOIB>
  <DomainObject.Predmet.ProtustrankaNazivFormated>
    <izvorni_sadrzaj>AGROCROATIA, trgovina i usluge u poljoprivredi, društvo s ograničenom odgovornošću</izvorni_sadrzaj>
    <derivirana_varijabla naziv="DomainObject.Predmet.ProtustrankaNazivFormated_1">AGROCROATIA, trgovina i usluge u poljoprivredi, društvo s ograničenom odgovornošću</derivirana_varijabla>
  </DomainObject.Predmet.ProtustrankaNazivFormated>
  <DomainObject.Predmet.ProtustrankaNazivFormatedOIB>
    <izvorni_sadrzaj>AGROCROATIA, trgovina i usluge u poljoprivredi, društvo s ograničenom odgovornošću</izvorni_sadrzaj>
    <derivirana_varijabla naziv="DomainObject.Predmet.ProtustrankaNazivFormatedOIB_1">AGROCROATIA, trgovina i usluge u poljoprivredi, društvo s ograničenom odgovornošću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AGROCROATIA, trgovina i usluge u poljoprivredi, društvo s ograničenom odgovornošću</izvorni_sadrzaj>
    <derivirana_varijabla naziv="DomainObject.Predmet.StrankaFormated_1">  AGROCROATIA, trgovina i usluge u poljoprivredi, društvo s ograničenom odgovornošću</derivirana_varijabla>
  </DomainObject.Predmet.StrankaFormated>
  <DomainObject.Predmet.StrankaFormatedOIB>
    <izvorni_sadrzaj>  AGROCROATIA, trgovina i usluge u poljoprivredi, društvo s ograničenom odgovornošću</izvorni_sadrzaj>
    <derivirana_varijabla naziv="DomainObject.Predmet.StrankaFormatedOIB_1">  AGROCROATIA, trgovina i usluge u poljoprivredi, društvo s ograničenom odgovornošću</derivirana_varijabla>
  </DomainObject.Predmet.StrankaFormatedOIB>
  <DomainObject.Predmet.StrankaFormatedWithAdress>
    <izvorni_sadrzaj> AGROCROATIA, trgovina i usluge u poljoprivredi, društvo s ograničenom odgovornošću, Susedgrad, Orešje 6, 10000 Zagreb</izvorni_sadrzaj>
    <derivirana_varijabla naziv="DomainObject.Predmet.StrankaFormatedWithAdress_1"> AGROCROATIA, trgovina i usluge u poljoprivredi, društvo s ograničenom odgovornošću, Susedgrad, Orešje 6, 10000 Zagreb</derivirana_varijabla>
  </DomainObject.Predmet.StrankaFormatedWithAdress>
  <DomainObject.Predmet.StrankaFormatedWithAdressOIB>
    <izvorni_sadrzaj> AGROCROATIA, trgovina i usluge u poljoprivredi, društvo s ograničenom odgovornošću, Susedgrad, Orešje 6, 10000 Zagreb</izvorni_sadrzaj>
    <derivirana_varijabla naziv="DomainObject.Predmet.StrankaFormatedWithAdressOIB_1"> AGROCROATIA, trgovina i usluge u poljoprivredi, društvo s ograničenom odgovornošću, Susedgrad, Orešje 6, 10000 Zagreb</derivirana_varijabla>
  </DomainObject.Predmet.StrankaFormatedWithAdressOIB>
  <DomainObject.Predmet.StrankaWithAdress>
    <izvorni_sadrzaj>AGROCROATIA, trgovina i usluge u poljoprivredi, društvo s ograničenom odgovornošću Susedgrad, Orešje 6,10000 Zagreb</izvorni_sadrzaj>
    <derivirana_varijabla naziv="DomainObject.Predmet.StrankaWithAdress_1">AGROCROATIA, trgovina i usluge u poljoprivredi, društvo s ograničenom odgovornošću Susedgrad, Orešje 6,10000 Zagreb</derivirana_varijabla>
  </DomainObject.Predmet.StrankaWithAdress>
  <DomainObject.Predmet.StrankaWithAdressOIB>
    <izvorni_sadrzaj>AGROCROATIA, trgovina i usluge u poljoprivredi, društvo s ograničenom odgovornošću, Susedgrad, Orešje 6,10000 Zagreb</izvorni_sadrzaj>
    <derivirana_varijabla naziv="DomainObject.Predmet.StrankaWithAdressOIB_1">AGROCROATIA, trgovina i usluge u poljoprivredi, društvo s ograničenom odgovornošću, Susedgrad, Orešje 6,10000 Zagreb</derivirana_varijabla>
  </DomainObject.Predmet.StrankaWithAdressOIB>
  <DomainObject.Predmet.StrankaNazivFormated>
    <izvorni_sadrzaj>AGROCROATIA, trgovina i usluge u poljoprivredi, društvo s ograničenom odgovornošću</izvorni_sadrzaj>
    <derivirana_varijabla naziv="DomainObject.Predmet.StrankaNazivFormated_1">AGROCROATIA, trgovina i usluge u poljoprivredi, društvo s ograničenom odgovornošću</derivirana_varijabla>
  </DomainObject.Predmet.StrankaNazivFormated>
  <DomainObject.Predmet.StrankaNazivFormatedOIB>
    <izvorni_sadrzaj>AGROCROATIA, trgovina i usluge u poljoprivredi, društvo s ograničenom odgovornošću</izvorni_sadrzaj>
    <derivirana_varijabla naziv="DomainObject.Predmet.StrankaNazivFormatedOIB_1">AGROCROATIA, trgovina i usluge u poljoprivredi,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AGROCROATIA, trgovina i usluge u poljoprivredi, društvo s ograničenom odgovornošću</item>
    </izvorni_sadrzaj>
    <derivirana_varijabla naziv="DomainObject.Predmet.StrankaListFormated_1">
      <item>AGROCROATIA, trgovina i usluge u poljoprivredi, društvo s ograničenom odgovornošću</item>
    </derivirana_varijabla>
  </DomainObject.Predmet.StrankaListFormated>
  <DomainObject.Predmet.StrankaListFormatedOIB>
    <izvorni_sadrzaj>
      <item>AGROCROATIA, trgovina i usluge u poljoprivredi, društvo s ograničenom odgovornošću</item>
    </izvorni_sadrzaj>
    <derivirana_varijabla naziv="DomainObject.Predmet.StrankaListFormatedOIB_1">
      <item>AGROCROATIA, trgovina i usluge u poljoprivredi, društvo s ograničenom odgovornošću</item>
    </derivirana_varijabla>
  </DomainObject.Predmet.StrankaListFormatedOIB>
  <DomainObject.Predmet.StrankaListFormatedWithAdress>
    <izvorni_sadrzaj>
      <item>AGROCROATIA, trgovina i usluge u poljoprivredi, društvo s ograničenom odgovornošću, Susedgrad, Orešje 6, 10000 Zagreb</item>
    </izvorni_sadrzaj>
    <derivirana_varijabla naziv="DomainObject.Predmet.StrankaListFormatedWithAdress_1">
      <item>AGROCROATIA, trgovina i usluge u poljoprivredi, društvo s ograničenom odgovornošću, Susedgrad, Orešje 6, 10000 Zagreb</item>
    </derivirana_varijabla>
  </DomainObject.Predmet.StrankaListFormatedWithAdress>
  <DomainObject.Predmet.StrankaListFormatedWithAdressOIB>
    <izvorni_sadrzaj>
      <item>AGROCROATIA, trgovina i usluge u poljoprivredi, društvo s ograničenom odgovornošću, Susedgrad, Orešje 6, 10000 Zagreb</item>
    </izvorni_sadrzaj>
    <derivirana_varijabla naziv="DomainObject.Predmet.StrankaListFormatedWithAdressOIB_1">
      <item>AGROCROATIA, trgovina i usluge u poljoprivredi, društvo s ograničenom odgovornošću, Susedgrad, Orešje 6, 10000 Zagreb</item>
    </derivirana_varijabla>
  </DomainObject.Predmet.StrankaListFormatedWithAdressOIB>
  <DomainObject.Predmet.StrankaListNazivFormated>
    <izvorni_sadrzaj>
      <item>AGROCROATIA, trgovina i usluge u poljoprivredi, društvo s ograničenom odgovornošću</item>
    </izvorni_sadrzaj>
    <derivirana_varijabla naziv="DomainObject.Predmet.StrankaListNazivFormated_1">
      <item>AGROCROATIA, trgovina i usluge u poljoprivredi, društvo s ograničenom odgovornošću</item>
    </derivirana_varijabla>
  </DomainObject.Predmet.StrankaListNazivFormated>
  <DomainObject.Predmet.StrankaListNazivFormatedOIB>
    <izvorni_sadrzaj>
      <item>AGROCROATIA, trgovina i usluge u poljoprivredi, društvo s ograničenom odgovornošću</item>
    </izvorni_sadrzaj>
    <derivirana_varijabla naziv="DomainObject.Predmet.StrankaListNazivFormatedOIB_1">
      <item>AGROCROATIA, trgovina i usluge u poljoprivredi, društvo s ograničenom odgovornošću</item>
    </derivirana_varijabla>
  </DomainObject.Predmet.StrankaListNazivFormatedOIB>
  <DomainObject.Predmet.ProtuStrankaListFormated>
    <izvorni_sadrzaj>
      <item>AGROCROATIA, trgovina i usluge u poljoprivredi, društvo s ograničenom odgovornošću</item>
    </izvorni_sadrzaj>
    <derivirana_varijabla naziv="DomainObject.Predmet.ProtuStrankaListFormated_1">
      <item>AGROCROATIA, trgovina i usluge u poljoprivredi, društvo s ograničenom odgovornošću</item>
    </derivirana_varijabla>
  </DomainObject.Predmet.ProtuStrankaListFormated>
  <DomainObject.Predmet.ProtuStrankaListFormatedOIB>
    <izvorni_sadrzaj>
      <item>AGROCROATIA, trgovina i usluge u poljoprivredi, društvo s ograničenom odgovornošću</item>
    </izvorni_sadrzaj>
    <derivirana_varijabla naziv="DomainObject.Predmet.ProtuStrankaListFormatedOIB_1">
      <item>AGROCROATIA, trgovina i usluge u poljoprivredi, društvo s ograničenom odgovornošću</item>
    </derivirana_varijabla>
  </DomainObject.Predmet.ProtuStrankaListFormatedOIB>
  <DomainObject.Predmet.ProtuStrankaListFormatedWithAdress>
    <izvorni_sadrzaj>
      <item>AGROCROATIA, trgovina i usluge u poljoprivredi, društvo s ograničenom odgovornošću, Susedgrad, Orešje 6, 10000 Zagreb</item>
    </izvorni_sadrzaj>
    <derivirana_varijabla naziv="DomainObject.Predmet.ProtuStrankaListFormatedWithAdress_1">
      <item>AGROCROATIA, trgovina i usluge u poljoprivredi, društvo s ograničenom odgovornošću, Susedgrad, Orešje 6, 10000 Zagreb</item>
    </derivirana_varijabla>
  </DomainObject.Predmet.ProtuStrankaListFormatedWithAdress>
  <DomainObject.Predmet.ProtuStrankaListFormatedWithAdressOIB>
    <izvorni_sadrzaj>
      <item>AGROCROATIA, trgovina i usluge u poljoprivredi, društvo s ograničenom odgovornošću, Susedgrad, Orešje 6, 10000 Zagreb</item>
    </izvorni_sadrzaj>
    <derivirana_varijabla naziv="DomainObject.Predmet.ProtuStrankaListFormatedWithAdressOIB_1">
      <item>AGROCROATIA, trgovina i usluge u poljoprivredi, društvo s ograničenom odgovornošću, Susedgrad, Orešje 6, 10000 Zagreb</item>
    </derivirana_varijabla>
  </DomainObject.Predmet.ProtuStrankaListFormatedWithAdressOIB>
  <DomainObject.Predmet.ProtuStrankaListNazivFormated>
    <izvorni_sadrzaj>
      <item>AGROCROATIA, trgovina i usluge u poljoprivredi, društvo s ograničenom odgovornošću</item>
    </izvorni_sadrzaj>
    <derivirana_varijabla naziv="DomainObject.Predmet.ProtuStrankaListNazivFormated_1">
      <item>AGROCROATIA, trgovina i usluge u poljoprivredi, društvo s ograničenom odgovornošću</item>
    </derivirana_varijabla>
  </DomainObject.Predmet.ProtuStrankaListNazivFormated>
  <DomainObject.Predmet.ProtuStrankaListNazivFormatedOIB>
    <izvorni_sadrzaj>
      <item>AGROCROATIA, trgovina i usluge u poljoprivredi, društvo s ograničenom odgovornošću</item>
    </izvorni_sadrzaj>
    <derivirana_varijabla naziv="DomainObject.Predmet.ProtuStrankaListNazivFormatedOIB_1">
      <item>AGROCROATIA, trgovina i usluge u poljoprivredi, društvo s ograničenom odgovornošću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St-47/2007-17</izvorni_sadrzaj>
    <derivirana_varijabla naziv="DomainObject.PoslovniBrojDokumenta_1">St-47/2007-17</derivirana_varijabla>
  </DomainObject.PoslovniBrojDokumenta>
  <DomainObject.Predmet.StrankaIDrugi>
    <izvorni_sadrzaj>AGROCROATIA, trgovina i usluge u poljoprivredi, društvo s ograničenom odgovornošću</izvorni_sadrzaj>
    <derivirana_varijabla naziv="DomainObject.Predmet.StrankaIDrugi_1">AGROCROATIA, trgovina i usluge u poljoprivredi, društvo s ograničenom odgovornošću</derivirana_varijabla>
  </DomainObject.Predmet.StrankaIDrugi>
  <DomainObject.Predmet.ProtustrankaIDrugi>
    <izvorni_sadrzaj>AGROCROATIA, trgovina i usluge u poljoprivredi, društvo s ograničenom odgovornošću</izvorni_sadrzaj>
    <derivirana_varijabla naziv="DomainObject.Predmet.ProtustrankaIDrugi_1">AGROCROATIA, trgovina i usluge u poljoprivredi, društvo s ograničenom odgovornošću</derivirana_varijabla>
  </DomainObject.Predmet.ProtustrankaIDrugi>
  <DomainObject.Predmet.StrankaIDrugiAdressOIB>
    <izvorni_sadrzaj>AGROCROATIA, trgovina i usluge u poljoprivredi, društvo s ograničenom odgovornošću, Susedgrad, Orešje 6, 10000 Zagreb</izvorni_sadrzaj>
    <derivirana_varijabla naziv="DomainObject.Predmet.StrankaIDrugiAdressOIB_1">AGROCROATIA, trgovina i usluge u poljoprivredi, društvo s ograničenom odgovornošću, Susedgrad, Orešje 6, 10000 Zagreb</derivirana_varijabla>
  </DomainObject.Predmet.StrankaIDrugiAdressOIB>
  <DomainObject.Predmet.ProtustrankaIDrugiAdressOIB>
    <izvorni_sadrzaj>AGROCROATIA, trgovina i usluge u poljoprivredi, društvo s ograničenom odgovornošću, Susedgrad, Orešje 6, 10000 Zagreb</izvorni_sadrzaj>
    <derivirana_varijabla naziv="DomainObject.Predmet.ProtustrankaIDrugiAdressOIB_1">AGROCROATIA, trgovina i usluge u poljoprivredi, društvo s ograničenom odgovornošću, Susedgrad, Orešje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2007.</izvorni_sadrzaj>
    <derivirana_varijabla naziv="DomainObject.Predmet.OdlukaRjesenje.DatumDonosenjaOdluke_1">12. lipnja 2007.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St-47/2007-0</izvorni_sadrzaj>
    <derivirana_varijabla naziv="DomainObject.Predmet.OdlukaRjesenje.Oznaka_1">St-47/2007-0</derivirana_varijabla>
  </DomainObject.Predmet.OdlukaRjesenje.Oznaka>
  <DomainObject.Predmet.SudioniciListNaziv>
    <izvorni_sadrzaj>
      <item>AGROCROATIA, trgovina i usluge u poljoprivredi, društvo s ograničenom odgovornošću</item>
      <item>AGROCROATIA, trgovina i usluge u poljoprivredi, društvo s ograničenom odgovornošću</item>
    </izvorni_sadrzaj>
    <derivirana_varijabla naziv="DomainObject.Predmet.SudioniciListNaziv_1">
      <item>AGROCROATIA, trgovina i usluge u poljoprivredi, društvo s ograničenom odgovornošću</item>
      <item>AGROCROATIA, trgovina i usluge u poljoprivredi, društvo s ograničenom odgovornošću</item>
    </derivirana_varijabla>
  </DomainObject.Predmet.SudioniciListNaziv>
  <DomainObject.Predmet.SudioniciListAdressOIB>
    <izvorni_sadrzaj>
      <item>AGROCROATIA, trgovina i usluge u poljoprivredi, društvo s ograničenom odgovornošću, Susedgrad, Orešje 6,10000 Zagreb</item>
      <item>AGROCROATIA, trgovina i usluge u poljoprivredi, društvo s ograničenom odgovornošću, Susedgrad, Orešje 6,10000 Zagreb</item>
    </izvorni_sadrzaj>
    <derivirana_varijabla naziv="DomainObject.Predmet.SudioniciListAdressOIB_1">
      <item>AGROCROATIA, trgovina i usluge u poljoprivredi, društvo s ograničenom odgovornošću, Susedgrad, Orešje 6,10000 Zagreb</item>
      <item>AGROCROATIA, trgovina i usluge u poljoprivredi, društvo s ograničenom odgovornošću, Susedgrad, Orešje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C9330-1C1C-4D8E-B9EB-4787C0DEF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344</properties:Words>
  <properties:Characters>1939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2016-12-07T12:45:00Z</dcterms:created>
  <dc:creator>radicn</dc:creator>
  <cp:lastModifiedBy>Tatjana Slaviček</cp:lastModifiedBy>
  <cp:lastPrinted>2016-12-07T12:44:00Z</cp:lastPrinted>
  <dcterms:modified xmlns:xsi="http://www.w3.org/2001/XMLSchema-instance" xsi:type="dcterms:W3CDTF">2016-12-08T08:48:00Z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St-47/2007-17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