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875"/>
        <w:tblInd w:type="dxa" w:w="93"/>
        <w:tblLook w:val="04A0" w:noVBand="1" w:noHBand="0" w:lastColumn="0" w:firstColumn="1" w:lastRow="0" w:firstRow="1"/>
      </w:tblPr>
      <w:tblGrid>
        <w:gridCol w:w="690"/>
        <w:gridCol w:w="950"/>
        <w:gridCol w:w="2956"/>
        <w:gridCol w:w="1472"/>
        <w:gridCol w:w="660"/>
        <w:gridCol w:w="1435"/>
        <w:gridCol w:w="1712"/>
      </w:tblGrid>
      <w:tr w:rsidTr="00CC7CCC" w:rsidR="00D32FDB" w:rsidRPr="00D32FDB">
        <w:trPr>
          <w:trHeight w:val="315"/>
        </w:trPr>
        <w:tc>
          <w:tcPr>
            <w:tcW w:type="dxa" w:w="45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bookmarkStart w:name="_GoBack" w:id="0"/>
            <w:bookmarkEnd w:id="0"/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AUTO-BAČIĆ d.o.o.u stečaju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45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ZAGREB - Dubrava 256k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45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OIB: 41459872069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</w:rPr>
              <w:t>TRGOVAČKI SUD ZAGREB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45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352307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Zagreb, 1</w:t>
            </w:r>
            <w:r w:rsidR="0035230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8</w:t>
            </w: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.0</w:t>
            </w:r>
            <w:r w:rsidR="0035230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7</w:t>
            </w: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.2018.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</w:rPr>
              <w:t>STEČAJNI SUDAC - St-1116/11.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405"/>
        </w:trPr>
        <w:tc>
          <w:tcPr>
            <w:tcW w:type="dxa" w:w="987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DIOBNI POPIS ČLAN 184. STEČAJNOG ZAKONA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816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VJEROVNICI I.</w:t>
            </w:r>
            <w:r w:rsidR="00CC7CC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ISPLATNOG REDA ČIJE SU TRAŽBINE UTVRĐENE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65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7CCC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32FDB"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ISPLAĆUJE SE 20% U OVOJ DJELOMIČNOJ DIOBI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Red.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type="dxa" w:w="2957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Vjerovnik/Punomoćnik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p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</w:t>
            </w: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iznate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 xml:space="preserve">Iznos tražbine 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Ostatak tražbine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prijave</w:t>
            </w:r>
          </w:p>
        </w:tc>
        <w:tc>
          <w:tcPr>
            <w:tcW w:type="dxa" w:w="295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tražbine (kn)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za diobu (kn)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za isplatu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bruto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bruto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AUGUŠTIN DRAGUTIN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Vile Velebita 9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43.891,85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8.778,37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35.113,48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OIB:69293478720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BAČIĆ ĐURĐA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Op.Majdaki 31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80.991,93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16.198,39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64.793,54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OIB:17712786325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BAČIĆ IGOR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Op.Majdaki 31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71.315,21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14.263,04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57.052,17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OIB:95405053829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BAČIĆ KRISTINA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Op.Majdaki 31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81.112,37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16.222,47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64.889,90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OIB:90881738007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BAĐUN IVICA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Novi Marof, Podvorec 18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28.549,70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5.709,94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22.839,76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OIB:33016624189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BLAIĆ MARKO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Zahradnikova 4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49.555,73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9.911,15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39.644,58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OIB:72471728713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BOJANJAC NADA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Šegrta Hlapića 19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75.561,10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15.112,22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60.448,88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OIB:19862313214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BUDAK KRISTINKO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Sv.Barbare 55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37.305,78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7.461,16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29.844,62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OIB:84065217062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BUHIN ZDRAVKO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Čučerska cesta 159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30.528,59</w:t>
            </w:r>
          </w:p>
        </w:tc>
        <w:tc>
          <w:tcPr>
            <w:tcW w:type="dxa" w:w="66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6.105,72</w:t>
            </w:r>
          </w:p>
        </w:tc>
        <w:tc>
          <w:tcPr>
            <w:tcW w:type="dxa" w:w="1713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24.422,87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OIB:55498514637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dxa" w:w="94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29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CIBORT IVAN</w:t>
            </w:r>
          </w:p>
        </w:tc>
        <w:tc>
          <w:tcPr>
            <w:tcW w:type="dxa" w:w="147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Ledinski put 18 R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33.681,31</w:t>
            </w:r>
          </w:p>
        </w:tc>
        <w:tc>
          <w:tcPr>
            <w:tcW w:type="dxa" w:w="660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6.736,26</w:t>
            </w:r>
          </w:p>
        </w:tc>
        <w:tc>
          <w:tcPr>
            <w:tcW w:type="dxa" w:w="1713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26.945,05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OIB:61717928047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ČALE IVANA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Sesvete, Bartola Kašića 50 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30.876,19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6.175,24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24.700,95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OIB:89589042167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ČAVAR ANĐELKA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Breza 80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23.131,83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4.626,37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18.505,46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OIB:44642548157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GRAHOVAC IVICA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V.Ruždjaka 17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49.444,32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9.888,86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39.555,46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OIB:34775992188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HOPEK KARLO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Obojski gaj 6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31.090,19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6.218,04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24.872,15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OIB:85599311691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JAZVO ANĐELKO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Dugo Selo, P.Berislavića 2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37.311,94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7.462,39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29.849,55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OIB:79541866825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JURKIĆ FRANJO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Glogovečka 1M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32.074,66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6.414,93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25.659,73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OIB:09744709237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KARDUM ŽELJKO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Sopnička 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42.279,90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8.455,98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33.823,92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OIB:95275353733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KOLAR RENATO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Sesvete, J.Gotovca 30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27.686,06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5.537,21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22.148,85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OIB:14660318401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KOVAČEVIĆ KRISTIJAN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Kalenički put 13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19.177,92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3.835,58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15.342,34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OIB:87241107512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KOVAČEVIĆ RANKO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Kalenički put 13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50.429,22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10.085,84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40.343,38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OIB:32701982013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KRAJINA TOMISLAV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Dinjevački put 4 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32.115,52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6.423,10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25.692,42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OIB:60279734162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KRAPEC TOMISLAV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M.Gavazzia 6A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50.273,26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10.054,65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40.218,61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OIB:09572264517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LOVRIĆ IVAN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Zagreb,V.Poljanice 14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37.500,87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7.500,17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30.000,70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OIB:16484768030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MATICA DAVOR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Ciki 24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25.844,04</w:t>
            </w:r>
          </w:p>
        </w:tc>
        <w:tc>
          <w:tcPr>
            <w:tcW w:type="dxa" w:w="66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5.168,81</w:t>
            </w:r>
          </w:p>
        </w:tc>
        <w:tc>
          <w:tcPr>
            <w:tcW w:type="dxa" w:w="1713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20.675,23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OIB:25137062741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type="dxa" w:w="94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29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NIMAC NINO</w:t>
            </w:r>
          </w:p>
        </w:tc>
        <w:tc>
          <w:tcPr>
            <w:tcW w:type="dxa" w:w="147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Štrigina 15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4.805,34</w:t>
            </w:r>
          </w:p>
        </w:tc>
        <w:tc>
          <w:tcPr>
            <w:tcW w:type="dxa" w:w="66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961,07</w:t>
            </w:r>
          </w:p>
        </w:tc>
        <w:tc>
          <w:tcPr>
            <w:tcW w:type="dxa" w:w="1713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3.844,27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OIB:64814103544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94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STJEPANOVIĆ VILKO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Lektrščica 16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35.344,17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7.068,83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28.275,34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OIB:49941080843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ŠALA ALEN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Gradišće 18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47.261,08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9.452,22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37.808,86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OIB:52634124137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TURČIĆ VLADO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Dubečka ulica 10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59.880,26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11.976,05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47.904,21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OIB:15222137266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VUGER MIROSLAV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Sesvete, Zlatarska 23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34.690,14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6.938,03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27.752,11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OIB:58286135986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BAČIĆ MILAN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Op.Majdaki 31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123.771,61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24.754,32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99.017,29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OIB:10724205180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BUNJEVAC SANJA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Sesvete, I.Gundulića 35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4.780,38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956,08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3.824,30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OIB:68345849174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ĆURIĆ DRAGO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Breza 80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3.221,34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644,27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2.577,07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 32393425476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JERKOVIĆ ILIJANA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Sesv.kraljevac, Zagrebačka 208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7.455,24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1.491,05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5.964,19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 50130835898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POŽGAJ MARIO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Gračački zavoj 2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6.249,60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1.249,92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4.999,68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OIB:88244077458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TURČIĆ ŽELJKO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Zagreb, Dubečka ulica 10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4.780,38</w:t>
            </w:r>
          </w:p>
        </w:tc>
        <w:tc>
          <w:tcPr>
            <w:tcW w:type="dxa" w:w="6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956,08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3.824,30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OIB:71173613680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S V E U K U P N O: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CC7CC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C7CCC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1.353.969,03</w:t>
            </w: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20%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270.793,81</w:t>
            </w:r>
          </w:p>
        </w:tc>
        <w:tc>
          <w:tcPr>
            <w:tcW w:type="dxa" w:w="171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1.083.175,22</w:t>
            </w:r>
          </w:p>
        </w:tc>
      </w:tr>
      <w:tr w:rsidTr="00CC7CCC" w:rsidR="00D32FDB" w:rsidRPr="00D32FDB">
        <w:trPr>
          <w:trHeight w:val="330"/>
        </w:trPr>
        <w:tc>
          <w:tcPr>
            <w:tcW w:type="dxa" w:w="68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95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45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352307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Zagreb, 1</w:t>
            </w:r>
            <w:r w:rsidR="003523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</w:t>
            </w: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.0</w:t>
            </w:r>
            <w:r w:rsidR="003523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</w:t>
            </w: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.2018.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31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STEČAJNI UPRAVITELJ:</w:t>
            </w: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31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CC7CC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32F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Davor Petera, dipl.iur.</w:t>
            </w:r>
          </w:p>
          <w:p w:rsidRDefault="00CC7CCC" w:rsidP="00D32FDB" w:rsidR="00CC7CC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CC7CCC" w:rsidP="00D32FDB" w:rsidR="00CC7CCC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CC7CCC" w:rsidR="00D32FDB" w:rsidRPr="00D32FDB">
        <w:trPr>
          <w:trHeight w:val="31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32FDB" w:rsidP="00D32FDB" w:rsidR="00D32FDB" w:rsidRPr="00D32FD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</w:tbl>
    <w:p w14:textId="9f65a36" w14:paraId="9f65a36" w:rsidRDefault="003E206B" w:rsidP="00CC7CCC" w:rsidR="003E206B">
      <w:pPr>
        <w15:collapsed w:val="false"/>
      </w:pPr>
    </w:p>
    <w:sectPr w:rsidSect="00CC7CCC" w:rsidR="003E206B">
      <w:pgSz w:code="9" w:h="16838" w:w="11906"/>
      <w:pgMar w:gutter="0" w:footer="709" w:header="709" w:left="1077" w:bottom="907" w:right="1077" w:top="90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FDB"/>
    <w:rsid w:val="00333FCB"/>
    <w:rsid w:val="00352307"/>
    <w:rsid w:val="0036387C"/>
    <w:rsid w:val="003E206B"/>
    <w:rsid w:val="00421870"/>
    <w:rsid w:val="004718C1"/>
    <w:rsid w:val="00544892"/>
    <w:rsid w:val="00595024"/>
    <w:rsid w:val="00597C1A"/>
    <w:rsid w:val="00B45199"/>
    <w:rsid w:val="00CC7CCC"/>
    <w:rsid w:val="00D32FDB"/>
    <w:rsid w:val="00E82FB7"/>
    <w:rsid w:val="00EB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32FD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32FDB"/>
    <w:rPr>
      <w:color w:val="800080"/>
      <w:u w:val="single"/>
    </w:rPr>
  </w:style>
  <w:style w:customStyle="true" w:styleId="xl66" w:type="paragraph">
    <w:name w:val="xl66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67" w:type="paragraph">
    <w:name w:val="xl67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68" w:type="paragraph">
    <w:name w:val="xl68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69" w:type="paragraph">
    <w:name w:val="xl69"/>
    <w:basedOn w:val="Normal"/>
    <w:rsid w:val="00D32FDB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0" w:type="paragraph">
    <w:name w:val="xl70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1" w:type="paragraph">
    <w:name w:val="xl71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2" w:type="paragraph">
    <w:name w:val="xl72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3" w:type="paragraph">
    <w:name w:val="xl73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4" w:type="paragraph">
    <w:name w:val="xl74"/>
    <w:basedOn w:val="Normal"/>
    <w:rsid w:val="00D32FD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5" w:type="paragraph">
    <w:name w:val="xl75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6" w:type="paragraph">
    <w:name w:val="xl76"/>
    <w:basedOn w:val="Normal"/>
    <w:rsid w:val="00D32FDB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7" w:type="paragraph">
    <w:name w:val="xl77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8" w:type="paragraph">
    <w:name w:val="xl78"/>
    <w:basedOn w:val="Normal"/>
    <w:rsid w:val="00D32FDB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9" w:type="paragraph">
    <w:name w:val="xl79"/>
    <w:basedOn w:val="Normal"/>
    <w:rsid w:val="00D32FDB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0" w:type="paragraph">
    <w:name w:val="xl80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1" w:type="paragraph">
    <w:name w:val="xl81"/>
    <w:basedOn w:val="Normal"/>
    <w:rsid w:val="00D32FDB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2" w:type="paragraph">
    <w:name w:val="xl82"/>
    <w:basedOn w:val="Normal"/>
    <w:rsid w:val="00D32FDB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3" w:type="paragraph">
    <w:name w:val="xl83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4" w:type="paragraph">
    <w:name w:val="xl84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5" w:type="paragraph">
    <w:name w:val="xl85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6" w:type="paragraph">
    <w:name w:val="xl86"/>
    <w:basedOn w:val="Normal"/>
    <w:rsid w:val="00D32FD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7" w:type="paragraph">
    <w:name w:val="xl87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8" w:type="paragraph">
    <w:name w:val="xl88"/>
    <w:basedOn w:val="Normal"/>
    <w:rsid w:val="00D32FDB"/>
    <w:pPr>
      <w:pBdr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9" w:type="paragraph">
    <w:name w:val="xl89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0" w:type="paragraph">
    <w:name w:val="xl90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1" w:type="paragraph">
    <w:name w:val="xl91"/>
    <w:basedOn w:val="Normal"/>
    <w:rsid w:val="00D32FDB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92" w:type="paragraph">
    <w:name w:val="xl92"/>
    <w:basedOn w:val="Normal"/>
    <w:rsid w:val="00D32FDB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3" w:type="paragraph">
    <w:name w:val="xl93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4" w:type="paragraph">
    <w:name w:val="xl94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5" w:type="paragraph">
    <w:name w:val="xl95"/>
    <w:basedOn w:val="Normal"/>
    <w:rsid w:val="00D32FD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96" w:type="paragraph">
    <w:name w:val="xl96"/>
    <w:basedOn w:val="Normal"/>
    <w:rsid w:val="00D32FDB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97" w:type="paragraph">
    <w:name w:val="xl97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8" w:type="paragraph">
    <w:name w:val="xl98"/>
    <w:basedOn w:val="Normal"/>
    <w:rsid w:val="00D32FDB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99" w:type="paragraph">
    <w:name w:val="xl99"/>
    <w:basedOn w:val="Normal"/>
    <w:rsid w:val="00D32FDB"/>
    <w:pPr>
      <w:pBdr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100" w:type="paragraph">
    <w:name w:val="xl100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101" w:type="paragraph">
    <w:name w:val="xl101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102" w:type="paragraph">
    <w:name w:val="xl102"/>
    <w:basedOn w:val="Normal"/>
    <w:rsid w:val="00D32FDB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103" w:type="paragraph">
    <w:name w:val="xl103"/>
    <w:basedOn w:val="Normal"/>
    <w:rsid w:val="00D32FDB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04" w:type="paragraph">
    <w:name w:val="xl104"/>
    <w:basedOn w:val="Normal"/>
    <w:rsid w:val="00D32FDB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05" w:type="paragraph">
    <w:name w:val="xl105"/>
    <w:basedOn w:val="Normal"/>
    <w:rsid w:val="00D32FDB"/>
    <w:pPr>
      <w:pBdr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06" w:type="paragraph">
    <w:name w:val="xl106"/>
    <w:basedOn w:val="Normal"/>
    <w:rsid w:val="00D32FDB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07" w:type="paragraph">
    <w:name w:val="xl107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08" w:type="paragraph">
    <w:name w:val="xl108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09" w:type="paragraph">
    <w:name w:val="xl109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0" w:type="paragraph">
    <w:name w:val="xl110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111" w:type="paragraph">
    <w:name w:val="xl111"/>
    <w:basedOn w:val="Normal"/>
    <w:rsid w:val="00D32FD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112" w:type="paragraph">
    <w:name w:val="xl112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113" w:type="paragraph">
    <w:name w:val="xl113"/>
    <w:basedOn w:val="Normal"/>
    <w:rsid w:val="00D32FDB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4" w:type="paragraph">
    <w:name w:val="xl114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5" w:type="paragraph">
    <w:name w:val="xl115"/>
    <w:basedOn w:val="Normal"/>
    <w:rsid w:val="00D32FDB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6" w:type="paragraph">
    <w:name w:val="xl116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7" w:type="paragraph">
    <w:name w:val="xl117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8" w:type="paragraph">
    <w:name w:val="xl118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19" w:type="paragraph">
    <w:name w:val="xl119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120" w:type="paragraph">
    <w:name w:val="xl120"/>
    <w:basedOn w:val="Normal"/>
    <w:rsid w:val="00D32FD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2"/>
      <w:szCs w:val="32"/>
    </w:rPr>
  </w:style>
  <w:style w:customStyle="true" w:styleId="xl121" w:type="paragraph">
    <w:name w:val="xl121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122" w:type="paragraph">
    <w:name w:val="xl122"/>
    <w:basedOn w:val="Normal"/>
    <w:rsid w:val="00D32FDB"/>
    <w:pPr>
      <w:pBdr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3" w:type="paragraph">
    <w:name w:val="xl123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4" w:type="paragraph">
    <w:name w:val="xl124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5" w:type="paragraph">
    <w:name w:val="xl125"/>
    <w:basedOn w:val="Normal"/>
    <w:rsid w:val="00D32FDB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6" w:type="paragraph">
    <w:name w:val="xl126"/>
    <w:basedOn w:val="Normal"/>
    <w:rsid w:val="00D32FDB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7" w:type="paragraph">
    <w:name w:val="xl127"/>
    <w:basedOn w:val="Normal"/>
    <w:rsid w:val="00D32FDB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8" w:type="paragraph">
    <w:name w:val="xl128"/>
    <w:basedOn w:val="Normal"/>
    <w:rsid w:val="00D32FDB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29" w:type="paragraph">
    <w:name w:val="xl129"/>
    <w:basedOn w:val="Normal"/>
    <w:rsid w:val="00D32FDB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30" w:type="paragraph">
    <w:name w:val="xl130"/>
    <w:basedOn w:val="Normal"/>
    <w:rsid w:val="00D32FDB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31" w:type="paragraph">
    <w:name w:val="xl131"/>
    <w:basedOn w:val="Normal"/>
    <w:rsid w:val="00D32FDB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32" w:type="paragraph">
    <w:name w:val="xl132"/>
    <w:basedOn w:val="Normal"/>
    <w:rsid w:val="00D32FDB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33" w:type="paragraph">
    <w:name w:val="xl133"/>
    <w:basedOn w:val="Normal"/>
    <w:rsid w:val="00D32FDB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34" w:type="paragraph">
    <w:name w:val="xl134"/>
    <w:basedOn w:val="Normal"/>
    <w:rsid w:val="00D32FD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FB7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FB7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FB7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FB7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32FD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32FDB"/>
    <w:rPr>
      <w:color w:val="800080"/>
      <w:u w:val="single"/>
    </w:rPr>
  </w:style>
  <w:style w:customStyle="1" w:styleId="xl66" w:type="paragraph">
    <w:name w:val="xl66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7" w:type="paragraph">
    <w:name w:val="xl67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8" w:type="paragraph">
    <w:name w:val="xl68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9" w:type="paragraph">
    <w:name w:val="xl69"/>
    <w:basedOn w:val="Normal"/>
    <w:rsid w:val="00D32FDB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0" w:type="paragraph">
    <w:name w:val="xl70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1" w:type="paragraph">
    <w:name w:val="xl71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2" w:type="paragraph">
    <w:name w:val="xl72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3" w:type="paragraph">
    <w:name w:val="xl73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4" w:type="paragraph">
    <w:name w:val="xl74"/>
    <w:basedOn w:val="Normal"/>
    <w:rsid w:val="00D32FD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5" w:type="paragraph">
    <w:name w:val="xl75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6" w:type="paragraph">
    <w:name w:val="xl76"/>
    <w:basedOn w:val="Normal"/>
    <w:rsid w:val="00D32FDB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7" w:type="paragraph">
    <w:name w:val="xl77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8" w:type="paragraph">
    <w:name w:val="xl78"/>
    <w:basedOn w:val="Normal"/>
    <w:rsid w:val="00D32FDB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9" w:type="paragraph">
    <w:name w:val="xl79"/>
    <w:basedOn w:val="Normal"/>
    <w:rsid w:val="00D32FDB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0" w:type="paragraph">
    <w:name w:val="xl80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1" w:type="paragraph">
    <w:name w:val="xl81"/>
    <w:basedOn w:val="Normal"/>
    <w:rsid w:val="00D32FDB"/>
    <w:pPr>
      <w:pBdr>
        <w:top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2" w:type="paragraph">
    <w:name w:val="xl82"/>
    <w:basedOn w:val="Normal"/>
    <w:rsid w:val="00D32FDB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3" w:type="paragraph">
    <w:name w:val="xl83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4" w:type="paragraph">
    <w:name w:val="xl84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5" w:type="paragraph">
    <w:name w:val="xl85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6" w:type="paragraph">
    <w:name w:val="xl86"/>
    <w:basedOn w:val="Normal"/>
    <w:rsid w:val="00D32FD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7" w:type="paragraph">
    <w:name w:val="xl87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8" w:type="paragraph">
    <w:name w:val="xl88"/>
    <w:basedOn w:val="Normal"/>
    <w:rsid w:val="00D32FDB"/>
    <w:pPr>
      <w:pBdr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9" w:type="paragraph">
    <w:name w:val="xl89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0" w:type="paragraph">
    <w:name w:val="xl90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1" w:type="paragraph">
    <w:name w:val="xl91"/>
    <w:basedOn w:val="Normal"/>
    <w:rsid w:val="00D32FDB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92" w:type="paragraph">
    <w:name w:val="xl92"/>
    <w:basedOn w:val="Normal"/>
    <w:rsid w:val="00D32FDB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3" w:type="paragraph">
    <w:name w:val="xl93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4" w:type="paragraph">
    <w:name w:val="xl94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5" w:type="paragraph">
    <w:name w:val="xl95"/>
    <w:basedOn w:val="Normal"/>
    <w:rsid w:val="00D32FD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96" w:type="paragraph">
    <w:name w:val="xl96"/>
    <w:basedOn w:val="Normal"/>
    <w:rsid w:val="00D32FDB"/>
    <w:pPr>
      <w:pBdr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97" w:type="paragraph">
    <w:name w:val="xl97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8" w:type="paragraph">
    <w:name w:val="xl98"/>
    <w:basedOn w:val="Normal"/>
    <w:rsid w:val="00D32FDB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99" w:type="paragraph">
    <w:name w:val="xl99"/>
    <w:basedOn w:val="Normal"/>
    <w:rsid w:val="00D32FDB"/>
    <w:pPr>
      <w:pBdr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100" w:type="paragraph">
    <w:name w:val="xl100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101" w:type="paragraph">
    <w:name w:val="xl101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102" w:type="paragraph">
    <w:name w:val="xl102"/>
    <w:basedOn w:val="Normal"/>
    <w:rsid w:val="00D32FDB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103" w:type="paragraph">
    <w:name w:val="xl103"/>
    <w:basedOn w:val="Normal"/>
    <w:rsid w:val="00D32FDB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04" w:type="paragraph">
    <w:name w:val="xl104"/>
    <w:basedOn w:val="Normal"/>
    <w:rsid w:val="00D32FDB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05" w:type="paragraph">
    <w:name w:val="xl105"/>
    <w:basedOn w:val="Normal"/>
    <w:rsid w:val="00D32FDB"/>
    <w:pPr>
      <w:pBdr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06" w:type="paragraph">
    <w:name w:val="xl106"/>
    <w:basedOn w:val="Normal"/>
    <w:rsid w:val="00D32FDB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07" w:type="paragraph">
    <w:name w:val="xl107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08" w:type="paragraph">
    <w:name w:val="xl108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09" w:type="paragraph">
    <w:name w:val="xl109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0" w:type="paragraph">
    <w:name w:val="xl110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111" w:type="paragraph">
    <w:name w:val="xl111"/>
    <w:basedOn w:val="Normal"/>
    <w:rsid w:val="00D32FD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112" w:type="paragraph">
    <w:name w:val="xl112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113" w:type="paragraph">
    <w:name w:val="xl113"/>
    <w:basedOn w:val="Normal"/>
    <w:rsid w:val="00D32FDB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4" w:type="paragraph">
    <w:name w:val="xl114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5" w:type="paragraph">
    <w:name w:val="xl115"/>
    <w:basedOn w:val="Normal"/>
    <w:rsid w:val="00D32FDB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6" w:type="paragraph">
    <w:name w:val="xl116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7" w:type="paragraph">
    <w:name w:val="xl117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8" w:type="paragraph">
    <w:name w:val="xl118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19" w:type="paragraph">
    <w:name w:val="xl119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120" w:type="paragraph">
    <w:name w:val="xl120"/>
    <w:basedOn w:val="Normal"/>
    <w:rsid w:val="00D32FD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32"/>
      <w:szCs w:val="32"/>
    </w:rPr>
  </w:style>
  <w:style w:customStyle="1" w:styleId="xl121" w:type="paragraph">
    <w:name w:val="xl121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122" w:type="paragraph">
    <w:name w:val="xl122"/>
    <w:basedOn w:val="Normal"/>
    <w:rsid w:val="00D32FDB"/>
    <w:pPr>
      <w:pBdr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3" w:type="paragraph">
    <w:name w:val="xl123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4" w:type="paragraph">
    <w:name w:val="xl124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5" w:type="paragraph">
    <w:name w:val="xl125"/>
    <w:basedOn w:val="Normal"/>
    <w:rsid w:val="00D32FDB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6" w:type="paragraph">
    <w:name w:val="xl126"/>
    <w:basedOn w:val="Normal"/>
    <w:rsid w:val="00D32FDB"/>
    <w:pPr>
      <w:pBdr>
        <w:top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7" w:type="paragraph">
    <w:name w:val="xl127"/>
    <w:basedOn w:val="Normal"/>
    <w:rsid w:val="00D32FDB"/>
    <w:pPr>
      <w:pBdr>
        <w:top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8" w:type="paragraph">
    <w:name w:val="xl128"/>
    <w:basedOn w:val="Normal"/>
    <w:rsid w:val="00D32FDB"/>
    <w:pPr>
      <w:pBdr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29" w:type="paragraph">
    <w:name w:val="xl129"/>
    <w:basedOn w:val="Normal"/>
    <w:rsid w:val="00D32FDB"/>
    <w:pPr>
      <w:pBdr>
        <w:bottom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30" w:type="paragraph">
    <w:name w:val="xl130"/>
    <w:basedOn w:val="Normal"/>
    <w:rsid w:val="00D32FDB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31" w:type="paragraph">
    <w:name w:val="xl131"/>
    <w:basedOn w:val="Normal"/>
    <w:rsid w:val="00D32FDB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32" w:type="paragraph">
    <w:name w:val="xl132"/>
    <w:basedOn w:val="Normal"/>
    <w:rsid w:val="00D32FDB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33" w:type="paragraph">
    <w:name w:val="xl133"/>
    <w:basedOn w:val="Normal"/>
    <w:rsid w:val="00D32FDB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34" w:type="paragraph">
    <w:name w:val="xl134"/>
    <w:basedOn w:val="Normal"/>
    <w:rsid w:val="00D32F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FB7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FB7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FB7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FB7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85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3226</properties:Characters>
  <properties:Lines>903</properties:Lines>
  <properties:Paragraphs>346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2018-07-19T09:24:00Z</dcterms:created>
  <dc:creator>Biba Vuk</dc:creator>
  <cp:lastModifiedBy>Dijana Hadžić</cp:lastModifiedBy>
  <dcterms:modified xmlns:xsi="http://www.w3.org/2001/XMLSchema-instance" xsi:type="dcterms:W3CDTF">2018-07-19T09:25:00Z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St-1116/2011-166 / Podnesak - Diobeni popis (AUTO-BAČIĆ d.o.o.u stečaju - 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