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f7244d" w14:paraId="2f7244d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AD0D80">
        <w:t>BONACA 1 j.d.o.o. za ugostiteljstvo i turizam, Sukošan, Dr. Franje Tuđmana 42, OIB:14548966296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AD0D80">
        <w:t>10</w:t>
      </w:r>
      <w:r w:rsidR="006C6FED" w:rsidRPr="00A82C87">
        <w:t xml:space="preserve">. </w:t>
      </w:r>
      <w:r w:rsidR="00AD0D80">
        <w:t>rujna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>Podatke možete dostaviti i fax-om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576DB1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AD0D80">
        <w:t>1</w:t>
      </w:r>
      <w:r w:rsidR="00576DB1">
        <w:t>4</w:t>
      </w:r>
      <w:r w:rsidR="001E78CD">
        <w:t>.</w:t>
      </w:r>
      <w:r w:rsidR="00C77A83" w:rsidRPr="00A82C87">
        <w:t xml:space="preserve"> </w:t>
      </w:r>
      <w:r w:rsidR="00000678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76DB1" w:rsidP="00576DB1" w:rsidR="00576DB1"/>
    <w:p w:rsidRDefault="00576DB1" w:rsidP="00576DB1" w:rsidR="00576DB1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576DB1" w:rsidP="00576DB1" w:rsidR="00576DB1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BC4789" w:rsidP="00576DB1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D0D80">
      <w:t>309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678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51FCF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76DB1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D0D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FC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1FC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1FC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1FC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FC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1FC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1FC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1FC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91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1 j.d.o.o. za ugostiteljstvo i turizam</izvorni_sadrzaj>
    <derivirana_varijabla naziv="DomainObject.Predmet.ProtustrankaFormated_1">  BONACA 1 j.d.o.o. za ugostiteljstvo i turizam</derivirana_varijabla>
  </DomainObject.Predmet.ProtustrankaFormated>
  <DomainObject.Predmet.ProtustrankaFormatedOIB>
    <izvorni_sadrzaj>  BONACA 1 j.d.o.o. za ugostiteljstvo i turizam, OIB 14548966296</izvorni_sadrzaj>
    <derivirana_varijabla naziv="DomainObject.Predmet.ProtustrankaFormatedOIB_1">  BONACA 1 j.d.o.o. za ugostiteljstvo i turizam, OIB 14548966296</derivirana_varijabla>
  </DomainObject.Predmet.ProtustrankaFormatedOIB>
  <DomainObject.Predmet.ProtustrankaFormatedWithAdress>
    <izvorni_sadrzaj> BONACA 1 j.d.o.o. za ugostiteljstvo i turizam, Dr. Franje Tuđmana 42, 23206 Sukošan</izvorni_sadrzaj>
    <derivirana_varijabla naziv="DomainObject.Predmet.ProtustrankaFormatedWithAdress_1"> BONACA 1 j.d.o.o. za ugostiteljstvo i turizam, Dr. Franje Tuđmana 42, 23206 Sukošan</derivirana_varijabla>
  </DomainObject.Predmet.ProtustrankaFormatedWithAdress>
  <DomainObject.Predmet.ProtustrankaFormatedWithAdressOIB>
    <izvorni_sadrzaj> BONACA 1 j.d.o.o. za ugostiteljstvo i turizam, OIB 14548966296, Dr. Franje Tuđmana 42, 23206 Sukošan</izvorni_sadrzaj>
    <derivirana_varijabla naziv="DomainObject.Predmet.ProtustrankaFormatedWithAdressOIB_1"> BONACA 1 j.d.o.o. za ugostiteljstvo i turizam, OIB 14548966296, Dr. Franje Tuđmana 42, 23206 Sukošan</derivirana_varijabla>
  </DomainObject.Predmet.ProtustrankaFormatedWithAdressOIB>
  <DomainObject.Predmet.ProtustrankaWithAdress>
    <izvorni_sadrzaj>BONACA 1 j.d.o.o. za ugostiteljstvo i turizam Dr. Franje Tuđmana 42, 23206 Sukošan</izvorni_sadrzaj>
    <derivirana_varijabla naziv="DomainObject.Predmet.ProtustrankaWithAdress_1">BONACA 1 j.d.o.o. za ugostiteljstvo i turizam Dr. Franje Tuđmana 42, 23206 Sukošan</derivirana_varijabla>
  </DomainObject.Predmet.ProtustrankaWithAdress>
  <DomainObject.Predmet.ProtustrankaWithAdressOIB>
    <izvorni_sadrzaj>BONACA 1 j.d.o.o. za ugostiteljstvo i turizam, OIB 14548966296, Dr. Franje Tuđmana 42, 23206 Sukošan</izvorni_sadrzaj>
    <derivirana_varijabla naziv="DomainObject.Predmet.ProtustrankaWithAdressOIB_1">BONACA 1 j.d.o.o. za ugostiteljstvo i turizam, OIB 14548966296, Dr. Franje Tuđmana 42, 23206 Sukošan</derivirana_varijabla>
  </DomainObject.Predmet.ProtustrankaWithAdressOIB>
  <DomainObject.Predmet.ProtustrankaNazivFormated>
    <izvorni_sadrzaj>BONACA 1 j.d.o.o. za ugostiteljstvo i turizam</izvorni_sadrzaj>
    <derivirana_varijabla naziv="DomainObject.Predmet.ProtustrankaNazivFormated_1">BONACA 1 j.d.o.o. za ugostiteljstvo i turizam</derivirana_varijabla>
  </DomainObject.Predmet.ProtustrankaNazivFormated>
  <DomainObject.Predmet.ProtustrankaNazivFormatedOIB>
    <izvorni_sadrzaj>BONACA 1 j.d.o.o. za ugostiteljstvo i turizam, OIB 14548966296</izvorni_sadrzaj>
    <derivirana_varijabla naziv="DomainObject.Predmet.ProtustrankaNazivFormatedOIB_1">BONACA 1 j.d.o.o. za ugostiteljstvo i turizam, OIB 14548966296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1 j.d.o.o. za ugostiteljstvo i turizam</item>
    </izvorni_sadrzaj>
    <derivirana_varijabla naziv="DomainObject.Predmet.ProtuStrankaListFormated_1">
      <item>BONACA 1 j.d.o.o. za ugostiteljstvo i turizam</item>
    </derivirana_varijabla>
  </DomainObject.Predmet.ProtuStrankaListFormated>
  <DomainObject.Predmet.ProtuStrankaListFormatedOIB>
    <izvorni_sadrzaj>
      <item>BONACA 1 j.d.o.o. za ugostiteljstvo i turizam, OIB 14548966296</item>
    </izvorni_sadrzaj>
    <derivirana_varijabla naziv="DomainObject.Predmet.ProtuStrankaListFormatedOIB_1">
      <item>BONACA 1 j.d.o.o. za ugostiteljstvo i turizam, OIB 14548966296</item>
    </derivirana_varijabla>
  </DomainObject.Predmet.ProtuStrankaListFormatedOIB>
  <DomainObject.Predmet.ProtuStrankaListFormatedWithAdress>
    <izvorni_sadrzaj>
      <item>BONACA 1 j.d.o.o. za ugostiteljstvo i turizam, Dr. Franje Tuđmana 42, 23206 Sukošan</item>
    </izvorni_sadrzaj>
    <derivirana_varijabla naziv="DomainObject.Predmet.ProtuStrankaListFormatedWithAdress_1">
      <item>BONACA 1 j.d.o.o. za ugostiteljstvo i turizam, Dr. Franje Tuđmana 42, 23206 Sukošan</item>
    </derivirana_varijabla>
  </DomainObject.Predmet.ProtuStrankaListFormatedWithAdress>
  <DomainObject.Predmet.ProtuStrankaListFormatedWithAdressOIB>
    <izvorni_sadrzaj>
      <item>BONACA 1 j.d.o.o. za ugostiteljstvo i turizam, OIB 14548966296, Dr. Franje Tuđmana 42, 23206 Sukošan</item>
    </izvorni_sadrzaj>
    <derivirana_varijabla naziv="DomainObject.Predmet.ProtuStrankaListFormatedWithAdressOIB_1">
      <item>BONACA 1 j.d.o.o. za ugostiteljstvo i turizam, OIB 14548966296, Dr. Franje Tuđmana 42, 23206 Sukošan</item>
    </derivirana_varijabla>
  </DomainObject.Predmet.ProtuStrankaListFormatedWithAdressOIB>
  <DomainObject.Predmet.ProtuStrankaListNazivFormated>
    <izvorni_sadrzaj>
      <item>BONACA 1 j.d.o.o. za ugostiteljstvo i turizam</item>
    </izvorni_sadrzaj>
    <derivirana_varijabla naziv="DomainObject.Predmet.ProtuStrankaListNazivFormated_1">
      <item>BONACA 1 j.d.o.o. za ugostiteljstvo i turizam</item>
    </derivirana_varijabla>
  </DomainObject.Predmet.ProtuStrankaListNazivFormated>
  <DomainObject.Predmet.ProtuStrankaListNazivFormatedOIB>
    <izvorni_sadrzaj>
      <item>BONACA 1 j.d.o.o. za ugostiteljstvo i turizam, OIB 14548966296</item>
    </izvorni_sadrzaj>
    <derivirana_varijabla naziv="DomainObject.Predmet.ProtuStrankaListNazivFormatedOIB_1">
      <item>BONACA 1 j.d.o.o. za ugostiteljstvo i turizam, OIB 14548966296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1 j.d.o.o. za ugostiteljstvo i turizam</izvorni_sadrzaj>
    <derivirana_varijabla naziv="DomainObject.Predmet.ProtustrankaIDrugi_1">BONACA 1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BONACA 1 j.d.o.o. za ugostiteljstvo i turizam, OIB 14548966296, Dr. Franje Tuđmana 42, 23206 Sukošan</izvorni_sadrzaj>
    <derivirana_varijabla naziv="DomainObject.Predmet.ProtustrankaIDrugiAdressOIB_1">BONACA 1 j.d.o.o. za ugostiteljstvo i turizam, OIB 14548966296,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1 j.d.o.o. za ugostiteljstvo i turizam</item>
    </izvorni_sadrzaj>
    <derivirana_varijabla naziv="DomainObject.Predmet.SudioniciListNaziv_1">
      <item>FINA</item>
      <item>BONACA 1 j.d.o.o. za ugostiteljstvo i turizam</item>
    </derivirana_varijabla>
  </DomainObject.Predmet.SudioniciListNaziv>
  <DomainObject.Predmet.SudioniciListAdressOIB>
    <izvorni_sadrzaj>
      <item>FINA, OIB 85821130368, Ivana Danila 4,23000 Zadar</item>
      <item>BONACA 1 j.d.o.o. za ugostiteljstvo i turizam, OIB 14548966296, Dr. Franje Tuđmana 42,23206 Sukošan</item>
    </izvorni_sadrzaj>
    <derivirana_varijabla naziv="DomainObject.Predmet.SudioniciListAdressOIB_1">
      <item>FINA, OIB 85821130368, Ivana Danila 4,23000 Zadar</item>
      <item>BONACA 1 j.d.o.o. za ugostiteljstvo i turizam, OIB 14548966296, Dr. Franje Tuđmana 42,23206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14548966296</item>
    </izvorni_sadrzaj>
    <derivirana_varijabla naziv="DomainObject.Predmet.SudioniciListNazivOIB_1">
      <item>, OIB 85821130368</item>
      <item>, OIB 14548966296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E71C1-B95D-4380-891B-5726636AF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722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2018-09-11T08:51:00Z</dcterms:created>
  <dc:creator>Administrator</dc:creator>
  <cp:lastModifiedBy>Merlina Klišmanić</cp:lastModifiedBy>
  <cp:lastPrinted>2018-09-13T13:16:00Z</cp:lastPrinted>
  <dcterms:modified xmlns:xsi="http://www.w3.org/2001/XMLSchema-instance" xsi:type="dcterms:W3CDTF">2018-09-14T07:20:00Z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(St-309-18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