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d8b345c" w14:textId="d8b345c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9044EB">
        <w:t>1</w:t>
      </w:r>
      <w:r w:rsidR="0072303F">
        <w:t>951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9044EB">
        <w:t>1</w:t>
      </w:r>
      <w:r w:rsidR="0072303F">
        <w:t>951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72303F">
      <w:pPr>
        <w:pStyle w:val="Odlomakpopisa"/>
        <w:numPr>
          <w:ilvl w:val="0"/>
          <w:numId w:val="5"/>
        </w:numPr>
        <w:jc w:val="both"/>
      </w:pPr>
      <w:r>
        <w:t xml:space="preserve">INTER-SHOP </w:t>
      </w:r>
      <w:r w:rsidR="009044EB">
        <w:t>d.o.o.</w:t>
      </w:r>
      <w:r w:rsidR="00011037">
        <w:t xml:space="preserve">, </w:t>
      </w:r>
      <w:r>
        <w:t>Kneza Ljudevita Posavskog 15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05226444613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1</w:t>
      </w:r>
      <w:r w:rsidR="009044EB">
        <w:t>6</w:t>
      </w:r>
      <w:r w:rsidR="007E3C36">
        <w:t>.</w:t>
      </w:r>
      <w:r>
        <w:t>444</w:t>
      </w:r>
      <w:r w:rsidR="007E3C36">
        <w:t>,</w:t>
      </w:r>
      <w:r>
        <w:t>2</w:t>
      </w:r>
      <w:r w:rsidR="00CF45F0">
        <w:t>5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5197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637BD"/>
    <w:rsid w:val="00D66226"/>
    <w:rsid w:val="00DB51B1"/>
    <w:rsid w:val="00DC4A7E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351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51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51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51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51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St-1951/2019</izvorni_sadrzaj>
    <derivirana_varijabla naziv="DomainObject.Predmet.OznakaBroj_1">St-1951/2019</derivirana_varijabla>
  </DomainObject.Predmet.OznakaBroj>
  <DomainObject.Predmet.OznakaBrojOptuznogAkta>
    <izvorni_sadrzaj>04-06-19-3386</izvorni_sadrzaj>
    <derivirana_varijabla naziv="DomainObject.Predmet.OznakaBrojOptuznogAkta_1">04-06-19-3386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INTER-SHOP d.o.o. za trgovinu i usluge zastupanog po punomoćniku Sandra Fidermuc</izvorni_sadrzaj>
    <derivirana_varijabla naziv="DomainObject.Predmet.ProtustrankaFormated_1">  INTER-SHOP d.o.o. za trgovinu i usluge zastupanog po punomoćniku Sandra Fidermuc</derivirana_varijabla>
  </DomainObject.Predmet.ProtustrankaFormated>
  <DomainObject.Predmet.ProtustrankaFormatedOIB>
    <izvorni_sadrzaj>  INTER-SHOP d.o.o. za trgovinu i usluge, OIB 05226444613 zastupanog po punomoćniku Sandra Fidermuc</izvorni_sadrzaj>
    <derivirana_varijabla naziv="DomainObject.Predmet.ProtustrankaFormatedOIB_1">  INTER-SHOP d.o.o. za trgovinu i usluge, OIB 05226444613 zastupanog po punomoćniku Sandra Fidermuc</derivirana_varijabla>
  </DomainObject.Predmet.ProtustrankaFormatedOIB>
  <DomainObject.Predmet.ProtustrankaFormatedWithAdress>
    <izvorni_sadrzaj> INTER-SHOP d.o.o. za trgovinu i usluge, Kneza Ljudevita Posavskog 15, 10000 Zagreb zastupanog po punomoćniku Sandra Fidermuc</izvorni_sadrzaj>
    <derivirana_varijabla naziv="DomainObject.Predmet.ProtustrankaFormatedWithAdress_1"> INTER-SHOP d.o.o. za trgovinu i usluge, Kneza Ljudevita Posavskog 15, 10000 Zagreb zastupanog po punomoćniku Sandra Fidermuc</derivirana_varijabla>
  </DomainObject.Predmet.ProtustrankaFormatedWithAdress>
  <DomainObject.Predmet.ProtustrankaFormatedWithAdressOIB>
    <izvorni_sadrzaj> INTER-SHOP d.o.o. za trgovinu i usluge, OIB 05226444613, Kneza Ljudevita Posavskog 15, 10000 Zagreb zastupanog po punomoćniku Sandra Fidermuc</izvorni_sadrzaj>
    <derivirana_varijabla naziv="DomainObject.Predmet.ProtustrankaFormatedWithAdressOIB_1"> INTER-SHOP d.o.o. za trgovinu i usluge, OIB 05226444613, Kneza Ljudevita Posavskog 15, 10000 Zagreb zastupanog po punomoćniku Sandra Fidermuc</derivirana_varijabla>
  </DomainObject.Predmet.ProtustrankaFormatedWithAdressOIB>
  <DomainObject.Predmet.ProtustrankaWithAdress>
    <izvorni_sadrzaj>INTER-SHOP d.o.o. za trgovinu i usluge Kneza Ljudevita Posavskog 15, 10000 Zagreb</izvorni_sadrzaj>
    <derivirana_varijabla naziv="DomainObject.Predmet.ProtustrankaWithAdress_1">INTER-SHOP d.o.o. za trgovinu i usluge Kneza Ljudevita Posavskog 15, 10000 Zagreb</derivirana_varijabla>
  </DomainObject.Predmet.ProtustrankaWithAdress>
  <DomainObject.Predmet.ProtustrankaWithAdressOIB>
    <izvorni_sadrzaj>INTER-SHOP d.o.o. za trgovinu i usluge, OIB 05226444613, Kneza Ljudevita Posavskog 15, 10000 Zagreb</izvorni_sadrzaj>
    <derivirana_varijabla naziv="DomainObject.Predmet.ProtustrankaWithAdressOIB_1">INTER-SHOP d.o.o. za trgovinu i usluge, OIB 05226444613, Kneza Ljudevita Posavskog 15, 10000 Zagreb</derivirana_varijabla>
  </DomainObject.Predmet.ProtustrankaWithAdressOIB>
  <DomainObject.Predmet.ProtustrankaNazivFormated>
    <izvorni_sadrzaj>INTER-SHOP d.o.o. za trgovinu i usluge</izvorni_sadrzaj>
    <derivirana_varijabla naziv="DomainObject.Predmet.ProtustrankaNazivFormated_1">INTER-SHOP d.o.o. za trgovinu i usluge</derivirana_varijabla>
  </DomainObject.Predmet.ProtustrankaNazivFormated>
  <DomainObject.Predmet.ProtustrankaNazivFormatedOIB>
    <izvorni_sadrzaj>INTER-SHOP d.o.o. za trgovinu i usluge, OIB 05226444613</izvorni_sadrzaj>
    <derivirana_varijabla naziv="DomainObject.Predmet.ProtustrankaNazivFormatedOIB_1">INTER-SHOP d.o.o. za trgovinu i usluge, OIB 05226444613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INTER-SHOP d.o.o. za trgovinu i usluge zastupanog po punomoćniku Sandra Fidermuc</item>
    </izvorni_sadrzaj>
    <derivirana_varijabla naziv="DomainObject.Predmet.ProtuStrankaListFormated_1">
      <item>INTER-SHOP d.o.o. za trgovinu i usluge zastupanog po punomoćniku Sandra Fidermuc</item>
    </derivirana_varijabla>
  </DomainObject.Predmet.ProtuStrankaListFormated>
  <DomainObject.Predmet.ProtuStrankaListFormatedOIB>
    <izvorni_sadrzaj>
      <item>INTER-SHOP d.o.o. za trgovinu i usluge, OIB 05226444613 zastupanog po punomoćniku Sandra Fidermuc</item>
    </izvorni_sadrzaj>
    <derivirana_varijabla naziv="DomainObject.Predmet.ProtuStrankaListFormatedOIB_1">
      <item>INTER-SHOP d.o.o. za trgovinu i usluge, OIB 05226444613 zastupanog po punomoćniku Sandra Fidermuc</item>
    </derivirana_varijabla>
  </DomainObject.Predmet.ProtuStrankaListFormatedOIB>
  <DomainObject.Predmet.ProtuStrankaListFormatedWithAdress>
    <izvorni_sadrzaj>
      <item>INTER-SHOP d.o.o. za trgovinu i usluge, Kneza Ljudevita Posavskog 15, 10000 Zagreb zastupanog po punomoćniku Sandra Fidermuc</item>
    </izvorni_sadrzaj>
    <derivirana_varijabla naziv="DomainObject.Predmet.ProtuStrankaListFormatedWithAdress_1">
      <item>INTER-SHOP d.o.o. za trgovinu i usluge, Kneza Ljudevita Posavskog 15, 10000 Zagreb zastupanog po punomoćniku Sandra Fidermuc</item>
    </derivirana_varijabla>
  </DomainObject.Predmet.ProtuStrankaListFormatedWithAdress>
  <DomainObject.Predmet.ProtuStrankaListFormatedWithAdressOIB>
    <izvorni_sadrzaj>
      <item>INTER-SHOP d.o.o. za trgovinu i usluge, OIB 05226444613, Kneza Ljudevita Posavskog 15, 10000 Zagreb zastupanog po punomoćniku Sandra Fidermuc</item>
    </izvorni_sadrzaj>
    <derivirana_varijabla naziv="DomainObject.Predmet.ProtuStrankaListFormatedWithAdressOIB_1">
      <item>INTER-SHOP d.o.o. za trgovinu i usluge, OIB 05226444613, Kneza Ljudevita Posavskog 15, 10000 Zagreb zastupanog po punomoćniku Sandra Fidermuc</item>
    </derivirana_varijabla>
  </DomainObject.Predmet.ProtuStrankaListFormatedWithAdressOIB>
  <DomainObject.Predmet.ProtuStrankaListNazivFormated>
    <izvorni_sadrzaj>
      <item>INTER-SHOP d.o.o. za trgovinu i usluge</item>
    </izvorni_sadrzaj>
    <derivirana_varijabla naziv="DomainObject.Predmet.ProtuStrankaListNazivFormated_1">
      <item>INTER-SHOP d.o.o. za trgovinu i usluge</item>
    </derivirana_varijabla>
  </DomainObject.Predmet.ProtuStrankaListNazivFormated>
  <DomainObject.Predmet.ProtuStrankaListNazivFormatedOIB>
    <izvorni_sadrzaj>
      <item>INTER-SHOP d.o.o. za trgovinu i usluge, OIB 05226444613</item>
    </izvorni_sadrzaj>
    <derivirana_varijabla naziv="DomainObject.Predmet.ProtuStrankaListNazivFormatedOIB_1">
      <item>INTER-SHOP d.o.o. za trgovinu i usluge, OIB 05226444613</item>
    </derivirana_varijabla>
  </DomainObject.Predmet.ProtuStrankaListNazivFormatedOIB>
  <DomainObject.Predmet.OstaliListFormated>
    <izvorni_sadrzaj>
      <item>Sandra Fidermuc punomoćnica sudionika u postupku INTER-SHOP d.o.o. za trgovinu i usluge</item>
    </izvorni_sadrzaj>
    <derivirana_varijabla naziv="DomainObject.Predmet.OstaliListFormated_1">
      <item>Sandra Fidermuc punomoćnica sudionika u postupku INTER-SHOP d.o.o. za trgovinu i usluge</item>
    </derivirana_varijabla>
  </DomainObject.Predmet.OstaliListFormated>
  <DomainObject.Predmet.OstaliListFormatedOIB>
    <izvorni_sadrzaj>
      <item>Sandra Fidermuc, OIB 49218767709 punomoćnica sudionika u postupku INTER-SHOP d.o.o. za trgovinu i usluge</item>
    </izvorni_sadrzaj>
    <derivirana_varijabla naziv="DomainObject.Predmet.OstaliListFormatedOIB_1">
      <item>Sandra Fidermuc, OIB 49218767709 punomoćnica sudionika u postupku INTER-SHOP d.o.o. za trgovinu i usluge</item>
    </derivirana_varijabla>
  </DomainObject.Predmet.OstaliListFormatedOIB>
  <DomainObject.Predmet.OstaliListFormatedWithAdress>
    <izvorni_sadrzaj>
      <item>Sandra Fidermuc, Mlake 16, 10000 Zagreb punomoćnica sudionika u postupku INTER-SHOP d.o.o. za trgovinu i usluge</item>
    </izvorni_sadrzaj>
    <derivirana_varijabla naziv="DomainObject.Predmet.OstaliListFormatedWithAdress_1">
      <item>Sandra Fidermuc, Mlake 16, 10000 Zagreb punomoćnica sudionika u postupku INTER-SHOP d.o.o. za trgovinu i usluge</item>
    </derivirana_varijabla>
  </DomainObject.Predmet.OstaliListFormatedWithAdress>
  <DomainObject.Predmet.OstaliListFormatedWithAdressOIB>
    <izvorni_sadrzaj>
      <item>Sandra Fidermuc, OIB 49218767709, Mlake 16, 10000 Zagreb punomoćnica sudionika u postupku INTER-SHOP d.o.o. za trgovinu i usluge</item>
    </izvorni_sadrzaj>
    <derivirana_varijabla naziv="DomainObject.Predmet.OstaliListFormatedWithAdressOIB_1">
      <item>Sandra Fidermuc, OIB 49218767709, Mlake 16, 10000 Zagreb punomoćnica sudionika u postupku INTER-SHOP d.o.o. za trgovinu i usluge</item>
    </derivirana_varijabla>
  </DomainObject.Predmet.OstaliListFormatedWithAdressOIB>
  <DomainObject.Predmet.OstaliListNazivFormated>
    <izvorni_sadrzaj>
      <item>Sandra Fidermuc</item>
    </izvorni_sadrzaj>
    <derivirana_varijabla naziv="DomainObject.Predmet.OstaliListNazivFormated_1">
      <item>Sandra Fidermuc</item>
    </derivirana_varijabla>
  </DomainObject.Predmet.OstaliListNazivFormated>
  <DomainObject.Predmet.OstaliListNazivFormatedOIB>
    <izvorni_sadrzaj>
      <item>Sandra Fidermuc, OIB 49218767709</item>
    </izvorni_sadrzaj>
    <derivirana_varijabla naziv="DomainObject.Predmet.OstaliListNazivFormatedOIB_1">
      <item>Sandra Fidermuc, OIB 49218767709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INTER-SHOP d.o.o. za trgovinu i usluge</izvorni_sadrzaj>
    <derivirana_varijabla naziv="DomainObject.Predmet.ProtustrankaIDrugi_1">INTER-SHOP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INTER-SHOP d.o.o. za trgovinu i usluge, OIB 05226444613, Kneza Ljudevita Posavskog 15, 10000 Zagreb</izvorni_sadrzaj>
    <derivirana_varijabla naziv="DomainObject.Predmet.ProtustrankaIDrugiAdressOIB_1">INTER-SHOP d.o.o. za trgovinu i usluge, OIB 05226444613, Kneza Ljudevita Posavskog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INTER-SHOP d.o.o. za trgovinu i usluge</item>
      <item>Financijska agencija</item>
      <item>Sandra Fidermuc</item>
    </izvorni_sadrzaj>
    <derivirana_varijabla naziv="DomainObject.Predmet.SudioniciListNaziv_1">
      <item>INTER-SHOP d.o.o. za trgovinu i usluge</item>
      <item>Financijska agencija</item>
      <item>Sandra Fidermuc</item>
    </derivirana_varijabla>
  </DomainObject.Predmet.SudioniciListNaziv>
  <DomainObject.Predmet.SudioniciListAdressOIB>
    <izvorni_sadrzaj>
      <item>INTER-SHOP d.o.o. za trgovinu i usluge, OIB 05226444613, Kneza Ljudevita Posavskog 15,10000 Zagreb</item>
      <item>Financijska agencija, OIB 85821130368, TRG SVIBANJSKIH ŽRTAVA 1995. 1,10000 Zagreb</item>
      <item>Sandra Fidermuc, OIB 49218767709, Mlake 16,10000 Zagreb</item>
    </izvorni_sadrzaj>
    <derivirana_varijabla naziv="DomainObject.Predmet.SudioniciListAdressOIB_1">
      <item>INTER-SHOP d.o.o. za trgovinu i usluge, OIB 05226444613, Kneza Ljudevita Posavskog 15,10000 Zagreb</item>
      <item>Financijska agencija, OIB 85821130368, TRG SVIBANJSKIH ŽRTAVA 1995. 1,10000 Zagreb</item>
      <item>Sandra Fidermuc, OIB 49218767709, Mlake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05226444613</item>
      <item>, OIB 85821130368</item>
      <item>, OIB 49218767709</item>
    </izvorni_sadrzaj>
    <derivirana_varijabla naziv="DomainObject.Predmet.SudioniciListNazivOIB_1">
      <item>, OIB 05226444613</item>
      <item>, OIB 85821130368</item>
      <item>, OIB 49218767709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1336</properties:Characters>
  <properties:Lines>45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2019-10-17T11:08:00Z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(St-1951-19 -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