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5f74" w14:paraId="c3f5f7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5273B">
        <w:rPr>
          <w:lang w:val="hr-HR"/>
        </w:rPr>
        <w:t>281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5273B">
        <w:rPr>
          <w:lang w:val="hr-HR"/>
        </w:rPr>
        <w:t>MAVRIN GARDEN društvo s ograničenom odgovornošću za trgovinu, proizvodnju i usluge</w:t>
      </w:r>
      <w:r w:rsidR="007F4681">
        <w:rPr>
          <w:lang w:val="hr-HR"/>
        </w:rPr>
        <w:t>,</w:t>
      </w:r>
      <w:r w:rsidR="0015273B">
        <w:rPr>
          <w:lang w:val="hr-HR"/>
        </w:rPr>
        <w:t xml:space="preserve"> Slovinska Kovačica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15273B">
        <w:rPr>
          <w:lang w:val="hr-HR"/>
        </w:rPr>
        <w:t>Slovinska Kovačica 39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5273B">
        <w:rPr>
          <w:lang w:val="hr-HR"/>
        </w:rPr>
        <w:t>01008409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5273B">
        <w:rPr>
          <w:lang w:val="hr-HR"/>
        </w:rPr>
        <w:t>08650112577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5273B">
        <w:rPr>
          <w:lang w:val="hr-HR"/>
        </w:rPr>
        <w:t>281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5273B">
        <w:rPr>
          <w:lang w:val="hr-HR"/>
        </w:rPr>
        <w:t>40.951,09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5273B">
        <w:rPr>
          <w:lang w:val="hr-HR"/>
        </w:rPr>
        <w:t>Dubravka Mavrin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15273B">
        <w:rPr>
          <w:lang w:val="hr-HR"/>
        </w:rPr>
        <w:t>Zagreba</w:t>
      </w:r>
      <w:r w:rsidR="005609E1">
        <w:rPr>
          <w:lang w:val="hr-HR"/>
        </w:rPr>
        <w:t xml:space="preserve">, </w:t>
      </w:r>
      <w:r w:rsidR="0015273B">
        <w:rPr>
          <w:lang w:val="hr-HR"/>
        </w:rPr>
        <w:t>Kamenska ulica 3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5273B">
        <w:rPr>
          <w:lang w:val="hr-HR"/>
        </w:rPr>
        <w:t>84428287869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5273B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15273B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61C" w:rsidR="0072761C">
      <w:r>
        <w:separator/>
      </w:r>
    </w:p>
  </w:endnote>
  <w:endnote w:id="0" w:type="continuationSeparator">
    <w:p w:rsidRDefault="0072761C" w:rsidR="00727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61C" w:rsidR="0072761C">
      <w:r>
        <w:separator/>
      </w:r>
    </w:p>
  </w:footnote>
  <w:footnote w:id="0" w:type="continuationSeparator">
    <w:p w:rsidRDefault="0072761C" w:rsidR="00727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5273B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2761C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565B8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7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73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7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73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MAVRIN GARDEN društvo s ograničenom odgovornošću za trgovinu, proizvodnju i usluge, Slovinska Kovačica zastupanog po punomoćniku Dubravka Mavrin</izvorni_sadrzaj>
    <derivirana_varijabla naziv="DomainObject.Predmet.ProtustrankaFormated_1">  MAVRIN GARDEN društvo s ograničenom odgovornošću za trgovinu, proizvodnju i usluge, Slovinska Kovačica zastupanog po punomoćniku Dubravka Mavrin</derivirana_varijabla>
  </DomainObject.Predmet.ProtustrankaFormated>
  <DomainObject.Predmet.ProtustrankaFormatedOIB>
    <izvorni_sadrzaj>  MAVRIN GARDEN društvo s ograničenom odgovornošću za trgovinu, proizvodnju i usluge, Slovinska Kovačica, OIB 08650112577 zastupanog po punomoćniku Dubravka Mavrin</izvorni_sadrzaj>
    <derivirana_varijabla naziv="DomainObject.Predmet.ProtustrankaFormatedOIB_1">  MAVRIN GARDEN društvo s ograničenom odgovornošću za trgovinu, proizvodnju i usluge, Slovinska Kovačica, OIB 08650112577 zastupanog po punomoćniku Dubravka Mavrin</derivirana_varijabla>
  </DomainObject.Predmet.ProtustrankaFormatedOIB>
  <DomainObject.Predmet.ProtustrankaFormatedWithAdress>
    <izvorni_sadrzaj> MAVRIN GARDEN društvo s ograničenom odgovornošću za trgovinu, proizvodnju i usluge, Slovinska Kovačica, Slovinska Kovačica 39, 43270 Slovinska Kovačica zastupanog po punomoćniku Dubravka Mavrin</izvorni_sadrzaj>
    <derivirana_varijabla naziv="DomainObject.Predmet.ProtustrankaFormatedWithAdress_1"> MAVRIN GARDEN društvo s ograničenom odgovornošću za trgovinu, proizvodnju i usluge, Slovinska Kovačica, Slovinska Kovačica 39, 43270 Slovinska Kovačica zastupanog po punomoćniku Dubravka Mavrin</derivirana_varijabla>
  </DomainObject.Predmet.ProtustrankaFormatedWithAdress>
  <DomainObject.Predmet.ProtustrankaFormatedWithAdressOIB>
    <izvorni_sadrzaj> MAVRIN GARDEN društvo s ograničenom odgovornošću za trgovinu, proizvodnju i usluge, Slovinska Kovačica, OIB 08650112577, Slovinska Kovačica 39, 43270 Slovinska Kovačica zastupanog po punomoćniku Dubravka Mavrin</izvorni_sadrzaj>
    <derivirana_varijabla naziv="DomainObject.Predmet.ProtustrankaFormatedWithAdressOIB_1"> MAVRIN GARDEN društvo s ograničenom odgovornošću za trgovinu, proizvodnju i usluge, Slovinska Kovačica, OIB 08650112577, Slovinska Kovačica 39, 43270 Slovinska Kovačica zastupanog po punomoćniku Dubravka Mavrin</derivirana_varijabla>
  </DomainObject.Predmet.ProtustrankaFormatedWithAdressOIB>
  <DomainObject.Predmet.ProtustrankaWithAdress>
    <izvorni_sadrzaj>MAVRIN GARDEN društvo s ograničenom odgovornošću za trgovinu, proizvodnju i usluge, Slovinska Kovačica Slovinska Kovačica 39, 43270 Slovinska Kovačica</izvorni_sadrzaj>
    <derivirana_varijabla naziv="DomainObject.Predmet.ProtustrankaWithAdress_1">MAVRIN GARDEN društvo s ograničenom odgovornošću za trgovinu, proizvodnju i usluge, Slovinska Kovačica Slovinska Kovačica 39, 43270 Slovinska Kovačica</derivirana_varijabla>
  </DomainObject.Predmet.ProtustrankaWithAdress>
  <DomainObject.Predmet.ProtustrankaWithAdressOIB>
    <izvorni_sadrzaj>MAVRIN GARDEN društvo s ograničenom odgovornošću za trgovinu, proizvodnju i usluge, Slovinska Kovačica, OIB 08650112577, Slovinska Kovačica 39, 43270 Slovinska Kovačica</izvorni_sadrzaj>
    <derivirana_varijabla naziv="DomainObject.Predmet.ProtustrankaWithAdressOIB_1">MAVRIN GARDEN društvo s ograničenom odgovornošću za trgovinu, proizvodnju i usluge, Slovinska Kovačica, OIB 08650112577, Slovinska Kovačica 39, 43270 Slovinska Kovačica</derivirana_varijabla>
  </DomainObject.Predmet.ProtustrankaWithAdressOIB>
  <DomainObject.Predmet.ProtustrankaNazivFormated>
    <izvorni_sadrzaj>MAVRIN GARDEN društvo s ograničenom odgovornošću za trgovinu, proizvodnju i usluge, Slovinska Kovačica</izvorni_sadrzaj>
    <derivirana_varijabla naziv="DomainObject.Predmet.ProtustrankaNazivFormated_1">MAVRIN GARDEN društvo s ograničenom odgovornošću za trgovinu, proizvodnju i usluge, Slovinska Kovačica</derivirana_varijabla>
  </DomainObject.Predmet.ProtustrankaNazivFormated>
  <DomainObject.Predmet.ProtustrankaNazivFormatedOIB>
    <izvorni_sadrzaj>MAVRIN GARDEN društvo s ograničenom odgovornošću za trgovinu, proizvodnju i usluge, Slovinska Kovačica, OIB 08650112577</izvorni_sadrzaj>
    <derivirana_varijabla naziv="DomainObject.Predmet.ProtustrankaNazivFormatedOIB_1">MAVRIN GARDEN društvo s ograničenom odgovornošću za trgovinu, proizvodnju i usluge, Slovinska Kovačica, OIB 08650112577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MAVRIN GARDEN društvo s ograničenom odgovornošću za trgovinu, proizvodnju i usluge, Slovinska Kovačica zastupanog po punomoćniku Dubravka Mavrin</item>
    </izvorni_sadrzaj>
    <derivirana_varijabla naziv="DomainObject.Predmet.ProtuStrankaListFormated_1">
      <item>MAVRIN GARDEN društvo s ograničenom odgovornošću za trgovinu, proizvodnju i usluge, Slovinska Kovačica zastupanog po punomoćniku Dubravka Mavrin</item>
    </derivirana_varijabla>
  </DomainObject.Predmet.ProtuStrankaListFormated>
  <DomainObject.Predmet.ProtuStrankaListFormatedOIB>
    <izvorni_sadrzaj>
      <item>MAVRIN GARDEN društvo s ograničenom odgovornošću za trgovinu, proizvodnju i usluge, Slovinska Kovačica, OIB 08650112577 zastupanog po punomoćniku Dubravka Mavrin</item>
    </izvorni_sadrzaj>
    <derivirana_varijabla naziv="DomainObject.Predmet.ProtuStrankaListFormatedOIB_1">
      <item>MAVRIN GARDEN društvo s ograničenom odgovornošću za trgovinu, proizvodnju i usluge, Slovinska Kovačica, OIB 08650112577 zastupanog po punomoćniku Dubravka Mavrin</item>
    </derivirana_varijabla>
  </DomainObject.Predmet.ProtuStrankaListFormatedOIB>
  <DomainObject.Predmet.ProtuStrankaListFormatedWithAdress>
    <izvorni_sadrzaj>
      <item>MAVRIN GARDEN društvo s ograničenom odgovornošću za trgovinu, proizvodnju i usluge, Slovinska Kovačica, Slovinska Kovačica 39, 43270 Slovinska Kovačica zastupanog po punomoćniku Dubravka Mavrin</item>
    </izvorni_sadrzaj>
    <derivirana_varijabla naziv="DomainObject.Predmet.ProtuStrankaListFormatedWithAdress_1">
      <item>MAVRIN GARDEN društvo s ograničenom odgovornošću za trgovinu, proizvodnju i usluge, Slovinska Kovačica, Slovinska Kovačica 39, 43270 Slovinska Kovačica zastupanog po punomoćniku Dubravka Mavrin</item>
    </derivirana_varijabla>
  </DomainObject.Predmet.ProtuStrankaListFormatedWithAdress>
  <DomainObject.Predmet.ProtuStrankaListFormatedWithAdressOIB>
    <izvorni_sadrzaj>
      <item>MAVRIN GARDEN društvo s ograničenom odgovornošću za trgovinu, proizvodnju i usluge, Slovinska Kovačica, OIB 08650112577, Slovinska Kovačica 39, 43270 Slovinska Kovačica zastupanog po punomoćniku Dubravka Mavrin</item>
    </izvorni_sadrzaj>
    <derivirana_varijabla naziv="DomainObject.Predmet.ProtuStrankaListFormatedWithAdressOIB_1">
      <item>MAVRIN GARDEN društvo s ograničenom odgovornošću za trgovinu, proizvodnju i usluge, Slovinska Kovačica, OIB 08650112577, Slovinska Kovačica 39, 43270 Slovinska Kovačica zastupanog po punomoćniku Dubravka Mavrin</item>
    </derivirana_varijabla>
  </DomainObject.Predmet.ProtuStrankaListFormatedWithAdressOIB>
  <DomainObject.Predmet.ProtuStrankaListNazivFormated>
    <izvorni_sadrzaj>
      <item>MAVRIN GARDEN društvo s ograničenom odgovornošću za trgovinu, proizvodnju i usluge, Slovinska Kovačica</item>
    </izvorni_sadrzaj>
    <derivirana_varijabla naziv="DomainObject.Predmet.ProtuStrankaListNazivFormated_1">
      <item>MAVRIN GARDEN društvo s ograničenom odgovornošću za trgovinu, proizvodnju i usluge, Slovinska Kovačica</item>
    </derivirana_varijabla>
  </DomainObject.Predmet.ProtuStrankaListNazivFormated>
  <DomainObject.Predmet.ProtuStrankaListNazivFormatedOIB>
    <izvorni_sadrzaj>
      <item>MAVRIN GARDEN društvo s ograničenom odgovornošću za trgovinu, proizvodnju i usluge, Slovinska Kovačica, OIB 08650112577</item>
    </izvorni_sadrzaj>
    <derivirana_varijabla naziv="DomainObject.Predmet.ProtuStrankaListNazivFormatedOIB_1">
      <item>MAVRIN GARDEN društvo s ograničenom odgovornošću za trgovinu, proizvodnju i usluge, Slovinska Kovačica, OIB 08650112577</item>
    </derivirana_varijabla>
  </DomainObject.Predmet.ProtuStrankaListNazivFormatedOIB>
  <DomainObject.Predmet.OstaliListFormated>
    <izvorni_sadrzaj>
      <item>Dubravka Mavrin punomoćnik sudionika u postupku MAVRIN GARDEN društvo s ograničenom odgovornošću za trgovinu, proizvodnju i usluge, Slovinska Kovačica</item>
    </izvorni_sadrzaj>
    <derivirana_varijabla naziv="DomainObject.Predmet.OstaliListFormated_1">
      <item>Dubravka Mavrin punomoćnik sudionika u postupku MAVRIN GARDEN društvo s ograničenom odgovornošću za trgovinu, proizvodnju i usluge, Slovinska Kovačica</item>
    </derivirana_varijabla>
  </DomainObject.Predmet.OstaliListFormated>
  <DomainObject.Predmet.OstaliListFormatedOIB>
    <izvorni_sadrzaj>
      <item>Dubravka Mavrin, OIB 84428287869 punomoćnik sudionika u postupku MAVRIN GARDEN društvo s ograničenom odgovornošću za trgovinu, proizvodnju i usluge, Slovinska Kovačica</item>
    </izvorni_sadrzaj>
    <derivirana_varijabla naziv="DomainObject.Predmet.OstaliListFormatedOIB_1">
      <item>Dubravka Mavrin, OIB 84428287869 punomoćnik sudionika u postupku MAVRIN GARDEN društvo s ograničenom odgovornošću za trgovinu, proizvodnju i usluge, Slovinska Kovačica</item>
    </derivirana_varijabla>
  </DomainObject.Predmet.OstaliListFormatedOIB>
  <DomainObject.Predmet.OstaliListFormatedWithAdress>
    <izvorni_sadrzaj>
      <item>Dubravka Mavrin, Kamenska ulica 3, 10000 Zagreb punomoćnik sudionika u postupku MAVRIN GARDEN društvo s ograničenom odgovornošću za trgovinu, proizvodnju i usluge, Slovinska Kovačica</item>
    </izvorni_sadrzaj>
    <derivirana_varijabla naziv="DomainObject.Predmet.OstaliListFormatedWithAdress_1">
      <item>Dubravka Mavrin, Kamenska ulica 3, 10000 Zagreb punomoćnik sudionika u postupku MAVRIN GARDEN društvo s ograničenom odgovornošću za trgovinu, proizvodnju i usluge, Slovinska Kovačica</item>
    </derivirana_varijabla>
  </DomainObject.Predmet.OstaliListFormatedWithAdress>
  <DomainObject.Predmet.OstaliListFormatedWithAdressOIB>
    <izvorni_sadrzaj>
      <item>Dubravka Mavrin, OIB 84428287869, Kamenska ulica 3, 10000 Zagreb punomoćnik sudionika u postupku MAVRIN GARDEN društvo s ograničenom odgovornošću za trgovinu, proizvodnju i usluge, Slovinska Kovačica</item>
    </izvorni_sadrzaj>
    <derivirana_varijabla naziv="DomainObject.Predmet.OstaliListFormatedWithAdressOIB_1">
      <item>Dubravka Mavrin, OIB 84428287869, Kamenska ulica 3, 10000 Zagreb punomoćnik sudionika u postupku MAVRIN GARDEN društvo s ograničenom odgovornošću za trgovinu, proizvodnju i usluge, Slovinska Kovačica</item>
    </derivirana_varijabla>
  </DomainObject.Predmet.OstaliListFormatedWithAdressOIB>
  <DomainObject.Predmet.OstaliListNazivFormated>
    <izvorni_sadrzaj>
      <item>Dubravka Mavrin</item>
    </izvorni_sadrzaj>
    <derivirana_varijabla naziv="DomainObject.Predmet.OstaliListNazivFormated_1">
      <item>Dubravka Mavrin</item>
    </derivirana_varijabla>
  </DomainObject.Predmet.OstaliListNazivFormated>
  <DomainObject.Predmet.OstaliListNazivFormatedOIB>
    <izvorni_sadrzaj>
      <item>Dubravka Mavrin, OIB 84428287869</item>
    </izvorni_sadrzaj>
    <derivirana_varijabla naziv="DomainObject.Predmet.OstaliListNazivFormatedOIB_1">
      <item>Dubravka Mavrin, OIB 84428287869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MAVRIN GARDEN društvo s ograničenom odgovornošću za trgovinu, proizvodnju i usluge, Slovinska Kovačica</izvorni_sadrzaj>
    <derivirana_varijabla naziv="DomainObject.Predmet.ProtustrankaIDrugi_1">MAVRIN GARDEN društvo s ograničenom odgovornošću za trgovinu, proizvodnju i usluge, Slovinska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MAVRIN GARDEN društvo s ograničenom odgovornošću za trgovinu, proizvodnju i usluge, Slovinska Kovačica, OIB 08650112577, Slovinska Kovačica 39, 43270 Slovinska Kovačica</izvorni_sadrzaj>
    <derivirana_varijabla naziv="DomainObject.Predmet.ProtustrankaIDrugiAdressOIB_1">MAVRIN GARDEN društvo s ograničenom odgovornošću za trgovinu, proizvodnju i usluge, Slovinska Kovačica, OIB 08650112577, Slovinska Kovačica 39, 43270 Slovinska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MAVRIN GARDEN društvo s ograničenom odgovornošću za trgovinu, proizvodnju i usluge, Slovinska Kovačica</item>
      <item>Dubravka Mavrin</item>
    </izvorni_sadrzaj>
    <derivirana_varijabla naziv="DomainObject.Predmet.SudioniciListNaziv_1">
      <item>FINA, RC ZAGREB, Podružnica Bjelovar</item>
      <item>MAVRIN GARDEN društvo s ograničenom odgovornošću za trgovinu, proizvodnju i usluge, Slovinska Kovačica</item>
      <item>Dubravka Mavrin</item>
    </derivirana_varijabla>
  </DomainObject.Predmet.SudioniciListNaziv>
  <DomainObject.Predmet.SudioniciListAdressOIB>
    <izvorni_sadrzaj>
      <item>FINA, RC ZAGREB, Podružnica Bjelovar, OIB 85821130368, F. Supila 4,43000 Bjelovar</item>
      <item>MAVRIN GARDEN društvo s ograničenom odgovornošću za trgovinu, proizvodnju i usluge, Slovinska Kovačica, OIB 08650112577, Slovinska Kovačica 39,43270 Slovinska Kovačica</item>
      <item>Dubravka Mavrin, OIB 84428287869, Kamenska ulica 3,10000 Zagreb</item>
    </izvorni_sadrzaj>
    <derivirana_varijabla naziv="DomainObject.Predmet.SudioniciListAdressOIB_1">
      <item>FINA, RC ZAGREB, Podružnica Bjelovar, OIB 85821130368, F. Supila 4,43000 Bjelovar</item>
      <item>MAVRIN GARDEN društvo s ograničenom odgovornošću za trgovinu, proizvodnju i usluge, Slovinska Kovačica, OIB 08650112577, Slovinska Kovačica 39,43270 Slovinska Kovačica</item>
      <item>Dubravka Mavrin, OIB 84428287869, Kamenska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08650112577</item>
      <item>, OIB 84428287869</item>
    </izvorni_sadrzaj>
    <derivirana_varijabla naziv="DomainObject.Predmet.SudioniciListNazivOIB_1">
      <item>, OIB 85821130368</item>
      <item>, OIB 08650112577</item>
      <item>, OIB 84428287869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D2B30-DD86-4CD3-9F96-7C922961B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1771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2015-11-18T07:58:00Z</dcterms:created>
  <dc:creator>ssabljic</dc:creator>
  <cp:lastModifiedBy>Miroslav Lovreković</cp:lastModifiedBy>
  <cp:lastPrinted>2015-11-18T07:58:00Z</cp:lastPrinted>
  <dcterms:modified xmlns:xsi="http://www.w3.org/2001/XMLSchema-instance" xsi:type="dcterms:W3CDTF">2015-11-18T08:00:00Z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