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8f42" w14:paraId="c048f42" w:rsidRDefault="00BA6AC1" w:rsidP="00BA6AC1" w:rsidR="00BA6AC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AC1" w:rsidP="00BA6AC1" w:rsidR="00BA6AC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A6AC1" w:rsidP="00BA6AC1" w:rsidR="00BA6AC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A6AC1" w:rsidP="00BA6AC1" w:rsidR="00BA6AC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A6AC1" w:rsidP="00BA6AC1" w:rsidR="00BA6AC1"/>
    <w:p w:rsidRDefault="00BA6AC1" w:rsidP="00BA6AC1" w:rsidR="00BA6A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A6AC1" w:rsidP="00BA6AC1" w:rsidR="00BA6A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A6AC1" w:rsidP="00BA6AC1" w:rsidR="00BA6A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A6AC1" w:rsidP="00BA6AC1" w:rsidR="00BA6A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A6AC1" w:rsidP="00BA6AC1" w:rsidR="00BA6AC1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5514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PROJEKT GALINJANA d. o. o. Poreč, Pionirska 1, OIB 34314938056, MBS 130028730,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BA6AC1" w:rsidP="00BA6AC1" w:rsidR="00BA6A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A6AC1" w:rsidP="00BA6AC1" w:rsidR="00BA6A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A6AC1" w:rsidP="00BA6AC1" w:rsidR="00BA6A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A6AC1" w:rsidP="00BA6AC1" w:rsidR="00BA6AC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PROJEKT GALINJANA d. o. o. Poreč, Pionirska 1, OIB 34314938056, MBS 130028730.</w:t>
      </w:r>
    </w:p>
    <w:p w:rsidRDefault="00BA6AC1" w:rsidP="00BA6AC1" w:rsidR="00BA6AC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A6AC1" w:rsidP="00BA6AC1" w:rsidR="00BA6AC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A6AC1" w:rsidP="00BA6AC1" w:rsidR="00BA6A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A6AC1" w:rsidP="00BA6AC1" w:rsidR="00BA6A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PROJEKT GALINJANA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1888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11.096,89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A6AC1" w:rsidP="00BA6AC1" w:rsidR="00BA6A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A6AC1" w:rsidP="00BA6AC1" w:rsidR="00BA6A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A6AC1" w:rsidP="00BA6AC1" w:rsidR="00BA6A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A6AC1" w:rsidP="00BA6AC1" w:rsidR="00BA6A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A6AC1" w:rsidP="00BA6AC1" w:rsidR="00BA6AC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A6AC1" w:rsidP="00BA6AC1" w:rsidR="00BA6AC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1B4AAB">
        <w:rPr>
          <w:rFonts w:cs="Times New Roman" w:eastAsia="Times New Roman"/>
          <w:szCs w:val="24"/>
          <w:lang w:eastAsia="hr-HR"/>
        </w:rPr>
        <w:t>, v. r.</w:t>
      </w:r>
    </w:p>
    <w:p w:rsidRDefault="00BA6AC1" w:rsidP="00BA6AC1" w:rsidR="00BA6A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A6AC1" w:rsidP="00BA6AC1" w:rsidR="00BA6A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A6AC1" w:rsidP="00BA6AC1" w:rsidR="00BA6A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A6AC1" w:rsidP="00BA6AC1" w:rsidR="00BA6AC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A6AC1" w:rsidP="00BA6AC1" w:rsidR="00BA6A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>
      <w:pPr>
        <w:tabs>
          <w:tab w:pos="4116" w:val="left"/>
        </w:tabs>
      </w:pPr>
    </w:p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 w:rsidRPr="00D05CA9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BA6AC1" w:rsidP="00BA6AC1" w:rsidR="00BA6AC1"/>
    <w:p w:rsidRDefault="0064439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492" w:rsidP="00BA6AC1" w:rsidR="00C13492">
      <w:r>
        <w:separator/>
      </w:r>
    </w:p>
  </w:endnote>
  <w:endnote w:id="0" w:type="continuationSeparator">
    <w:p w:rsidRDefault="00C13492" w:rsidP="00BA6AC1" w:rsidR="00C13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492" w:rsidP="00BA6AC1" w:rsidR="00C13492">
      <w:r>
        <w:separator/>
      </w:r>
    </w:p>
  </w:footnote>
  <w:footnote w:id="0" w:type="continuationSeparator">
    <w:p w:rsidRDefault="00C13492" w:rsidP="00BA6AC1" w:rsidR="00C13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492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644396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BA6AC1">
      <w:t>32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492" w:rsidP="0021081C" w:rsidR="00A81E97">
    <w:pPr>
      <w:pStyle w:val="Zaglavlje"/>
      <w:jc w:val="right"/>
    </w:pPr>
    <w:r>
      <w:t>11 St-4</w:t>
    </w:r>
    <w:r w:rsidR="00BA6AC1">
      <w:t>32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517C"/>
    <w:rsid w:val="001B4AAB"/>
    <w:rsid w:val="00644396"/>
    <w:rsid w:val="006A517C"/>
    <w:rsid w:val="009A6044"/>
    <w:rsid w:val="00BA6AC1"/>
    <w:rsid w:val="00BF033F"/>
    <w:rsid w:val="00C1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6A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6A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6A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6A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6A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6A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6A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4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3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39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3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3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6A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6A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6A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6A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6A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6A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6A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4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3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39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3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3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GALINJANA d.o.o. POREČ</izvorni_sadrzaj>
    <derivirana_varijabla naziv="DomainObject.Predmet.ProtustrankaFormated_1">  PROJEKT GALINJANA d.o.o. POREČ</derivirana_varijabla>
  </DomainObject.Predmet.ProtustrankaFormated>
  <DomainObject.Predmet.ProtustrankaFormatedOIB>
    <izvorni_sadrzaj>  PROJEKT GALINJANA d.o.o. POREČ, OIB 34314938056</izvorni_sadrzaj>
    <derivirana_varijabla naziv="DomainObject.Predmet.ProtustrankaFormatedOIB_1">  PROJEKT GALINJANA d.o.o. POREČ, OIB 34314938056</derivirana_varijabla>
  </DomainObject.Predmet.ProtustrankaFormatedOIB>
  <DomainObject.Predmet.ProtustrankaFormatedWithAdress>
    <izvorni_sadrzaj> PROJEKT GALINJANA d.o.o. POREČ, Pionirska 1, 52440 Poreč</izvorni_sadrzaj>
    <derivirana_varijabla naziv="DomainObject.Predmet.ProtustrankaFormatedWithAdress_1"> PROJEKT GALINJANA d.o.o. POREČ, Pionirska 1, 52440 Poreč</derivirana_varijabla>
  </DomainObject.Predmet.ProtustrankaFormatedWithAdress>
  <DomainObject.Predmet.ProtustrankaFormatedWithAdressOIB>
    <izvorni_sadrzaj> PROJEKT GALINJANA d.o.o. POREČ, OIB 34314938056, Pionirska 1, 52440 Poreč</izvorni_sadrzaj>
    <derivirana_varijabla naziv="DomainObject.Predmet.ProtustrankaFormatedWithAdressOIB_1"> PROJEKT GALINJANA d.o.o. POREČ, OIB 34314938056, Pionirska 1, 52440 Poreč</derivirana_varijabla>
  </DomainObject.Predmet.ProtustrankaFormatedWithAdressOIB>
  <DomainObject.Predmet.ProtustrankaWithAdress>
    <izvorni_sadrzaj>PROJEKT GALINJANA d.o.o. POREČ Pionirska 1, 52440 Poreč</izvorni_sadrzaj>
    <derivirana_varijabla naziv="DomainObject.Predmet.ProtustrankaWithAdress_1">PROJEKT GALINJANA d.o.o. POREČ Pionirska 1, 52440 Poreč</derivirana_varijabla>
  </DomainObject.Predmet.ProtustrankaWithAdress>
  <DomainObject.Predmet.ProtustrankaWithAdressOIB>
    <izvorni_sadrzaj>PROJEKT GALINJANA d.o.o. POREČ, OIB 34314938056, Pionirska 1, 52440 Poreč</izvorni_sadrzaj>
    <derivirana_varijabla naziv="DomainObject.Predmet.ProtustrankaWithAdressOIB_1">PROJEKT GALINJANA d.o.o. POREČ, OIB 34314938056, Pionirska 1, 52440 Poreč</derivirana_varijabla>
  </DomainObject.Predmet.ProtustrankaWithAdressOIB>
  <DomainObject.Predmet.ProtustrankaNazivFormated>
    <izvorni_sadrzaj>PROJEKT GALINJANA d.o.o. POREČ</izvorni_sadrzaj>
    <derivirana_varijabla naziv="DomainObject.Predmet.ProtustrankaNazivFormated_1">PROJEKT GALINJANA d.o.o. POREČ</derivirana_varijabla>
  </DomainObject.Predmet.ProtustrankaNazivFormated>
  <DomainObject.Predmet.ProtustrankaNazivFormatedOIB>
    <izvorni_sadrzaj>PROJEKT GALINJANA d.o.o. POREČ, OIB 34314938056</izvorni_sadrzaj>
    <derivirana_varijabla naziv="DomainObject.Predmet.ProtustrankaNazivFormatedOIB_1">PROJEKT GALINJANA d.o.o. POREČ, OIB 34314938056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11096.89</izvorni_sadrzaj>
    <derivirana_varijabla naziv="DomainObject.Predmet.TrenutnaVrijednost_1">11096.89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GALINJANA d.o.o. POREČ</item>
    </izvorni_sadrzaj>
    <derivirana_varijabla naziv="DomainObject.Predmet.ProtuStrankaListFormated_1">
      <item>PROJEKT GALINJANA d.o.o. POREČ</item>
    </derivirana_varijabla>
  </DomainObject.Predmet.ProtuStrankaListFormated>
  <DomainObject.Predmet.ProtuStrankaListFormatedOIB>
    <izvorni_sadrzaj>
      <item>PROJEKT GALINJANA d.o.o. POREČ, OIB 34314938056</item>
    </izvorni_sadrzaj>
    <derivirana_varijabla naziv="DomainObject.Predmet.ProtuStrankaListFormatedOIB_1">
      <item>PROJEKT GALINJANA d.o.o. POREČ, OIB 34314938056</item>
    </derivirana_varijabla>
  </DomainObject.Predmet.ProtuStrankaListFormatedOIB>
  <DomainObject.Predmet.ProtuStrankaListFormatedWithAdress>
    <izvorni_sadrzaj>
      <item>PROJEKT GALINJANA d.o.o. POREČ, Pionirska 1, 52440 Poreč</item>
    </izvorni_sadrzaj>
    <derivirana_varijabla naziv="DomainObject.Predmet.ProtuStrankaListFormatedWithAdress_1">
      <item>PROJEKT GALINJANA d.o.o. POREČ, Pionirska 1, 52440 Poreč</item>
    </derivirana_varijabla>
  </DomainObject.Predmet.ProtuStrankaListFormatedWithAdress>
  <DomainObject.Predmet.ProtuStrankaListFormatedWithAdressOIB>
    <izvorni_sadrzaj>
      <item>PROJEKT GALINJANA d.o.o. POREČ, OIB 34314938056, Pionirska 1, 52440 Poreč</item>
    </izvorni_sadrzaj>
    <derivirana_varijabla naziv="DomainObject.Predmet.ProtuStrankaListFormatedWithAdressOIB_1">
      <item>PROJEKT GALINJANA d.o.o. POREČ, OIB 34314938056, Pionirska 1, 52440 Poreč</item>
    </derivirana_varijabla>
  </DomainObject.Predmet.ProtuStrankaListFormatedWithAdressOIB>
  <DomainObject.Predmet.ProtuStrankaListNazivFormated>
    <izvorni_sadrzaj>
      <item>PROJEKT GALINJANA d.o.o. POREČ</item>
    </izvorni_sadrzaj>
    <derivirana_varijabla naziv="DomainObject.Predmet.ProtuStrankaListNazivFormated_1">
      <item>PROJEKT GALINJANA d.o.o. POREČ</item>
    </derivirana_varijabla>
  </DomainObject.Predmet.ProtuStrankaListNazivFormated>
  <DomainObject.Predmet.ProtuStrankaListNazivFormatedOIB>
    <izvorni_sadrzaj>
      <item>PROJEKT GALINJANA d.o.o. POREČ, OIB 34314938056</item>
    </izvorni_sadrzaj>
    <derivirana_varijabla naziv="DomainObject.Predmet.ProtuStrankaListNazivFormatedOIB_1">
      <item>PROJEKT GALINJANA d.o.o. POREČ, OIB 34314938056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GALINJANA d.o.o. POREČ</izvorni_sadrzaj>
    <derivirana_varijabla naziv="DomainObject.Predmet.ProtustrankaIDrugi_1">PROJEKT GALINJANA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GALINJANA d.o.o. POREČ, OIB 34314938056, Pionirska 1, 52440 Poreč</izvorni_sadrzaj>
    <derivirana_varijabla naziv="DomainObject.Predmet.ProtustrankaIDrugiAdressOIB_1">PROJEKT GALINJANA d.o.o. POREČ, OIB 34314938056,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GALINJANA d.o.o. POREČ</item>
    </izvorni_sadrzaj>
    <derivirana_varijabla naziv="DomainObject.Predmet.SudioniciListNaziv_1">
      <item>FINANCIJSKA AGENCIJA, RC RIJEKA, PODRUŽNICA PULA, PULA</item>
      <item>PROJEKT GALINJANA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GALINJANA d.o.o. POREČ, OIB 34314938056, Pionirska 1,52440 Poreč</item>
    </izvorni_sadrzaj>
    <derivirana_varijabla naziv="DomainObject.Predmet.SudioniciListAdressOIB_1">
      <item>FINANCIJSKA AGENCIJA, RC RIJEKA, PODRUŽNICA PULA, PULA, OIB 85821130368, Giardini 5,52100 Pula</item>
      <item>PROJEKT GALINJANA d.o.o. POREČ, OIB 34314938056,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34314938056</item>
    </izvorni_sadrzaj>
    <derivirana_varijabla naziv="DomainObject.Predmet.SudioniciListNazivOIB_1">
      <item>, OIB 85821130368</item>
      <item>, OIB 34314938056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2021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2015-12-01T07:25:00Z</dcterms:created>
  <dc:creator>Mihaela Kaligari</dc:creator>
  <dc:description/>
  <cp:keywords/>
  <cp:lastModifiedBy>Lorena Paris Aničić</cp:lastModifiedBy>
  <cp:lastPrinted>2015-12-01T07:28:00Z</cp:lastPrinted>
  <dcterms:modified xmlns:xsi="http://www.w3.org/2001/XMLSchema-instance" xsi:type="dcterms:W3CDTF">2015-12-16T13:59:00Z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