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833" w14:paraId="0720833" w:rsidRDefault="00A000A5" w:rsidP="00910611" w:rsidR="00A000A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0A5" w:rsidP="00910611" w:rsidR="00A000A5">
      <w:r>
        <w:rPr>
          <w:rFonts w:eastAsia="MS Mincho"/>
        </w:rPr>
        <w:t xml:space="preserve">   REPUBLIKA HRVATSKA</w:t>
      </w:r>
    </w:p>
    <w:p w:rsidRDefault="00A000A5" w:rsidP="00910611" w:rsidR="00A000A5">
      <w:r>
        <w:rPr>
          <w:rFonts w:eastAsia="MS Mincho"/>
        </w:rPr>
        <w:t>TRGOVAČKI SUD U RIJECI</w:t>
      </w:r>
    </w:p>
    <w:p w:rsidRDefault="00A000A5" w:rsidR="00A000A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sucu </w:t>
      </w:r>
      <w:r w:rsidR="00B63CA1">
        <w:t xml:space="preserve">pojedincu </w:t>
      </w:r>
      <w:r w:rsidR="00A83E5B" w:rsidRPr="00A83E5B">
        <w:t xml:space="preserve">Danieli Korlević, u stečajnom postupku nad dužnikom </w:t>
      </w:r>
      <w:r w:rsidR="00B63CA1">
        <w:rPr>
          <w:b/>
        </w:rPr>
        <w:t>GRADNJA – INŽENJERING d.o.o. Malinska, Oštrobradići, Oštrobradići 62, OIB 21564418551</w:t>
      </w:r>
      <w:r w:rsidR="00FC64A5">
        <w:rPr>
          <w:b/>
        </w:rPr>
        <w:t xml:space="preserve">,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A000A5">
        <w:t>20</w:t>
      </w:r>
      <w:r w:rsidR="00317945">
        <w:t>. studenoga</w:t>
      </w:r>
      <w:r w:rsidR="004435B0">
        <w:t xml:space="preserve"> 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55147F">
      <w:pPr>
        <w:jc w:val="center"/>
        <w:rPr>
          <w:bCs/>
        </w:rPr>
      </w:pPr>
      <w:r w:rsidRPr="0055147F">
        <w:rPr>
          <w:bCs/>
        </w:rPr>
        <w:t xml:space="preserve"> </w:t>
      </w:r>
      <w:r w:rsidR="00FF34F0" w:rsidRPr="0055147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5D71EF" w:rsidR="005D71EF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317945">
        <w:t>e</w:t>
      </w:r>
      <w:r>
        <w:t xml:space="preserve"> stečajnog dužnika upisan</w:t>
      </w:r>
      <w:r w:rsidR="00317945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B63CA1">
        <w:t>Krk</w:t>
      </w:r>
      <w:r w:rsidR="001F5EA6">
        <w:t>,</w:t>
      </w:r>
      <w:r w:rsidR="00B63CA1">
        <w:t xml:space="preserve"> </w:t>
      </w:r>
      <w:r w:rsidR="00317945">
        <w:t xml:space="preserve"> </w:t>
      </w:r>
    </w:p>
    <w:p w:rsidRDefault="005D71EF" w:rsidP="005D71EF" w:rsidR="005D71EF">
      <w:pPr>
        <w:pStyle w:val="Odlomakpopisa"/>
        <w:ind w:left="1080"/>
        <w:jc w:val="both"/>
      </w:pPr>
      <w:r>
        <w:t xml:space="preserve">3. etaža: 32/100  </w:t>
      </w:r>
    </w:p>
    <w:p w:rsidRDefault="005D71EF" w:rsidP="005D71EF" w:rsidR="00BE3606">
      <w:pPr>
        <w:pStyle w:val="Odlomakpopisa"/>
        <w:ind w:left="1080"/>
        <w:jc w:val="both"/>
      </w:pPr>
      <w:r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Bogović.</w:t>
      </w:r>
    </w:p>
    <w:p w:rsidRDefault="00BE3606" w:rsidP="007664ED" w:rsidR="007664ED">
      <w:pPr>
        <w:jc w:val="both"/>
      </w:pPr>
      <w:r>
        <w:tab/>
        <w:t xml:space="preserve">      za dan</w:t>
      </w:r>
    </w:p>
    <w:p w:rsidRDefault="005D71EF" w:rsidP="007664ED" w:rsidR="007664ED">
      <w:pPr>
        <w:jc w:val="center"/>
        <w:rPr>
          <w:b/>
        </w:rPr>
      </w:pPr>
      <w:r>
        <w:rPr>
          <w:b/>
        </w:rPr>
        <w:t>17. siječnja 2018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687860">
        <w:rPr>
          <w:b/>
        </w:rPr>
        <w:t>0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</w:t>
      </w:r>
      <w:r w:rsidR="00317945">
        <w:t>:</w:t>
      </w:r>
    </w:p>
    <w:p w:rsidRDefault="005D71EF" w:rsidP="00317945" w:rsidR="00687860">
      <w:pPr>
        <w:pStyle w:val="Odlomakpopisa"/>
        <w:ind w:left="1776"/>
        <w:jc w:val="both"/>
      </w:pPr>
      <w:r>
        <w:t>H-ABDUCO d.o.o. Zagreb, Slavonska avenija 6a i</w:t>
      </w:r>
    </w:p>
    <w:p w:rsidRDefault="005D71EF" w:rsidP="005D71EF" w:rsidR="00317945">
      <w:pPr>
        <w:pStyle w:val="Odlomakpopisa"/>
        <w:tabs>
          <w:tab w:pos="3802" w:val="left"/>
        </w:tabs>
        <w:ind w:left="1776"/>
        <w:jc w:val="both"/>
      </w:pPr>
      <w:r>
        <w:t>Ponikve usluga d.o.o. Krk</w:t>
      </w:r>
      <w:r w:rsidR="00317945">
        <w:tab/>
      </w: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5D71EF">
        <w:t>20</w:t>
      </w:r>
      <w:r w:rsidR="00317945">
        <w:t>. studenoga 2017</w:t>
      </w:r>
      <w:r w:rsidR="007102B3" w:rsidRPr="00FF34F0">
        <w:t>. godine</w:t>
      </w:r>
    </w:p>
    <w:p w:rsidRDefault="001D4B71" w:rsidP="00CF02E4" w:rsidR="001D4B71" w:rsidRPr="005D71EF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5D71EF">
        <w:t xml:space="preserve">      </w:t>
      </w:r>
      <w:r w:rsidR="00CD11BF" w:rsidRPr="005D71EF">
        <w:t xml:space="preserve"> </w:t>
      </w:r>
      <w:r w:rsidR="008216E1" w:rsidRPr="005D71EF">
        <w:t xml:space="preserve">              </w:t>
      </w:r>
      <w:r w:rsidR="00EB6853" w:rsidRPr="005D71EF">
        <w:t xml:space="preserve">             </w:t>
      </w:r>
      <w:r w:rsidR="00703E13" w:rsidRPr="005D71EF">
        <w:t xml:space="preserve">   </w:t>
      </w:r>
      <w:r w:rsidR="00EB6853" w:rsidRPr="005D71EF">
        <w:t xml:space="preserve"> </w:t>
      </w:r>
      <w:r w:rsidR="00346D1C" w:rsidRPr="005D71EF">
        <w:t xml:space="preserve">  </w:t>
      </w:r>
      <w:r w:rsidR="005D71EF" w:rsidRPr="005D71EF">
        <w:t>S</w:t>
      </w:r>
      <w:r w:rsidRPr="005D71EF">
        <w:t>udac</w:t>
      </w:r>
    </w:p>
    <w:p w:rsidRDefault="001D4B71" w:rsidP="00841BF2" w:rsidR="001D4B71" w:rsidRPr="00F531E0">
      <w:pPr>
        <w:ind w:firstLine="708" w:left="1416"/>
        <w:jc w:val="right"/>
        <w:rPr>
          <w:b/>
          <w:szCs w:val="20"/>
        </w:rPr>
      </w:pPr>
      <w:r w:rsidRPr="00FF34F0">
        <w:t xml:space="preserve">                                         </w:t>
      </w:r>
      <w:r w:rsidR="005D71EF">
        <w:t xml:space="preserve">                     </w:t>
      </w:r>
      <w:r w:rsidRPr="00FF34F0">
        <w:t xml:space="preserve">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A000A5" w:rsidP="007664ED" w:rsidR="00A000A5" w:rsidRPr="00A000A5">
      <w:pPr>
        <w:jc w:val="both"/>
        <w:rPr>
          <w:b/>
          <w:szCs w:val="20"/>
        </w:rPr>
      </w:pPr>
      <w:r w:rsidRPr="00A000A5">
        <w:rPr>
          <w:b/>
          <w:szCs w:val="20"/>
        </w:rPr>
        <w:t>UPUTA P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r w:rsidR="0055147F">
        <w:rPr>
          <w:szCs w:val="20"/>
        </w:rPr>
        <w:t>19</w:t>
      </w:r>
      <w:r w:rsidRPr="00F531E0">
        <w:rPr>
          <w:szCs w:val="20"/>
        </w:rPr>
        <w:t>. st.</w:t>
      </w:r>
      <w:r w:rsidR="0055147F">
        <w:rPr>
          <w:szCs w:val="20"/>
        </w:rPr>
        <w:t>7</w:t>
      </w:r>
      <w:r w:rsidRPr="00F531E0">
        <w:rPr>
          <w:szCs w:val="20"/>
        </w:rPr>
        <w:t>. SZ-a).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5D71EF">
        <w:rPr>
          <w:sz w:val="20"/>
          <w:szCs w:val="20"/>
        </w:rPr>
        <w:t>Ranka Herljević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FC64A5">
        <w:rPr>
          <w:sz w:val="20"/>
          <w:szCs w:val="20"/>
        </w:rPr>
        <w:t xml:space="preserve">ci </w:t>
      </w:r>
      <w:r w:rsidR="001F5EA6" w:rsidRPr="00687860">
        <w:rPr>
          <w:sz w:val="20"/>
          <w:szCs w:val="20"/>
        </w:rPr>
        <w:t xml:space="preserve"> </w:t>
      </w:r>
    </w:p>
    <w:p w:rsidRDefault="005D71EF" w:rsidP="00317945" w:rsidR="005D71EF" w:rsidRPr="005D71EF">
      <w:pPr>
        <w:pStyle w:val="Odlomakpopisa"/>
        <w:ind w:left="1776"/>
        <w:jc w:val="both"/>
        <w:rPr>
          <w:sz w:val="20"/>
        </w:rPr>
      </w:pPr>
      <w:r w:rsidRPr="005D71EF">
        <w:rPr>
          <w:sz w:val="16"/>
        </w:rPr>
        <w:t xml:space="preserve"> </w:t>
      </w:r>
      <w:r w:rsidRPr="005D71EF">
        <w:rPr>
          <w:sz w:val="16"/>
        </w:rPr>
        <w:tab/>
      </w:r>
      <w:r w:rsidRPr="005D71EF">
        <w:rPr>
          <w:sz w:val="20"/>
        </w:rPr>
        <w:t>H-ABDUCO d.o.o. Zagreb, Slavonska avenija 6a i</w:t>
      </w:r>
    </w:p>
    <w:p w:rsidRDefault="005D71EF" w:rsidP="00317945" w:rsidR="00317945" w:rsidRPr="005D71EF">
      <w:pPr>
        <w:pStyle w:val="Odlomakpopisa"/>
        <w:ind w:left="1440"/>
        <w:jc w:val="both"/>
        <w:rPr>
          <w:sz w:val="16"/>
          <w:szCs w:val="20"/>
        </w:rPr>
      </w:pPr>
      <w:r w:rsidRPr="005D71EF">
        <w:rPr>
          <w:sz w:val="20"/>
        </w:rPr>
        <w:tab/>
        <w:t>Ponikve usluga d.o.o. Krk</w:t>
      </w:r>
    </w:p>
    <w:p w:rsidRDefault="007664ED" w:rsidP="0031794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5D71EF">
        <w:rPr>
          <w:sz w:val="20"/>
          <w:szCs w:val="20"/>
        </w:rPr>
        <w:t>20</w:t>
      </w:r>
      <w:r w:rsidR="00317945">
        <w:rPr>
          <w:sz w:val="20"/>
          <w:szCs w:val="20"/>
        </w:rPr>
        <w:t>.11</w:t>
      </w:r>
      <w:r w:rsidR="006602F6">
        <w:rPr>
          <w:sz w:val="20"/>
          <w:szCs w:val="20"/>
        </w:rPr>
        <w:t>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0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B63CA1">
      <w:t>1125/16-45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17945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147F"/>
    <w:rsid w:val="00552B2A"/>
    <w:rsid w:val="005A35E1"/>
    <w:rsid w:val="005C6151"/>
    <w:rsid w:val="005D456D"/>
    <w:rsid w:val="005D71EF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4065C"/>
    <w:rsid w:val="00841BF2"/>
    <w:rsid w:val="0085059A"/>
    <w:rsid w:val="008612A1"/>
    <w:rsid w:val="00861ECF"/>
    <w:rsid w:val="00872969"/>
    <w:rsid w:val="008A087B"/>
    <w:rsid w:val="008D3873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000A5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63CA1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1797</properties:Characters>
  <properties:Lines>58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2017-11-20T12:33:00Z</dcterms:created>
  <dc:creator>dcmelik</dc:creator>
  <cp:lastModifiedBy>Jasna Radulović</cp:lastModifiedBy>
  <cp:lastPrinted>2017-11-20T12:48:00Z</cp:lastPrinted>
  <dcterms:modified xmlns:xsi="http://www.w3.org/2001/XMLSchema-instance" xsi:type="dcterms:W3CDTF">2017-11-20T12:51:00Z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