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3020" w14:paraId="bf8302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830B38">
        <w:rPr>
          <w:b/>
          <w:lang w:val="hr-HR"/>
        </w:rPr>
        <w:t>514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30B38">
        <w:rPr>
          <w:lang w:val="hr-HR"/>
        </w:rPr>
        <w:t>SARA BEŠLIĆ d.o.o. Split, Put sv. Lovre 14, OIB: 74638218418, MBS: 060240812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30B38">
        <w:rPr>
          <w:lang w:val="hr-HR"/>
        </w:rPr>
        <w:t>SARA BEŠLIĆ d.o.o. Split, Put sv. Lovre 14, OIB: 74638218418, MBS: 060240812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89134C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5449A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30B38">
        <w:rPr>
          <w:lang w:val="hr-HR"/>
        </w:rPr>
        <w:t>SARA BEŠLIĆ d.o.o. Split, Put sv. Lovre 14, OIB: 74638218418, MBS: 060240812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830B38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830B38">
        <w:rPr>
          <w:lang w:val="hr-HR"/>
        </w:rPr>
        <w:t>SARA BEŠLIĆ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30B38">
        <w:rPr>
          <w:lang w:val="hr-HR"/>
        </w:rPr>
        <w:t>1336</w:t>
      </w:r>
      <w:r>
        <w:rPr>
          <w:lang w:val="hr-HR"/>
        </w:rPr>
        <w:t xml:space="preserve"> dan</w:t>
      </w:r>
      <w:r w:rsidR="00126AA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30B38">
        <w:rPr>
          <w:lang w:val="hr-HR"/>
        </w:rPr>
        <w:t>171.293,62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830B38" w:rsidP="00403F01" w:rsidR="00830B3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D4D99" w:rsidRPr="006D4D9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30B38">
      <w:t>1514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26AA4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5449A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D4D99"/>
    <w:rsid w:val="006E3551"/>
    <w:rsid w:val="00736EF6"/>
    <w:rsid w:val="00743750"/>
    <w:rsid w:val="007725FF"/>
    <w:rsid w:val="007A51CD"/>
    <w:rsid w:val="007A74B6"/>
    <w:rsid w:val="00830B38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D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D9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D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D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D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4D9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4D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4D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St-1514/2015</izvorni_sadrzaj>
    <derivirana_varijabla naziv="DomainObject.Predmet.OznakaBroj_1">St-1514/2015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BEŠLIĆ za trgovinu društvo s ograničenom odgovornošću</izvorni_sadrzaj>
    <derivirana_varijabla naziv="DomainObject.Predmet.ProtustrankaFormated_1">  SARA BEŠLIĆ za trgovinu društvo s ograničenom odgovornošću</derivirana_varijabla>
  </DomainObject.Predmet.ProtustrankaFormated>
  <DomainObject.Predmet.ProtustrankaFormatedOIB>
    <izvorni_sadrzaj>  SARA BEŠLIĆ za trgovinu društvo s ograničenom odgovornošću, OIB 74638218418</izvorni_sadrzaj>
    <derivirana_varijabla naziv="DomainObject.Predmet.ProtustrankaFormatedOIB_1">  SARA BEŠLIĆ za trgovinu društvo s ograničenom odgovornošću, OIB 74638218418</derivirana_varijabla>
  </DomainObject.Predmet.ProtustrankaFormatedOIB>
  <DomainObject.Predmet.ProtustrankaFormatedWithAdress>
    <izvorni_sadrzaj> SARA BEŠLIĆ za trgovinu društvo s ograničenom odgovornošću, Put Sv.Lovre 14, 21000 Split</izvorni_sadrzaj>
    <derivirana_varijabla naziv="DomainObject.Predmet.ProtustrankaFormatedWithAdress_1"> SARA BEŠLIĆ za trgovinu društvo s ograničenom odgovornošću, Put Sv.Lovre 14, 21000 Split</derivirana_varijabla>
  </DomainObject.Predmet.ProtustrankaFormatedWithAdress>
  <DomainObject.Predmet.ProtustrankaFormatedWithAdressOIB>
    <izvorni_sadrzaj> SARA BEŠLIĆ za trgovinu društvo s ograničenom odgovornošću, OIB 74638218418, Put Sv.Lovre 14, 21000 Split</izvorni_sadrzaj>
    <derivirana_varijabla naziv="DomainObject.Predmet.ProtustrankaFormatedWithAdressOIB_1"> SARA BEŠLIĆ za trgovinu društvo s ograničenom odgovornošću, OIB 74638218418, Put Sv.Lovre 14, 21000 Split</derivirana_varijabla>
  </DomainObject.Predmet.ProtustrankaFormatedWithAdressOIB>
  <DomainObject.Predmet.ProtustrankaWithAdress>
    <izvorni_sadrzaj>SARA BEŠLIĆ za trgovinu društvo s ograničenom odgovornošću Put Sv.Lovre 14, 21000 Split</izvorni_sadrzaj>
    <derivirana_varijabla naziv="DomainObject.Predmet.ProtustrankaWithAdress_1">SARA BEŠLIĆ za trgovinu društvo s ograničenom odgovornošću Put Sv.Lovre 14, 21000 Split</derivirana_varijabla>
  </DomainObject.Predmet.ProtustrankaWithAdress>
  <DomainObject.Predmet.ProtustrankaWithAdressOIB>
    <izvorni_sadrzaj>SARA BEŠLIĆ za trgovinu društvo s ograničenom odgovornošću, OIB 74638218418, Put Sv.Lovre 14, 21000 Split</izvorni_sadrzaj>
    <derivirana_varijabla naziv="DomainObject.Predmet.ProtustrankaWithAdressOIB_1">SARA BEŠLIĆ za trgovinu društvo s ograničenom odgovornošću, OIB 74638218418, Put Sv.Lovre 14, 21000 Split</derivirana_varijabla>
  </DomainObject.Predmet.ProtustrankaWithAdressOIB>
  <DomainObject.Predmet.ProtustrankaNazivFormated>
    <izvorni_sadrzaj>SARA BEŠLIĆ za trgovinu društvo s ograničenom odgovornošću</izvorni_sadrzaj>
    <derivirana_varijabla naziv="DomainObject.Predmet.ProtustrankaNazivFormated_1">SARA BEŠLIĆ za trgovinu društvo s ograničenom odgovornošću</derivirana_varijabla>
  </DomainObject.Predmet.ProtustrankaNazivFormated>
  <DomainObject.Predmet.ProtustrankaNazivFormatedOIB>
    <izvorni_sadrzaj>SARA BEŠLIĆ za trgovinu društvo s ograničenom odgovornošću, OIB 74638218418</izvorni_sadrzaj>
    <derivirana_varijabla naziv="DomainObject.Predmet.ProtustrankaNazivFormatedOIB_1">SARA BEŠLIĆ za trgovinu društvo s ograničenom odgovornošću, OIB 74638218418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171293.62</izvorni_sadrzaj>
    <derivirana_varijabla naziv="DomainObject.Predmet.TrenutnaVrijednost_1">171293.62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SARA BEŠLIĆ za trgovinu društvo s ograničenom odgovornošću</item>
    </izvorni_sadrzaj>
    <derivirana_varijabla naziv="DomainObject.Predmet.ProtuStrankaListFormated_1">
      <item>SARA BEŠLIĆ za trgovinu društvo s ograničenom odgovornošću</item>
    </derivirana_varijabla>
  </DomainObject.Predmet.ProtuStrankaListFormated>
  <DomainObject.Predmet.ProtuStrankaListFormatedOIB>
    <izvorni_sadrzaj>
      <item>SARA BEŠLIĆ za trgovinu društvo s ograničenom odgovornošću, OIB 74638218418</item>
    </izvorni_sadrzaj>
    <derivirana_varijabla naziv="DomainObject.Predmet.ProtuStrankaListFormatedOIB_1">
      <item>SARA BEŠLIĆ za trgovinu društvo s ograničenom odgovornošću, OIB 74638218418</item>
    </derivirana_varijabla>
  </DomainObject.Predmet.ProtuStrankaListFormatedOIB>
  <DomainObject.Predmet.ProtuStrankaListFormatedWithAdress>
    <izvorni_sadrzaj>
      <item>SARA BEŠLIĆ za trgovinu društvo s ograničenom odgovornošću, Put Sv.Lovre 14, 21000 Split</item>
    </izvorni_sadrzaj>
    <derivirana_varijabla naziv="DomainObject.Predmet.ProtuStrankaListFormatedWithAdress_1">
      <item>SARA BEŠLIĆ za trgovinu društvo s ograničenom odgovornošću, Put Sv.Lovre 14, 21000 Split</item>
    </derivirana_varijabla>
  </DomainObject.Predmet.ProtuStrankaListFormatedWithAdress>
  <DomainObject.Predmet.ProtuStrankaListFormatedWithAdressOIB>
    <izvorni_sadrzaj>
      <item>SARA BEŠLIĆ za trgovinu društvo s ograničenom odgovornošću, OIB 74638218418, Put Sv.Lovre 14, 21000 Split</item>
    </izvorni_sadrzaj>
    <derivirana_varijabla naziv="DomainObject.Predmet.ProtuStrankaListFormatedWithAdressOIB_1">
      <item>SARA BEŠLIĆ za trgovinu društvo s ograničenom odgovornošću, OIB 74638218418, Put Sv.Lovre 14, 21000 Split</item>
    </derivirana_varijabla>
  </DomainObject.Predmet.ProtuStrankaListFormatedWithAdressOIB>
  <DomainObject.Predmet.ProtuStrankaListNazivFormated>
    <izvorni_sadrzaj>
      <item>SARA BEŠLIĆ za trgovinu društvo s ograničenom odgovornošću</item>
    </izvorni_sadrzaj>
    <derivirana_varijabla naziv="DomainObject.Predmet.ProtuStrankaListNazivFormated_1">
      <item>SARA BEŠLIĆ za trgovinu društvo s ograničenom odgovornošću</item>
    </derivirana_varijabla>
  </DomainObject.Predmet.ProtuStrankaListNazivFormated>
  <DomainObject.Predmet.ProtuStrankaListNazivFormatedOIB>
    <izvorni_sadrzaj>
      <item>SARA BEŠLIĆ za trgovinu društvo s ograničenom odgovornošću, OIB 74638218418</item>
    </izvorni_sadrzaj>
    <derivirana_varijabla naziv="DomainObject.Predmet.ProtuStrankaListNazivFormatedOIB_1">
      <item>SARA BEŠLIĆ za trgovinu društvo s ograničenom odgovornošću, OIB 74638218418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SARA BEŠLIĆ za trgovinu društvo s ograničenom odgovornošću</izvorni_sadrzaj>
    <derivirana_varijabla naziv="DomainObject.Predmet.ProtustrankaIDrugi_1">SARA BEŠLIĆ za trgovinu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SARA BEŠLIĆ za trgovinu društvo s ograničenom odgovornošću, OIB 74638218418, Put Sv.Lovre 14, 21000 Split</izvorni_sadrzaj>
    <derivirana_varijabla naziv="DomainObject.Predmet.ProtustrankaIDrugiAdressOIB_1">SARA BEŠLIĆ za trgovinu društvo s ograničenom odgovornošću, OIB 74638218418, Put Sv.Lovre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 BEŠLIĆ za trgovinu društvo s ograničenom odgovornošću</item>
      <item>FINANCIJSKA AGENCIJA,RC SPLIT</item>
    </izvorni_sadrzaj>
    <derivirana_varijabla naziv="DomainObject.Predmet.SudioniciListNaziv_1">
      <item>SARA BEŠLIĆ za trgovinu društvo s ograničenom odgovornošću</item>
      <item>FINANCIJSKA AGENCIJA,RC SPLIT</item>
    </derivirana_varijabla>
  </DomainObject.Predmet.SudioniciListNaziv>
  <DomainObject.Predmet.SudioniciListAdressOIB>
    <izvorni_sadrzaj>
      <item>SARA BEŠLIĆ za trgovinu društvo s ograničenom odgovornošću, OIB 74638218418, Put Sv.Lovre 14,21000 Split</item>
      <item>FINANCIJSKA AGENCIJA,RC SPLIT, OIB 85821130368, Mažuranićevo šetalište 24b,21000 Split</item>
    </izvorni_sadrzaj>
    <derivirana_varijabla naziv="DomainObject.Predmet.SudioniciListAdressOIB_1">
      <item>SARA BEŠLIĆ za trgovinu društvo s ograničenom odgovornošću, OIB 74638218418, Put Sv.Lovre 14,21000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74638218418</item>
      <item>, OIB 85821130368</item>
    </izvorni_sadrzaj>
    <derivirana_varijabla naziv="DomainObject.Predmet.SudioniciListNazivOIB_1">
      <item>, OIB 74638218418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43AE2-9ADC-42A5-8FBB-D8DD50D7E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4018</properties:Characters>
  <properties:Lines>110</properties:Lines>
  <properties:Paragraphs>35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2015-12-31T08:44:00Z</cp:lastPrinted>
  <dcterms:modified xmlns:xsi="http://www.w3.org/2001/XMLSchema-instance" xsi:type="dcterms:W3CDTF">2015-12-31T08:45:00Z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