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fd31" w14:paraId="db9fd3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4C79" w:rsidP="00004C79" w:rsidR="00004C7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St-352/2016-2.</w:t>
      </w:r>
    </w:p>
    <w:p w:rsidRDefault="00004C79" w:rsidP="00004C79" w:rsidR="00004C79">
      <w:pPr>
        <w:jc w:val="center"/>
        <w:rPr>
          <w:rFonts w:cs="Arial" w:hAnsi="Arial" w:ascii="Arial"/>
          <w:b/>
          <w:noProof/>
        </w:rPr>
      </w:pPr>
    </w:p>
    <w:p w:rsidRDefault="00004C79" w:rsidP="00004C79" w:rsidR="00004C79">
      <w:pPr>
        <w:jc w:val="center"/>
        <w:rPr>
          <w:rFonts w:cs="Arial" w:hAnsi="Arial" w:ascii="Arial"/>
          <w:b/>
          <w:noProof/>
        </w:rPr>
      </w:pPr>
    </w:p>
    <w:p w:rsidRDefault="00004C79" w:rsidP="00004C79" w:rsidR="00004C7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04C79" w:rsidP="00004C79" w:rsidR="00004C7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04C79" w:rsidP="00004C79" w:rsidR="00004C79">
      <w:pPr>
        <w:outlineLvl w:val="0"/>
        <w:rPr>
          <w:rFonts w:cs="Arial" w:hAnsi="Arial" w:ascii="Arial"/>
          <w:noProof/>
        </w:rPr>
      </w:pPr>
    </w:p>
    <w:p w:rsidRDefault="00004C79" w:rsidP="00004C79" w:rsidR="00004C7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LISAK d.o.o. za promet i usluge iz </w:t>
      </w:r>
      <w:proofErr w:type="spellStart"/>
      <w:r>
        <w:rPr>
          <w:rFonts w:cs="Arial" w:hAnsi="Arial" w:ascii="Arial"/>
        </w:rPr>
        <w:t>Marčana</w:t>
      </w:r>
      <w:proofErr w:type="spellEnd"/>
      <w:r>
        <w:rPr>
          <w:rFonts w:cs="Arial" w:hAnsi="Arial" w:ascii="Arial"/>
        </w:rPr>
        <w:t xml:space="preserve"> 79, MBS 010080590, OIB 96703708770, d</w:t>
      </w:r>
      <w:r>
        <w:rPr>
          <w:rFonts w:cs="Arial" w:hAnsi="Arial" w:ascii="Arial"/>
          <w:noProof/>
        </w:rPr>
        <w:t>ana 10. listopada 2016. godine</w:t>
      </w:r>
    </w:p>
    <w:p w:rsidRDefault="00004C79" w:rsidP="00004C79" w:rsidR="00004C79">
      <w:pPr>
        <w:ind w:firstLine="851"/>
        <w:jc w:val="both"/>
        <w:rPr>
          <w:rFonts w:cs="Arial" w:hAnsi="Arial" w:ascii="Arial"/>
          <w:noProof/>
        </w:rPr>
      </w:pPr>
    </w:p>
    <w:p w:rsidRDefault="00004C79" w:rsidP="00004C79" w:rsidR="00004C7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04C79" w:rsidP="00004C79" w:rsidR="00004C7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LISAK d.o.o. za promet i usluge iz </w:t>
      </w:r>
      <w:proofErr w:type="spellStart"/>
      <w:r>
        <w:rPr>
          <w:rFonts w:cs="Arial" w:hAnsi="Arial" w:ascii="Arial"/>
        </w:rPr>
        <w:t>Marčana</w:t>
      </w:r>
      <w:proofErr w:type="spellEnd"/>
      <w:r>
        <w:rPr>
          <w:rFonts w:cs="Arial" w:hAnsi="Arial" w:ascii="Arial"/>
        </w:rPr>
        <w:t xml:space="preserve"> 79, MBS 010080590, OIB 96703708770.</w:t>
      </w:r>
    </w:p>
    <w:p w:rsidRDefault="00004C79" w:rsidP="00004C79" w:rsidR="00004C7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04C79" w:rsidP="00004C79" w:rsidR="00004C7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siječnja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04C79" w:rsidP="00004C79" w:rsidR="00004C79">
      <w:pPr>
        <w:ind w:firstLine="851"/>
        <w:jc w:val="both"/>
        <w:rPr>
          <w:rFonts w:cs="Arial" w:hAnsi="Arial" w:ascii="Arial"/>
          <w:noProof/>
        </w:rPr>
      </w:pPr>
    </w:p>
    <w:p w:rsidRDefault="00004C79" w:rsidP="00004C79" w:rsidR="00004C7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004C79" w:rsidP="00004C79" w:rsidR="00004C7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Mario Lisak</w:t>
      </w:r>
    </w:p>
    <w:p w:rsidRDefault="00004C79" w:rsidP="00004C79" w:rsidR="00004C79">
      <w:pPr>
        <w:ind w:left="851"/>
        <w:jc w:val="both"/>
        <w:rPr>
          <w:rFonts w:cs="Arial" w:hAnsi="Arial" w:ascii="Arial"/>
          <w:noProof/>
        </w:rPr>
      </w:pPr>
    </w:p>
    <w:p w:rsidRDefault="00004C79" w:rsidP="00004C79" w:rsidR="00004C7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Mariu Lisak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04C79" w:rsidP="00004C79" w:rsidR="00004C7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04C79" w:rsidP="00004C79" w:rsidR="00004C7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004C79" w:rsidP="00004C79" w:rsidR="00004C7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120 dana, u ukupnom iznosu od 116.723,99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04C79" w:rsidP="00004C79" w:rsidR="00004C7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04C79" w:rsidP="00004C79" w:rsidR="00004C7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04C79" w:rsidP="00004C79" w:rsidR="00004C7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004C79" w:rsidP="00004C79" w:rsidR="00004C7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004C79" w:rsidP="00004C79" w:rsidR="00004C79">
      <w:pPr>
        <w:jc w:val="both"/>
        <w:rPr>
          <w:rFonts w:cs="Arial" w:hAnsi="Arial" w:ascii="Arial"/>
          <w:noProof/>
        </w:rPr>
      </w:pPr>
    </w:p>
    <w:p w:rsidRDefault="00004C79" w:rsidP="00004C79" w:rsidR="00004C7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004C79" w:rsidP="00004C79" w:rsidR="00004C7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004C79" w:rsidP="00004C79" w:rsidR="00004C7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04C79" w:rsidP="00004C79" w:rsidR="00004C79">
      <w:pPr>
        <w:jc w:val="both"/>
        <w:rPr>
          <w:rFonts w:cs="Arial" w:hAnsi="Arial" w:ascii="Arial"/>
          <w:noProof/>
        </w:rPr>
      </w:pPr>
    </w:p>
    <w:p w:rsidRDefault="00004C79" w:rsidP="00004C79" w:rsidR="00004C7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04C79" w:rsidP="00004C79" w:rsidR="00004C7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004C79" w:rsidP="00004C79" w:rsidR="00004C7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004C79" w:rsidP="00004C79" w:rsidR="00004C7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004C79" w:rsidP="00004C79" w:rsidR="00004C7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04C79" w:rsidP="00004C79" w:rsidR="00004C7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004C79" w:rsidP="00004C79" w:rsidR="00004C79">
      <w:pPr>
        <w:rPr>
          <w:rFonts w:cs="Arial" w:hAnsi="Arial" w:ascii="Arial"/>
        </w:rPr>
      </w:pPr>
    </w:p>
    <w:p w:rsidRDefault="00004C79" w:rsidP="00004C79" w:rsidR="00004C7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C79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54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St-352/2016-2</izvorni_sadrzaj>
    <derivirana_varijabla naziv="DomainObject.Oznaka_1">St-352/2016-2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LISAK d.o.o. za promet i usluge zastupanog po punomoćniku Mario Lisak</izvorni_sadrzaj>
    <derivirana_varijabla naziv="DomainObject.Predmet.ProtustrankaFormated_1">  LISAK d.o.o. za promet i usluge zastupanog po punomoćniku Mario Lisak</derivirana_varijabla>
  </DomainObject.Predmet.ProtustrankaFormated>
  <DomainObject.Predmet.ProtustrankaFormatedOIB>
    <izvorni_sadrzaj>  LISAK d.o.o. za promet i usluge, OIB 96703708770 zastupanog po punomoćniku Mario Lisak</izvorni_sadrzaj>
    <derivirana_varijabla naziv="DomainObject.Predmet.ProtustrankaFormatedOIB_1">  LISAK d.o.o. za promet i usluge, OIB 96703708770 zastupanog po punomoćniku Mario Lisak</derivirana_varijabla>
  </DomainObject.Predmet.ProtustrankaFormatedOIB>
  <DomainObject.Predmet.ProtustrankaFormatedWithAdress>
    <izvorni_sadrzaj> LISAK d.o.o. za promet i usluge, Marčani 79, 43240 Marčani zastupanog po punomoćniku Mario Lisak</izvorni_sadrzaj>
    <derivirana_varijabla naziv="DomainObject.Predmet.ProtustrankaFormatedWithAdress_1"> LISAK d.o.o. za promet i usluge, Marčani 79, 43240 Marčani zastupanog po punomoćniku Mario Lisak</derivirana_varijabla>
  </DomainObject.Predmet.ProtustrankaFormatedWithAdress>
  <DomainObject.Predmet.ProtustrankaFormatedWithAdressOIB>
    <izvorni_sadrzaj> LISAK d.o.o. za promet i usluge, OIB 96703708770, Marčani 79, 43240 Marčani zastupanog po punomoćniku Mario Lisak</izvorni_sadrzaj>
    <derivirana_varijabla naziv="DomainObject.Predmet.ProtustrankaFormatedWithAdressOIB_1"> LISAK d.o.o. za promet i usluge, OIB 96703708770, Marčani 79, 43240 Marčani zastupanog po punomoćniku Mario Lisak</derivirana_varijabla>
  </DomainObject.Predmet.ProtustrankaFormatedWithAdressOIB>
  <DomainObject.Predmet.ProtustrankaWithAdress>
    <izvorni_sadrzaj>LISAK d.o.o. za promet i usluge Marčani 79, 43240 Marčani</izvorni_sadrzaj>
    <derivirana_varijabla naziv="DomainObject.Predmet.ProtustrankaWithAdress_1">LISAK d.o.o. za promet i usluge Marčani 79, 43240 Marčani</derivirana_varijabla>
  </DomainObject.Predmet.ProtustrankaWithAdress>
  <DomainObject.Predmet.ProtustrankaWithAdressOIB>
    <izvorni_sadrzaj>LISAK d.o.o. za promet i usluge, OIB 96703708770, Marčani 79, 43240 Marčani</izvorni_sadrzaj>
    <derivirana_varijabla naziv="DomainObject.Predmet.ProtustrankaWithAdressOIB_1">LISAK d.o.o. za promet i usluge, OIB 96703708770, Marčani 79, 43240 Marčani</derivirana_varijabla>
  </DomainObject.Predmet.ProtustrankaWithAdressOIB>
  <DomainObject.Predmet.ProtustrankaNazivFormated>
    <izvorni_sadrzaj>LISAK d.o.o. za promet i usluge</izvorni_sadrzaj>
    <derivirana_varijabla naziv="DomainObject.Predmet.ProtustrankaNazivFormated_1">LISAK d.o.o. za promet i usluge</derivirana_varijabla>
  </DomainObject.Predmet.ProtustrankaNazivFormated>
  <DomainObject.Predmet.ProtustrankaNazivFormatedOIB>
    <izvorni_sadrzaj>LISAK d.o.o. za promet i usluge, OIB 96703708770</izvorni_sadrzaj>
    <derivirana_varijabla naziv="DomainObject.Predmet.ProtustrankaNazivFormatedOIB_1">LISAK d.o.o. za promet i usluge, OIB 96703708770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LISAK d.o.o. za promet i usluge zastupanog po punomoćniku Mario Lisak</item>
    </izvorni_sadrzaj>
    <derivirana_varijabla naziv="DomainObject.Predmet.ProtuStrankaListFormated_1">
      <item>LISAK d.o.o. za promet i usluge zastupanog po punomoćniku Mario Lisak</item>
    </derivirana_varijabla>
  </DomainObject.Predmet.ProtuStrankaListFormated>
  <DomainObject.Predmet.ProtuStrankaListFormatedOIB>
    <izvorni_sadrzaj>
      <item>LISAK d.o.o. za promet i usluge, OIB 96703708770 zastupanog po punomoćniku Mario Lisak</item>
    </izvorni_sadrzaj>
    <derivirana_varijabla naziv="DomainObject.Predmet.ProtuStrankaListFormatedOIB_1">
      <item>LISAK d.o.o. za promet i usluge, OIB 96703708770 zastupanog po punomoćniku Mario Lisak</item>
    </derivirana_varijabla>
  </DomainObject.Predmet.ProtuStrankaListFormatedOIB>
  <DomainObject.Predmet.ProtuStrankaListFormatedWithAdress>
    <izvorni_sadrzaj>
      <item>LISAK d.o.o. za promet i usluge, Marčani 79, 43240 Marčani zastupanog po punomoćniku Mario Lisak</item>
    </izvorni_sadrzaj>
    <derivirana_varijabla naziv="DomainObject.Predmet.ProtuStrankaListFormatedWithAdress_1">
      <item>LISAK d.o.o. za promet i usluge, Marčani 79, 43240 Marčani zastupanog po punomoćniku Mario Lisak</item>
    </derivirana_varijabla>
  </DomainObject.Predmet.ProtuStrankaListFormatedWithAdress>
  <DomainObject.Predmet.ProtuStrankaListFormatedWithAdressOIB>
    <izvorni_sadrzaj>
      <item>LISAK d.o.o. za promet i usluge, OIB 96703708770, Marčani 79, 43240 Marčani zastupanog po punomoćniku Mario Lisak</item>
    </izvorni_sadrzaj>
    <derivirana_varijabla naziv="DomainObject.Predmet.ProtuStrankaListFormatedWithAdressOIB_1">
      <item>LISAK d.o.o. za promet i usluge, OIB 96703708770, Marčani 79, 43240 Marčani zastupanog po punomoćniku Mario Lisak</item>
    </derivirana_varijabla>
  </DomainObject.Predmet.ProtuStrankaListFormatedWithAdressOIB>
  <DomainObject.Predmet.ProtuStrankaListNazivFormated>
    <izvorni_sadrzaj>
      <item>LISAK d.o.o. za promet i usluge</item>
    </izvorni_sadrzaj>
    <derivirana_varijabla naziv="DomainObject.Predmet.ProtuStrankaListNazivFormated_1">
      <item>LISAK d.o.o. za promet i usluge</item>
    </derivirana_varijabla>
  </DomainObject.Predmet.ProtuStrankaListNazivFormated>
  <DomainObject.Predmet.ProtuStrankaListNazivFormatedOIB>
    <izvorni_sadrzaj>
      <item>LISAK d.o.o. za promet i usluge, OIB 96703708770</item>
    </izvorni_sadrzaj>
    <derivirana_varijabla naziv="DomainObject.Predmet.ProtuStrankaListNazivFormatedOIB_1">
      <item>LISAK d.o.o. za promet i usluge, OIB 96703708770</item>
    </derivirana_varijabla>
  </DomainObject.Predmet.ProtuStrankaListNazivFormatedOIB>
  <DomainObject.Predmet.OstaliListFormated>
    <izvorni_sadrzaj>
      <item>Mario Lisak punomoćnik sudionika u postupku LISAK d.o.o. za promet i usluge</item>
    </izvorni_sadrzaj>
    <derivirana_varijabla naziv="DomainObject.Predmet.OstaliListFormated_1">
      <item>Mario Lisak punomoćnik sudionika u postupku LISAK d.o.o. za promet i usluge</item>
    </derivirana_varijabla>
  </DomainObject.Predmet.OstaliListFormated>
  <DomainObject.Predmet.OstaliListFormatedOIB>
    <izvorni_sadrzaj>
      <item>Mario Lisak, OIB 47716237870 punomoćnik sudionika u postupku LISAK d.o.o. za promet i usluge</item>
    </izvorni_sadrzaj>
    <derivirana_varijabla naziv="DomainObject.Predmet.OstaliListFormatedOIB_1">
      <item>Mario Lisak, OIB 47716237870 punomoćnik sudionika u postupku LISAK d.o.o. za promet i usluge</item>
    </derivirana_varijabla>
  </DomainObject.Predmet.OstaliListFormatedOIB>
  <DomainObject.Predmet.OstaliListFormatedWithAdress>
    <izvorni_sadrzaj>
      <item>Mario Lisak, Marčani 79., 43240 Marčani punomoćnik sudionika u postupku LISAK d.o.o. za promet i usluge</item>
    </izvorni_sadrzaj>
    <derivirana_varijabla naziv="DomainObject.Predmet.OstaliListFormatedWithAdress_1">
      <item>Mario Lisak, Marčani 79., 43240 Marčani punomoćnik sudionika u postupku LISAK d.o.o. za promet i usluge</item>
    </derivirana_varijabla>
  </DomainObject.Predmet.OstaliListFormatedWithAdress>
  <DomainObject.Predmet.OstaliListFormatedWithAdressOIB>
    <izvorni_sadrzaj>
      <item>Mario Lisak, OIB 47716237870, Marčani 79., 43240 Marčani punomoćnik sudionika u postupku LISAK d.o.o. za promet i usluge</item>
    </izvorni_sadrzaj>
    <derivirana_varijabla naziv="DomainObject.Predmet.OstaliListFormatedWithAdressOIB_1">
      <item>Mario Lisak, OIB 47716237870, Marčani 79., 43240 Marčani punomoćnik sudionika u postupku LISAK d.o.o. za promet i usluge</item>
    </derivirana_varijabla>
  </DomainObject.Predmet.OstaliListFormatedWithAdressOIB>
  <DomainObject.Predmet.OstaliListNazivFormated>
    <izvorni_sadrzaj>
      <item>Mario Lisak</item>
    </izvorni_sadrzaj>
    <derivirana_varijabla naziv="DomainObject.Predmet.OstaliListNazivFormated_1">
      <item>Mario Lisak</item>
    </derivirana_varijabla>
  </DomainObject.Predmet.OstaliListNazivFormated>
  <DomainObject.Predmet.OstaliListNazivFormatedOIB>
    <izvorni_sadrzaj>
      <item>Mario Lisak, OIB 47716237870</item>
    </izvorni_sadrzaj>
    <derivirana_varijabla naziv="DomainObject.Predmet.OstaliListNazivFormatedOIB_1">
      <item>Mario Lisak, OIB 47716237870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St-352/2016-2</izvorni_sadrzaj>
    <derivirana_varijabla naziv="DomainObject.PoslovniBrojDokumenta_1">St-352/2016-2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LISAK d.o.o. za promet i usluge</izvorni_sadrzaj>
    <derivirana_varijabla naziv="DomainObject.Predmet.ProtustrankaIDrugi_1">LISAK d.o.o. za promet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LISAK d.o.o. za promet i usluge, OIB 96703708770, Marčani 79, 43240 Marčani</izvorni_sadrzaj>
    <derivirana_varijabla naziv="DomainObject.Predmet.ProtustrankaIDrugiAdressOIB_1">LISAK d.o.o. za promet i usluge, OIB 96703708770, Marčani 79, 43240 Marčani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LISAK d.o.o. za promet i usluge</item>
      <item>Mario Lisak</item>
    </izvorni_sadrzaj>
    <derivirana_varijabla naziv="DomainObject.Predmet.SudioniciListNaziv_1">
      <item>FINA, RC ZAGREB, Podružnica Bjelovar</item>
      <item>LISAK d.o.o. za promet i usluge</item>
      <item>Mario Lisak</item>
    </derivirana_varijabla>
  </DomainObject.Predmet.SudioniciListNaziv>
  <DomainObject.Predmet.SudioniciListAdressOIB>
    <izvorni_sadrzaj>
      <item>FINA, RC ZAGREB, Podružnica Bjelovar, OIB 85821130368, F. Supila 4,43000 Bjelovar</item>
      <item>LISAK d.o.o. za promet i usluge, OIB 96703708770, Marčani 79,43240 Marčani</item>
      <item>Mario Lisak, OIB 47716237870, Marčani 79.,43240 Marčani</item>
    </izvorni_sadrzaj>
    <derivirana_varijabla naziv="DomainObject.Predmet.SudioniciListAdressOIB_1">
      <item>FINA, RC ZAGREB, Podružnica Bjelovar, OIB 85821130368, F. Supila 4,43000 Bjelovar</item>
      <item>LISAK d.o.o. za promet i usluge, OIB 96703708770, Marčani 79,43240 Marčani</item>
      <item>Mario Lisak, OIB 47716237870, Marčani 79.,43240 Marčani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F9D91-161A-486D-BACC-E3C5EAE1B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2731</properties:Characters>
  <properties:Lines>74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