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cdc1" w14:paraId="b66cdc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</w:t>
      </w:r>
      <w:r w:rsidR="00C15CF0">
        <w:rPr>
          <w:szCs w:val="24"/>
          <w:lang w:val="hr-HR"/>
        </w:rPr>
        <w:t xml:space="preserve">   </w:t>
      </w:r>
      <w:r w:rsidR="008F6F4D"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C04E6">
        <w:rPr>
          <w:szCs w:val="24"/>
          <w:lang w:val="hr-HR"/>
        </w:rPr>
        <w:t>627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617BA4">
        <w:rPr>
          <w:szCs w:val="24"/>
          <w:lang w:val="hr-HR"/>
        </w:rPr>
        <w:t>-</w:t>
      </w:r>
      <w:r w:rsidR="00DC04E6">
        <w:rPr>
          <w:szCs w:val="24"/>
          <w:lang w:val="hr-HR"/>
        </w:rPr>
        <w:t>4</w:t>
      </w:r>
      <w:r w:rsidR="00C15CF0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C04E6">
        <w:rPr>
          <w:lang w:val="hr-HR"/>
        </w:rPr>
        <w:t xml:space="preserve">BALTICA  društvo s ograničenom odgovornošću za restauraciju umjetnina i predmeta od drveta, Andraševec, Kožuhova 18, </w:t>
      </w:r>
      <w:r w:rsidR="00DC04E6" w:rsidRPr="000664E3">
        <w:rPr>
          <w:lang w:val="hr-HR"/>
        </w:rPr>
        <w:t>MB</w:t>
      </w:r>
      <w:r w:rsidR="00DC04E6">
        <w:rPr>
          <w:lang w:val="hr-HR"/>
        </w:rPr>
        <w:t>S: 080673211, OIB: 00073615366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4170C0">
        <w:rPr>
          <w:lang w:val="hr-HR"/>
        </w:rPr>
        <w:t>02</w:t>
      </w:r>
      <w:r w:rsidR="00C15CF0">
        <w:rPr>
          <w:lang w:val="hr-HR"/>
        </w:rPr>
        <w:t xml:space="preserve">. </w:t>
      </w:r>
      <w:r w:rsidR="004170C0">
        <w:rPr>
          <w:lang w:val="hr-HR"/>
        </w:rPr>
        <w:t>kolovoza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C04E6">
        <w:rPr>
          <w:lang w:val="hr-HR"/>
        </w:rPr>
        <w:t xml:space="preserve">BALTICA  društvo s ograničenom odgovornošću za restauraciju umjetnina i predmeta od drveta, Andraševec, Kožuhova 18, </w:t>
      </w:r>
      <w:r w:rsidR="00DC04E6" w:rsidRPr="000664E3">
        <w:rPr>
          <w:lang w:val="hr-HR"/>
        </w:rPr>
        <w:t>MB</w:t>
      </w:r>
      <w:r w:rsidR="00DC04E6">
        <w:rPr>
          <w:lang w:val="hr-HR"/>
        </w:rPr>
        <w:t>S: 080673211, OIB: 00073615366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561137">
        <w:rPr>
          <w:szCs w:val="24"/>
          <w:lang w:val="hr-HR"/>
        </w:rPr>
        <w:t xml:space="preserve"> </w:t>
      </w:r>
      <w:r w:rsidR="00DC04E6">
        <w:rPr>
          <w:szCs w:val="24"/>
          <w:lang w:val="hr-HR"/>
        </w:rPr>
        <w:t>IVAN GJURAŠIĆ, iz Zagreba, Petrinjska 28, OIB:  66025260916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DC04E6">
        <w:rPr>
          <w:lang w:val="hr-HR"/>
        </w:rPr>
        <w:t xml:space="preserve">BALTICA  društvo s ograničenom odgovornošću za restauraciju umjetnina i predmeta od drveta, Andraševec, Kožuhova 18, </w:t>
      </w:r>
      <w:r w:rsidR="00DC04E6" w:rsidRPr="000664E3">
        <w:rPr>
          <w:lang w:val="hr-HR"/>
        </w:rPr>
        <w:t>MB</w:t>
      </w:r>
      <w:r w:rsidR="00DC04E6">
        <w:rPr>
          <w:lang w:val="hr-HR"/>
        </w:rPr>
        <w:t>S: 080673211, OIB: 00073615366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15C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F5E9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1699A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170C0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B1699A">
        <w:rPr>
          <w:szCs w:val="24"/>
          <w:lang w:val="hr-HR"/>
        </w:rPr>
        <w:t>627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227E22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4170C0">
        <w:rPr>
          <w:szCs w:val="24"/>
          <w:lang w:val="hr-HR"/>
        </w:rPr>
        <w:t>23</w:t>
      </w:r>
      <w:r w:rsidR="00227E22">
        <w:rPr>
          <w:szCs w:val="24"/>
          <w:lang w:val="hr-HR"/>
        </w:rPr>
        <w:t xml:space="preserve">. </w:t>
      </w:r>
      <w:r w:rsidR="004170C0">
        <w:rPr>
          <w:szCs w:val="24"/>
          <w:lang w:val="hr-HR"/>
        </w:rPr>
        <w:t>svibnja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 w:rsidR="00C15CF0">
        <w:rPr>
          <w:szCs w:val="24"/>
          <w:lang w:val="hr-HR"/>
        </w:rPr>
        <w:t xml:space="preserve">. </w:t>
      </w:r>
      <w:r w:rsidR="00B0042A">
        <w:rPr>
          <w:szCs w:val="24"/>
          <w:lang w:val="hr-HR"/>
        </w:rPr>
        <w:t>kolovoza</w:t>
      </w:r>
      <w:r w:rsidR="00C15CF0"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="0073779F">
        <w:rPr>
          <w:szCs w:val="24"/>
          <w:lang w:val="hr-HR"/>
        </w:rPr>
        <w:t xml:space="preserve">predlagatelju FINI </w:t>
      </w:r>
      <w:r w:rsidRPr="00FE7FBF">
        <w:rPr>
          <w:szCs w:val="24"/>
          <w:lang w:val="hr-HR"/>
        </w:rPr>
        <w:t>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0042A">
        <w:rPr>
          <w:szCs w:val="24"/>
          <w:lang w:val="hr-HR"/>
        </w:rPr>
        <w:t>02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780CDA">
        <w:rPr>
          <w:szCs w:val="24"/>
          <w:lang w:val="hr-HR"/>
        </w:rPr>
        <w:t>8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227E22" w:rsidP="00227E22" w:rsidR="000664E3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2AF" w:rsidR="00A732AF">
      <w:r>
        <w:separator/>
      </w:r>
    </w:p>
  </w:endnote>
  <w:endnote w:id="0" w:type="continuationSeparator">
    <w:p w:rsidRDefault="00A732AF" w:rsidR="00A7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2AF" w:rsidR="00A732AF">
      <w:r>
        <w:separator/>
      </w:r>
    </w:p>
  </w:footnote>
  <w:footnote w:id="0" w:type="continuationSeparator">
    <w:p w:rsidRDefault="00A732AF" w:rsidR="00A732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C04E6">
      <w:t>627</w:t>
    </w:r>
    <w:r w:rsidR="00864F33">
      <w:t>/201</w:t>
    </w:r>
    <w:r w:rsidR="008F6F4D">
      <w:t>6</w:t>
    </w:r>
    <w:r w:rsidR="00DC04E6">
      <w:t>-4</w:t>
    </w:r>
    <w:r w:rsidR="00617BA4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50F4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A635B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24FFD"/>
    <w:rsid w:val="00227E22"/>
    <w:rsid w:val="00230207"/>
    <w:rsid w:val="002434C0"/>
    <w:rsid w:val="002554EA"/>
    <w:rsid w:val="00267F36"/>
    <w:rsid w:val="00271286"/>
    <w:rsid w:val="002733CA"/>
    <w:rsid w:val="002C09EB"/>
    <w:rsid w:val="002D0C86"/>
    <w:rsid w:val="002D5E57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06EC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170C0"/>
    <w:rsid w:val="004279D3"/>
    <w:rsid w:val="004368C8"/>
    <w:rsid w:val="004509A3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527B3"/>
    <w:rsid w:val="00561137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27EA"/>
    <w:rsid w:val="005D3AF0"/>
    <w:rsid w:val="005E7F6D"/>
    <w:rsid w:val="005F51FA"/>
    <w:rsid w:val="005F55AA"/>
    <w:rsid w:val="00602B0B"/>
    <w:rsid w:val="00606637"/>
    <w:rsid w:val="00610074"/>
    <w:rsid w:val="00617BA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1569B"/>
    <w:rsid w:val="00725BCB"/>
    <w:rsid w:val="0073779F"/>
    <w:rsid w:val="007441A3"/>
    <w:rsid w:val="00747BBB"/>
    <w:rsid w:val="0076259E"/>
    <w:rsid w:val="00772F78"/>
    <w:rsid w:val="00780CDA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864A5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36E8B"/>
    <w:rsid w:val="00A531CB"/>
    <w:rsid w:val="00A60269"/>
    <w:rsid w:val="00A71555"/>
    <w:rsid w:val="00A732AF"/>
    <w:rsid w:val="00A958D5"/>
    <w:rsid w:val="00AA084F"/>
    <w:rsid w:val="00AA3639"/>
    <w:rsid w:val="00AA3A97"/>
    <w:rsid w:val="00AB3E5C"/>
    <w:rsid w:val="00AD4AA4"/>
    <w:rsid w:val="00AD592E"/>
    <w:rsid w:val="00AE0914"/>
    <w:rsid w:val="00AE384B"/>
    <w:rsid w:val="00AE45B0"/>
    <w:rsid w:val="00AE469A"/>
    <w:rsid w:val="00B0042A"/>
    <w:rsid w:val="00B16423"/>
    <w:rsid w:val="00B169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5CF0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2076"/>
    <w:rsid w:val="00D44D35"/>
    <w:rsid w:val="00D463DE"/>
    <w:rsid w:val="00D52F5E"/>
    <w:rsid w:val="00D53FF2"/>
    <w:rsid w:val="00D55C6C"/>
    <w:rsid w:val="00D73E9E"/>
    <w:rsid w:val="00D823F0"/>
    <w:rsid w:val="00DA5CB7"/>
    <w:rsid w:val="00DB5018"/>
    <w:rsid w:val="00DC04E6"/>
    <w:rsid w:val="00DC2CE3"/>
    <w:rsid w:val="00DE22C5"/>
    <w:rsid w:val="00DF4537"/>
    <w:rsid w:val="00DF5E98"/>
    <w:rsid w:val="00DF6115"/>
    <w:rsid w:val="00E01AAA"/>
    <w:rsid w:val="00E069F8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3FBE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4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A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AA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A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A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4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A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AA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A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A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St-627/2016</izvorni_sadrzaj>
    <derivirana_varijabla naziv="DomainObject.Predmet.OznakaBroj_1">St-627/2016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BALTICA d.o.o. zastupanog po punomoćniku Nedeljko Veverec</izvorni_sadrzaj>
    <derivirana_varijabla naziv="DomainObject.Predmet.ProtustrankaFormated_1">  BALTICA d.o.o. zastupanog po punomoćniku Nedeljko Veverec</derivirana_varijabla>
  </DomainObject.Predmet.ProtustrankaFormated>
  <DomainObject.Predmet.ProtustrankaFormatedOIB>
    <izvorni_sadrzaj>  BALTICA d.o.o., OIB 00073615366 zastupanog po punomoćniku Nedeljko Veverec</izvorni_sadrzaj>
    <derivirana_varijabla naziv="DomainObject.Predmet.ProtustrankaFormatedOIB_1">  BALTICA d.o.o., OIB 00073615366 zastupanog po punomoćniku Nedeljko Veverec</derivirana_varijabla>
  </DomainObject.Predmet.ProtustrankaFormatedOIB>
  <DomainObject.Predmet.ProtustrankaFormatedWithAdress>
    <izvorni_sadrzaj> BALTICA d.o.o., Kožuhova 18, 49243 Andraševec zastupanog po punomoćniku Nedeljko Veverec</izvorni_sadrzaj>
    <derivirana_varijabla naziv="DomainObject.Predmet.ProtustrankaFormatedWithAdress_1"> BALTICA d.o.o., Kožuhova 18, 49243 Andraševec zastupanog po punomoćniku Nedeljko Veverec</derivirana_varijabla>
  </DomainObject.Predmet.ProtustrankaFormatedWithAdress>
  <DomainObject.Predmet.ProtustrankaFormatedWithAdressOIB>
    <izvorni_sadrzaj> BALTICA d.o.o., OIB 00073615366, Kožuhova 18, 49243 Andraševec zastupanog po punomoćniku Nedeljko Veverec</izvorni_sadrzaj>
    <derivirana_varijabla naziv="DomainObject.Predmet.ProtustrankaFormatedWithAdressOIB_1"> BALTICA d.o.o., OIB 00073615366, Kožuhova 18, 49243 Andraševec zastupanog po punomoćniku Nedeljko Veverec</derivirana_varijabla>
  </DomainObject.Predmet.ProtustrankaFormatedWithAdressOIB>
  <DomainObject.Predmet.ProtustrankaWithAdress>
    <izvorni_sadrzaj>BALTICA d.o.o. Kožuhova 18, 49243 Andraševec</izvorni_sadrzaj>
    <derivirana_varijabla naziv="DomainObject.Predmet.ProtustrankaWithAdress_1">BALTICA d.o.o. Kožuhova 18, 49243 Andraševec</derivirana_varijabla>
  </DomainObject.Predmet.ProtustrankaWithAdress>
  <DomainObject.Predmet.ProtustrankaWithAdressOIB>
    <izvorni_sadrzaj>BALTICA d.o.o., OIB 00073615366, Kožuhova 18, 49243 Andraševec</izvorni_sadrzaj>
    <derivirana_varijabla naziv="DomainObject.Predmet.ProtustrankaWithAdressOIB_1">BALTICA d.o.o., OIB 00073615366, Kožuhova 18, 49243 Andraševec</derivirana_varijabla>
  </DomainObject.Predmet.ProtustrankaWithAdressOIB>
  <DomainObject.Predmet.ProtustrankaNazivFormated>
    <izvorni_sadrzaj>BALTICA d.o.o.</izvorni_sadrzaj>
    <derivirana_varijabla naziv="DomainObject.Predmet.ProtustrankaNazivFormated_1">BALTICA d.o.o.</derivirana_varijabla>
  </DomainObject.Predmet.ProtustrankaNazivFormated>
  <DomainObject.Predmet.ProtustrankaNazivFormatedOIB>
    <izvorni_sadrzaj>BALTICA d.o.o., OIB 00073615366</izvorni_sadrzaj>
    <derivirana_varijabla naziv="DomainObject.Predmet.ProtustrankaNazivFormatedOIB_1">BALTICA d.o.o., OIB 00073615366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BALTICA d.o.o. zastupanog po punomoćniku Nedeljko Veverec</item>
    </izvorni_sadrzaj>
    <derivirana_varijabla naziv="DomainObject.Predmet.ProtuStrankaListFormated_1">
      <item>BALTICA d.o.o. zastupanog po punomoćniku Nedeljko Veverec</item>
    </derivirana_varijabla>
  </DomainObject.Predmet.ProtuStrankaListFormated>
  <DomainObject.Predmet.ProtuStrankaListFormatedOIB>
    <izvorni_sadrzaj>
      <item>BALTICA d.o.o., OIB 00073615366 zastupanog po punomoćniku Nedeljko Veverec</item>
    </izvorni_sadrzaj>
    <derivirana_varijabla naziv="DomainObject.Predmet.ProtuStrankaListFormatedOIB_1">
      <item>BALTICA d.o.o., OIB 00073615366 zastupanog po punomoćniku Nedeljko Veverec</item>
    </derivirana_varijabla>
  </DomainObject.Predmet.ProtuStrankaListFormatedOIB>
  <DomainObject.Predmet.ProtuStrankaListFormatedWithAdress>
    <izvorni_sadrzaj>
      <item>BALTICA d.o.o., Kožuhova 18, 49243 Andraševec zastupanog po punomoćniku Nedeljko Veverec</item>
    </izvorni_sadrzaj>
    <derivirana_varijabla naziv="DomainObject.Predmet.ProtuStrankaListFormatedWithAdress_1">
      <item>BALTICA d.o.o., Kožuhova 18, 49243 Andraševec zastupanog po punomoćniku Nedeljko Veverec</item>
    </derivirana_varijabla>
  </DomainObject.Predmet.ProtuStrankaListFormatedWithAdress>
  <DomainObject.Predmet.ProtuStrankaListFormatedWithAdressOIB>
    <izvorni_sadrzaj>
      <item>BALTICA d.o.o., OIB 00073615366, Kožuhova 18, 49243 Andraševec zastupanog po punomoćniku Nedeljko Veverec</item>
    </izvorni_sadrzaj>
    <derivirana_varijabla naziv="DomainObject.Predmet.ProtuStrankaListFormatedWithAdressOIB_1">
      <item>BALTICA d.o.o., OIB 00073615366, Kožuhova 18, 49243 Andraševec zastupanog po punomoćniku Nedeljko Veverec</item>
    </derivirana_varijabla>
  </DomainObject.Predmet.ProtuStrankaListFormatedWithAdressOIB>
  <DomainObject.Predmet.ProtuStrankaListNazivFormated>
    <izvorni_sadrzaj>
      <item>BALTICA d.o.o.</item>
    </izvorni_sadrzaj>
    <derivirana_varijabla naziv="DomainObject.Predmet.ProtuStrankaListNazivFormated_1">
      <item>BALTICA d.o.o.</item>
    </derivirana_varijabla>
  </DomainObject.Predmet.ProtuStrankaListNazivFormated>
  <DomainObject.Predmet.ProtuStrankaListNazivFormatedOIB>
    <izvorni_sadrzaj>
      <item>BALTICA d.o.o., OIB 00073615366</item>
    </izvorni_sadrzaj>
    <derivirana_varijabla naziv="DomainObject.Predmet.ProtuStrankaListNazivFormatedOIB_1">
      <item>BALTICA d.o.o., OIB 00073615366</item>
    </derivirana_varijabla>
  </DomainObject.Predmet.ProtuStrankaListNazivFormatedOIB>
  <DomainObject.Predmet.OstaliListFormated>
    <izvorni_sadrzaj>
      <item>Nedeljko Veverec punomoćnik sudionika u postupku BALTICA d.o.o.</item>
    </izvorni_sadrzaj>
    <derivirana_varijabla naziv="DomainObject.Predmet.OstaliListFormated_1">
      <item>Nedeljko Veverec punomoćnik sudionika u postupku BALTICA d.o.o.</item>
    </derivirana_varijabla>
  </DomainObject.Predmet.OstaliListFormated>
  <DomainObject.Predmet.OstaliListFormatedOIB>
    <izvorni_sadrzaj>
      <item>Nedeljko Veverec, OIB 69831302800 punomoćnik sudionika u postupku BALTICA d.o.o.</item>
    </izvorni_sadrzaj>
    <derivirana_varijabla naziv="DomainObject.Predmet.OstaliListFormatedOIB_1">
      <item>Nedeljko Veverec, OIB 69831302800 punomoćnik sudionika u postupku BALTICA d.o.o.</item>
    </derivirana_varijabla>
  </DomainObject.Predmet.OstaliListFormatedOIB>
  <DomainObject.Predmet.OstaliListFormatedWithAdress>
    <izvorni_sadrzaj>
      <item>Nedeljko Veverec, Kožuhova 18, 49243 Andraševec punomoćnik sudionika u postupku BALTICA d.o.o.</item>
    </izvorni_sadrzaj>
    <derivirana_varijabla naziv="DomainObject.Predmet.OstaliListFormatedWithAdress_1">
      <item>Nedeljko Veverec, Kožuhova 18, 49243 Andraševec punomoćnik sudionika u postupku BALTICA d.o.o.</item>
    </derivirana_varijabla>
  </DomainObject.Predmet.OstaliListFormatedWithAdress>
  <DomainObject.Predmet.OstaliListFormatedWithAdressOIB>
    <izvorni_sadrzaj>
      <item>Nedeljko Veverec, OIB 69831302800, Kožuhova 18, 49243 Andraševec punomoćnik sudionika u postupku BALTICA d.o.o.</item>
    </izvorni_sadrzaj>
    <derivirana_varijabla naziv="DomainObject.Predmet.OstaliListFormatedWithAdressOIB_1">
      <item>Nedeljko Veverec, OIB 69831302800, Kožuhova 18, 49243 Andraševec punomoćnik sudionika u postupku BALTICA d.o.o.</item>
    </derivirana_varijabla>
  </DomainObject.Predmet.OstaliListFormatedWithAdressOIB>
  <DomainObject.Predmet.OstaliListNazivFormated>
    <izvorni_sadrzaj>
      <item>Nedeljko Veverec</item>
    </izvorni_sadrzaj>
    <derivirana_varijabla naziv="DomainObject.Predmet.OstaliListNazivFormated_1">
      <item>Nedeljko Veverec</item>
    </derivirana_varijabla>
  </DomainObject.Predmet.OstaliListNazivFormated>
  <DomainObject.Predmet.OstaliListNazivFormatedOIB>
    <izvorni_sadrzaj>
      <item>Nedeljko Veverec, OIB 69831302800</item>
    </izvorni_sadrzaj>
    <derivirana_varijabla naziv="DomainObject.Predmet.OstaliListNazivFormatedOIB_1">
      <item>Nedeljko Veverec, OIB 69831302800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BALTICA d.o.o.</izvorni_sadrzaj>
    <derivirana_varijabla naziv="DomainObject.Predmet.ProtustrankaIDrugi_1">BALTICA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BALTICA d.o.o., OIB 00073615366, Kožuhova 18, 49243 Andraševec</izvorni_sadrzaj>
    <derivirana_varijabla naziv="DomainObject.Predmet.ProtustrankaIDrugiAdressOIB_1">BALTICA d.o.o., OIB 00073615366, Kožuhova 18, 49243 Andraševec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BALTICA d.o.o.</item>
      <item>FINA Regionalni centar Zagreb</item>
      <item>Nedeljko Veverec</item>
    </izvorni_sadrzaj>
    <derivirana_varijabla naziv="DomainObject.Predmet.SudioniciListNaziv_1">
      <item>BALTICA d.o.o.</item>
      <item>FINA Regionalni centar Zagreb</item>
      <item>Nedeljko Veverec</item>
    </derivirana_varijabla>
  </DomainObject.Predmet.SudioniciListNaziv>
  <DomainObject.Predmet.SudioniciListAdressOIB>
    <izvorni_sadrzaj>
      <item>BALTICA d.o.o., OIB 00073615366, Kožuhova 18,49243 Andraševec</item>
      <item>FINA Regionalni centar Zagreb, OIB 85821130368, Trg svibanjskih žrtava 1995. 1,10000 Zagreb</item>
      <item>Nedeljko Veverec, OIB 69831302800, Kožuhova 18,49243 Andraševec</item>
    </izvorni_sadrzaj>
    <derivirana_varijabla naziv="DomainObject.Predmet.SudioniciListAdressOIB_1">
      <item>BALTICA d.o.o., OIB 00073615366, Kožuhova 18,49243 Andraševec</item>
      <item>FINA Regionalni centar Zagreb, OIB 85821130368, Trg svibanjskih žrtava 1995. 1,10000 Zagreb</item>
      <item>Nedeljko Veverec, OIB 69831302800, Kožuhova 18,49243 Andraševec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00073615366</item>
      <item>, OIB 85821130368</item>
      <item>, OIB 69831302800</item>
    </izvorni_sadrzaj>
    <derivirana_varijabla naziv="DomainObject.Predmet.SudioniciListNazivOIB_1">
      <item>, OIB 00073615366</item>
      <item>, OIB 85821130368</item>
      <item>, OIB 69831302800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3CDFA-1B6D-40ED-8AC4-CBCC5CA33A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722</properties:Words>
  <properties:Characters>3897</properties:Characters>
  <properties:Lines>114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2016-08-02T11:27:00Z</dcterms:created>
  <dc:creator>553y7k3</dc:creator>
  <cp:lastModifiedBy>Miroslav Lovreković</cp:lastModifiedBy>
  <cp:lastPrinted>2016-08-02T11:30:00Z</cp:lastPrinted>
  <dcterms:modified xmlns:xsi="http://www.w3.org/2001/XMLSchema-instance" xsi:type="dcterms:W3CDTF">2016-08-02T11:30:00Z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