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14e1" w14:paraId="2ba14e1" w:rsidRDefault="00642174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St-411/12-</w:t>
      </w:r>
      <w:r w:rsidR="00682369">
        <w:rPr>
          <w:b w:val="false"/>
        </w:rPr>
        <w:t>112</w:t>
      </w:r>
    </w:p>
    <w:p w:rsidRDefault="00750D0F" w:rsidP="00A45868" w:rsidR="00A458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868" w:rsidP="00A45868" w:rsidR="00A45868" w:rsidRPr="00D21A2C"/>
    <w:p w:rsidRDefault="00A45868" w:rsidP="00A45868" w:rsidR="00A458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45868" w:rsidP="00A45868" w:rsidR="00A458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5868" w:rsidP="00A45868" w:rsidR="00C037AB" w:rsidRPr="00A4586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4AC2" w:rsidP="00C037AB" w:rsidR="00E54AC2"/>
    <w:p w:rsidRDefault="00F8611A" w:rsidP="00C037AB" w:rsidR="00C037AB" w:rsidRPr="00A45868">
      <w:pPr>
        <w:pStyle w:val="Naslov1"/>
        <w:rPr>
          <w:b w:val="false"/>
        </w:rPr>
      </w:pPr>
      <w:r w:rsidRPr="00A45868">
        <w:rPr>
          <w:b w:val="false"/>
        </w:rPr>
        <w:t>Z A K L J U Č A K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>dana</w:t>
      </w:r>
      <w:r w:rsidR="00682369">
        <w:t xml:space="preserve"> 5. lipnja</w:t>
      </w:r>
      <w:r w:rsidR="005E3C8A">
        <w:t xml:space="preserve"> 2017.                   </w:t>
      </w:r>
    </w:p>
    <w:p w:rsidRDefault="00E54AC2" w:rsidP="00904741" w:rsidR="00E54AC2">
      <w:pPr>
        <w:jc w:val="both"/>
      </w:pPr>
    </w:p>
    <w:p w:rsidRDefault="00F27DF9" w:rsidP="00904741" w:rsidR="00F27DF9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2B16F3" w:rsidP="002B16F3" w:rsidR="002B16F3">
      <w:pPr>
        <w:pStyle w:val="Tijeloteksta"/>
        <w:ind w:left="705"/>
        <w:rPr>
          <w:bCs/>
        </w:rPr>
      </w:pPr>
    </w:p>
    <w:p w:rsidRDefault="00E54AC2" w:rsidP="00E54AC2" w:rsidR="00E54AC2">
      <w:pPr>
        <w:pStyle w:val="Tijeloteksta"/>
        <w:ind w:left="705"/>
        <w:rPr>
          <w:bCs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1032 k.o. Cerić i to kčbr. 666/2 u naravi oranica  u Ulici Ante Starčevića,  površine 1691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- upisanih u zk.ul. 496 k.o. Cerić i to kčbr. 664 u naravi oranica Livade, površine 897 m2.</w:t>
      </w:r>
    </w:p>
    <w:p w:rsidRDefault="00E54AC2" w:rsidP="00A45868" w:rsidR="00E54AC2" w:rsidRPr="00A45868">
      <w:pPr>
        <w:ind w:left="1065"/>
        <w:jc w:val="both"/>
        <w:rPr>
          <w:color w:val="000000"/>
        </w:rPr>
      </w:pPr>
      <w:r>
        <w:rPr>
          <w:color w:val="000000"/>
        </w:rPr>
        <w:t>Na navedenoj nekretni</w:t>
      </w:r>
      <w:r w:rsidR="00A45868">
        <w:rPr>
          <w:color w:val="000000"/>
        </w:rPr>
        <w:t>ni nije upisano razlučno pravo.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1.</w:t>
      </w:r>
      <w:r>
        <w:t>)</w:t>
      </w:r>
      <w:r w:rsidR="00111055">
        <w:t xml:space="preserve"> </w:t>
      </w:r>
      <w:r w:rsidR="00E54AC2">
        <w:t xml:space="preserve">    </w:t>
      </w:r>
      <w:r w:rsidR="00682369">
        <w:t xml:space="preserve">10.270,13 </w:t>
      </w:r>
      <w:r w:rsidR="00642174">
        <w:t xml:space="preserve"> </w:t>
      </w:r>
      <w:r w:rsidR="000465B9">
        <w:t>kn.</w:t>
      </w:r>
    </w:p>
    <w:p w:rsidRDefault="0014294C" w:rsidP="000465B9" w:rsidR="006B79DB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2.</w:t>
      </w:r>
      <w:r w:rsidR="009B0CD9">
        <w:t>)</w:t>
      </w:r>
      <w:r w:rsidR="00E54AC2">
        <w:t xml:space="preserve"> </w:t>
      </w:r>
      <w:r w:rsidR="00955EF6">
        <w:t xml:space="preserve">  </w:t>
      </w:r>
      <w:r w:rsidR="00A65AE0">
        <w:t>1</w:t>
      </w:r>
      <w:r w:rsidR="00682369">
        <w:t>37.650,56</w:t>
      </w:r>
      <w:r w:rsidR="00A45868">
        <w:t xml:space="preserve"> </w:t>
      </w:r>
      <w:r w:rsidR="00955EF6">
        <w:t xml:space="preserve"> </w:t>
      </w:r>
      <w:r w:rsidR="00A45868">
        <w:t>kn.</w:t>
      </w:r>
    </w:p>
    <w:p w:rsidRDefault="00E54AC2" w:rsidP="000465B9" w:rsidR="00E54AC2">
      <w:pPr>
        <w:numPr>
          <w:ilvl w:val="0"/>
          <w:numId w:val="14"/>
        </w:numPr>
        <w:jc w:val="both"/>
      </w:pPr>
      <w:r>
        <w:t xml:space="preserve">I  3.)      </w:t>
      </w:r>
      <w:r w:rsidR="00682369">
        <w:t xml:space="preserve"> 8.941,92</w:t>
      </w:r>
      <w:r w:rsidR="00A45868">
        <w:t xml:space="preserve"> </w:t>
      </w:r>
      <w:r>
        <w:t xml:space="preserve"> 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682369">
        <w:t>tri</w:t>
      </w:r>
      <w:r w:rsidR="00A65AE0">
        <w:t>naesta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465B9">
        <w:t xml:space="preserve"> </w:t>
      </w:r>
      <w:r w:rsidR="00682369">
        <w:t>6. srpnj</w:t>
      </w:r>
      <w:r w:rsidR="00BB7D67">
        <w:t>a</w:t>
      </w:r>
      <w:r w:rsidR="00D615EC">
        <w:t xml:space="preserve"> </w:t>
      </w:r>
      <w:r w:rsidR="00642174">
        <w:t xml:space="preserve"> 201</w:t>
      </w:r>
      <w:r w:rsidR="00486536">
        <w:t>7</w:t>
      </w:r>
      <w:r w:rsidR="00642174">
        <w:t xml:space="preserve">. </w:t>
      </w:r>
      <w:r w:rsidR="00364EF5">
        <w:t xml:space="preserve"> godine u </w:t>
      </w:r>
      <w:r w:rsidR="00BB7D67">
        <w:t>09,</w:t>
      </w:r>
      <w:r w:rsidR="00682369">
        <w:t>00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96816">
      <w:pPr>
        <w:jc w:val="center"/>
      </w:pPr>
      <w:r>
        <w:lastRenderedPageBreak/>
        <w:t>2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682369">
        <w:rPr>
          <w:b w:val="false"/>
        </w:rPr>
        <w:t>112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pojedinačno </w:t>
      </w:r>
      <w:r w:rsidR="00202502">
        <w:t xml:space="preserve">na </w:t>
      </w:r>
      <w:r w:rsidR="00682369">
        <w:t>tri</w:t>
      </w:r>
      <w:r w:rsidR="00A65AE0">
        <w:t>naes</w:t>
      </w:r>
      <w:r w:rsidR="008D0D7B">
        <w:t>tom</w:t>
      </w:r>
      <w:r w:rsidR="006A435E">
        <w:t xml:space="preserve"> r</w:t>
      </w:r>
      <w:r w:rsidR="00111055">
        <w:t>očištu</w:t>
      </w:r>
      <w:r w:rsidR="00C44250">
        <w:t xml:space="preserve"> </w:t>
      </w:r>
      <w:r>
        <w:t>za dražbu po početnim cijenama koje su jednake 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DC7F70">
        <w:t>ih cijena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F27DF9" w:rsidP="00F27DF9" w:rsidR="00F27DF9">
      <w:pPr>
        <w:jc w:val="both"/>
      </w:pPr>
    </w:p>
    <w:p w:rsidRDefault="00F27DF9" w:rsidP="00F27DF9" w:rsidR="00F27DF9">
      <w:pPr>
        <w:jc w:val="center"/>
      </w:pPr>
      <w:r>
        <w:lastRenderedPageBreak/>
        <w:t>3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682369">
        <w:rPr>
          <w:b w:val="false"/>
        </w:rPr>
        <w:t>112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0465B9" w:rsidR="00F96816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364EF5" w:rsidR="00E54AC2">
      <w:pPr>
        <w:ind w:left="1788"/>
        <w:jc w:val="both"/>
      </w:pPr>
      <w:r>
        <w:t xml:space="preserve">                   </w:t>
      </w:r>
      <w:r w:rsidR="0035555D">
        <w:t xml:space="preserve">                   </w:t>
      </w:r>
    </w:p>
    <w:p w:rsidRDefault="00A11A10" w:rsidP="000465B9" w:rsidR="00A11A10">
      <w:pPr>
        <w:ind w:left="1788"/>
        <w:jc w:val="both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682369">
        <w:rPr>
          <w:bCs/>
        </w:rPr>
        <w:t>dv</w:t>
      </w:r>
      <w:r w:rsidR="00BB7D67">
        <w:rPr>
          <w:bCs/>
        </w:rPr>
        <w:t>anaeste</w:t>
      </w:r>
      <w:r w:rsidR="006A435E">
        <w:rPr>
          <w:bCs/>
        </w:rPr>
        <w:t xml:space="preserve">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F678AD">
        <w:rPr>
          <w:bCs/>
        </w:rPr>
        <w:t xml:space="preserve"> tri</w:t>
      </w:r>
      <w:r w:rsidR="00BB7D67">
        <w:rPr>
          <w:bCs/>
        </w:rPr>
        <w:t>naestoj</w:t>
      </w:r>
      <w:r w:rsidR="00F969D1">
        <w:rPr>
          <w:bCs/>
        </w:rPr>
        <w:t xml:space="preserve"> javnoj dražbi, umanjena je za </w:t>
      </w:r>
      <w:r w:rsidR="00F678AD">
        <w:rPr>
          <w:bCs/>
        </w:rPr>
        <w:t>2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CB3A0F">
        <w:t xml:space="preserve"> </w:t>
      </w:r>
      <w:r w:rsidR="00F678AD">
        <w:t>5. lipan</w:t>
      </w:r>
      <w:r w:rsidR="00106C59">
        <w:t xml:space="preserve">j </w:t>
      </w:r>
      <w:r w:rsidR="005E3C8A">
        <w:t xml:space="preserve">2017. </w:t>
      </w:r>
    </w:p>
    <w:p w:rsidRDefault="004C529D" w:rsidP="00CE45E9" w:rsidR="004C529D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CF44D3">
        <w:t>učka nije dopuštena žalba. (članak 11. stav 9. Stečajnog zakona</w:t>
      </w:r>
      <w:r>
        <w:t xml:space="preserve">) 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CE45E9" w:rsidP="00CE45E9" w:rsidR="00CE45E9">
      <w:pPr>
        <w:pStyle w:val="Tijeloteksta"/>
        <w:jc w:val="left"/>
      </w:pPr>
      <w:r>
        <w:t>1.   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 xml:space="preserve">6. roč. </w:t>
      </w:r>
      <w:r w:rsidR="00F678AD">
        <w:t xml:space="preserve">6/7 </w:t>
      </w:r>
      <w:r w:rsidR="00D615EC">
        <w:t xml:space="preserve"> 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4"/>
  </w:num>
  <w:num w:numId="7">
    <w:abstractNumId w:val="16"/>
  </w:num>
  <w:num w:numId="8">
    <w:abstractNumId w:val="4"/>
  </w:num>
  <w:num w:numId="9">
    <w:abstractNumId w:val="1"/>
  </w:num>
  <w:num w:numId="10">
    <w:abstractNumId w:val="17"/>
  </w:num>
  <w:num w:numId="11">
    <w:abstractNumId w:val="15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06C59"/>
    <w:rsid w:val="00111055"/>
    <w:rsid w:val="0014294C"/>
    <w:rsid w:val="00142AFB"/>
    <w:rsid w:val="001437B2"/>
    <w:rsid w:val="001516C6"/>
    <w:rsid w:val="001520DC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64EF5"/>
    <w:rsid w:val="00375C7E"/>
    <w:rsid w:val="00380D97"/>
    <w:rsid w:val="003832CA"/>
    <w:rsid w:val="003879D1"/>
    <w:rsid w:val="003924AF"/>
    <w:rsid w:val="00395C8E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86AF5"/>
    <w:rsid w:val="005931E7"/>
    <w:rsid w:val="005B1166"/>
    <w:rsid w:val="005B59B6"/>
    <w:rsid w:val="005C01B9"/>
    <w:rsid w:val="005D2280"/>
    <w:rsid w:val="005D2A79"/>
    <w:rsid w:val="005D7EC1"/>
    <w:rsid w:val="005E0CFB"/>
    <w:rsid w:val="005E3C8A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2369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65AE0"/>
    <w:rsid w:val="00A770D1"/>
    <w:rsid w:val="00A8702F"/>
    <w:rsid w:val="00AA6B6E"/>
    <w:rsid w:val="00AB7B53"/>
    <w:rsid w:val="00AC31E7"/>
    <w:rsid w:val="00AD531A"/>
    <w:rsid w:val="00AE1830"/>
    <w:rsid w:val="00AF624A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B7D67"/>
    <w:rsid w:val="00BE33FF"/>
    <w:rsid w:val="00C037AB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C7F70"/>
    <w:rsid w:val="00DE356D"/>
    <w:rsid w:val="00DE5155"/>
    <w:rsid w:val="00DE5F69"/>
    <w:rsid w:val="00DF62AC"/>
    <w:rsid w:val="00E17976"/>
    <w:rsid w:val="00E23AF8"/>
    <w:rsid w:val="00E3001C"/>
    <w:rsid w:val="00E53C2D"/>
    <w:rsid w:val="00E54AC2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678AD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5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1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1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1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1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5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1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1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1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1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09725-B7D0-465E-9F60-7AF036AF6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5462</properties:Characters>
  <properties:Lines>154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6654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2017-06-05T09:54:00Z</dcterms:created>
  <dc:creator>Korisnik</dc:creator>
  <cp:lastModifiedBy>Maja Kocijan</cp:lastModifiedBy>
  <cp:lastPrinted>2017-06-05T09:54:00Z</cp:lastPrinted>
  <dcterms:modified xmlns:xsi="http://www.w3.org/2001/XMLSchema-instance" xsi:type="dcterms:W3CDTF">2017-06-05T09:59:00Z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