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1b84" w14:paraId="f361b84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364870">
        <w:rPr>
          <w:rFonts w:cs="Times New Roman" w:hAnsi="Times New Roman" w:ascii="Times New Roman"/>
          <w:b w:val="false"/>
          <w:sz w:val="24"/>
          <w:szCs w:val="24"/>
        </w:rPr>
        <w:t>3288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/>
    <w:p w:rsidRDefault="003C5353" w:rsidP="00364870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364870" w:rsidP="00364870" w:rsidR="00364870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8D775C">
        <w:t>vjerovnika Republika Hrvatska, MInistarstvo financija, Porezna uprava, Područni ured Zagreb, OIB: 18683136487, kojeg zastupa Županijsko državno odvjetništvo u Zagrebu</w:t>
      </w:r>
      <w:r w:rsidR="00B14B7D">
        <w:t xml:space="preserve">, </w:t>
      </w:r>
      <w:r w:rsidR="00364870">
        <w:t xml:space="preserve">i vjerovnika IVICE ZELENIKE, Zagreb, Ilica 220, OIB: 05914880663, za otvaranje stečajnog postupka </w:t>
      </w:r>
      <w:r w:rsidR="00364870" w:rsidRPr="002365A1">
        <w:t xml:space="preserve">nad dužnikom </w:t>
      </w:r>
      <w:r w:rsidR="00364870">
        <w:t>PPT VELETRGOVINA d.o.o. Zagreb, Ilica 220, OIB: 00015641710</w:t>
      </w:r>
      <w:r w:rsidR="001A7E3D" w:rsidRPr="002365A1">
        <w:t>,</w:t>
      </w:r>
      <w:r w:rsidR="003C5353" w:rsidRPr="002365A1">
        <w:t xml:space="preserve"> </w:t>
      </w:r>
      <w:r w:rsidR="005527C6">
        <w:t>28. listopada</w:t>
      </w:r>
      <w:r w:rsidR="006F46CE">
        <w:t xml:space="preserve">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CD18D6">
        <w:t xml:space="preserve">rasprave o pretpostavkama </w:t>
      </w:r>
      <w:r>
        <w:t>za otvaranje stečajnog postupka nad dužnikom</w:t>
      </w:r>
      <w:r w:rsidRPr="007C4F1C">
        <w:t xml:space="preserve"> </w:t>
      </w:r>
      <w:r w:rsidR="00364870">
        <w:t>PPT VELETRGOVINA d.o.o. Zagreb, Ilica 220, OIB: 00015641710,</w:t>
      </w:r>
      <w:r>
        <w:t xml:space="preserve">  za </w:t>
      </w:r>
      <w:r w:rsidR="006F46CE">
        <w:t xml:space="preserve">dan </w:t>
      </w:r>
      <w:r w:rsidR="005527C6">
        <w:t>21. prosinca</w:t>
      </w:r>
      <w:r w:rsidR="006F46CE">
        <w:t xml:space="preserve"> 2016.</w:t>
      </w:r>
      <w:r>
        <w:t xml:space="preserve"> u </w:t>
      </w:r>
      <w:r w:rsidR="005527C6">
        <w:t>13</w:t>
      </w:r>
      <w:r w:rsidR="00364870">
        <w:t>,00 sati</w:t>
      </w:r>
      <w:r>
        <w:t xml:space="preserve">, u zgradi </w:t>
      </w:r>
      <w:r w:rsidR="00B14B7D">
        <w:t xml:space="preserve">ovog </w:t>
      </w:r>
      <w:r>
        <w:t>suda u Karlovcu, Ljudevita Šestića 4, soba broj 5, na koje se dostavom ovog zaključka pozivaju:</w:t>
      </w:r>
    </w:p>
    <w:p w:rsidRDefault="003028CD" w:rsidP="007C4F1C" w:rsidR="008D775C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8D775C" w:rsidP="007C4F1C" w:rsidR="008D775C">
      <w:pPr>
        <w:pStyle w:val="Odlomakpopisa"/>
        <w:numPr>
          <w:ilvl w:val="1"/>
          <w:numId w:val="6"/>
        </w:numPr>
        <w:jc w:val="both"/>
      </w:pPr>
      <w:r>
        <w:t>predlagatelj RH, Ministarstvo financija, po ŽDO u Zagrebu</w:t>
      </w:r>
      <w:r w:rsidR="005F2C0B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CD18D6" w:rsidR="00803396">
      <w:pPr>
        <w:jc w:val="both"/>
      </w:pPr>
      <w:r w:rsidRPr="00676B0D">
        <w:tab/>
      </w:r>
      <w:r w:rsidR="006F46CE">
        <w:tab/>
      </w:r>
    </w:p>
    <w:p w:rsidRDefault="00803396" w:rsidP="002365A1" w:rsidR="00803396">
      <w:pPr>
        <w:jc w:val="both"/>
      </w:pPr>
      <w:r>
        <w:tab/>
        <w:t>Temeljem odredbe čl. 12</w:t>
      </w:r>
      <w:r w:rsidR="00CD18D6">
        <w:t>8</w:t>
      </w:r>
      <w:r>
        <w:t xml:space="preserve">. st. </w:t>
      </w:r>
      <w:r w:rsidR="00CD18D6">
        <w:t>1</w:t>
      </w:r>
      <w:r>
        <w:t>.</w:t>
      </w:r>
      <w:r w:rsidR="00CD18D6">
        <w:t xml:space="preserve"> Stečajnog zakona (Narodne novine broj 71715) </w:t>
      </w:r>
      <w:r>
        <w:t xml:space="preserve">odlučeno je kao u </w:t>
      </w:r>
      <w:r w:rsidR="00CD18D6">
        <w:t>izreci</w:t>
      </w:r>
      <w:r>
        <w:t xml:space="preserve"> zaključka.</w:t>
      </w:r>
    </w:p>
    <w:p w:rsidRDefault="006F46CE" w:rsidP="002365A1" w:rsidR="006F46CE">
      <w:pPr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5527C6">
        <w:t>28. listopada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364870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5527C6">
        <w:t>,v.r.</w:t>
      </w:r>
    </w:p>
    <w:p w:rsidRDefault="00364870" w:rsidP="004B1855" w:rsidR="00364870" w:rsidRPr="00DE5FCD">
      <w:pPr>
        <w:jc w:val="center"/>
      </w:pPr>
    </w:p>
    <w:p w:rsidRDefault="00CD18D6" w:rsidP="00CD18D6" w:rsidR="00CD18D6" w:rsidRPr="002365A1">
      <w:pPr>
        <w:tabs>
          <w:tab w:pos="6450" w:val="left"/>
        </w:tabs>
      </w:pPr>
      <w:r w:rsidRPr="002365A1">
        <w:t xml:space="preserve">PRAVNA POUKA:                                            </w:t>
      </w:r>
      <w:r w:rsidR="00B73C9D">
        <w:t xml:space="preserve">        Za točnost otpravka-ovlašteni službenik:</w:t>
      </w:r>
    </w:p>
    <w:p w:rsidRDefault="00CD18D6" w:rsidP="00CD18D6" w:rsidR="00CD18D6">
      <w:pPr>
        <w:tabs>
          <w:tab w:pos="6735" w:val="left"/>
        </w:tabs>
      </w:pPr>
      <w:r>
        <w:t>Protiv zaključka nije dopuštena žalba (čl 19. st. 7. SZ-a).</w:t>
      </w:r>
      <w:r w:rsidR="005F2C0B">
        <w:t xml:space="preserve">       </w:t>
      </w:r>
      <w:r w:rsidR="00B73C9D">
        <w:t xml:space="preserve">  Draženka Prpić</w:t>
      </w:r>
      <w:r w:rsidR="005F2C0B">
        <w:t xml:space="preserve">                </w:t>
      </w:r>
    </w:p>
    <w:p w:rsidRDefault="006A5100" w:rsidP="004B1855" w:rsidR="006A5100" w:rsidRPr="002365A1">
      <w:pPr>
        <w:jc w:val="center"/>
        <w:rPr>
          <w:b/>
        </w:rPr>
      </w:pPr>
    </w:p>
    <w:sectPr w:rsidSect="00A0682A" w:rsidR="006A5100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A1B" w:rsidR="00131A1B">
      <w:r>
        <w:separator/>
      </w:r>
    </w:p>
  </w:endnote>
  <w:endnote w:id="0" w:type="continuationSeparator">
    <w:p w:rsidRDefault="00131A1B" w:rsidR="00131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A1B" w:rsidR="00131A1B">
      <w:r>
        <w:separator/>
      </w:r>
    </w:p>
  </w:footnote>
  <w:footnote w:id="0" w:type="continuationSeparator">
    <w:p w:rsidRDefault="00131A1B" w:rsidR="00131A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C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F2C0B">
      <w:rPr>
        <w:rFonts w:hAnsi="Verdana" w:ascii="Verdana"/>
        <w:b w:val="false"/>
        <w:sz w:val="24"/>
        <w:szCs w:val="24"/>
      </w:rPr>
      <w:t>3288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31A1B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28CD"/>
    <w:rsid w:val="00306C91"/>
    <w:rsid w:val="003129D9"/>
    <w:rsid w:val="00331E8A"/>
    <w:rsid w:val="0033471D"/>
    <w:rsid w:val="00334A02"/>
    <w:rsid w:val="00355350"/>
    <w:rsid w:val="0036487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25D5A"/>
    <w:rsid w:val="00542324"/>
    <w:rsid w:val="005527C6"/>
    <w:rsid w:val="00554276"/>
    <w:rsid w:val="00563A60"/>
    <w:rsid w:val="005675E5"/>
    <w:rsid w:val="00576FF2"/>
    <w:rsid w:val="005B4F2D"/>
    <w:rsid w:val="005C121F"/>
    <w:rsid w:val="005F2C0B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1C9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D775C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A750A"/>
    <w:rsid w:val="00AC1D77"/>
    <w:rsid w:val="00AC6EA8"/>
    <w:rsid w:val="00AE2A5B"/>
    <w:rsid w:val="00B02E96"/>
    <w:rsid w:val="00B067C5"/>
    <w:rsid w:val="00B13180"/>
    <w:rsid w:val="00B14B7D"/>
    <w:rsid w:val="00B63ABA"/>
    <w:rsid w:val="00B65B21"/>
    <w:rsid w:val="00B73C9D"/>
    <w:rsid w:val="00B918B5"/>
    <w:rsid w:val="00B96079"/>
    <w:rsid w:val="00BB1920"/>
    <w:rsid w:val="00BE6E6B"/>
    <w:rsid w:val="00BF1DDD"/>
    <w:rsid w:val="00BF5EB5"/>
    <w:rsid w:val="00BF766E"/>
    <w:rsid w:val="00C12A9F"/>
    <w:rsid w:val="00C46272"/>
    <w:rsid w:val="00C74824"/>
    <w:rsid w:val="00CA69AD"/>
    <w:rsid w:val="00CB66CE"/>
    <w:rsid w:val="00CD18D6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12786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C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C9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C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C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C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C9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C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C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3288</izvorni_sadrzaj>
    <derivirana_varijabla naziv="DomainObject.Predmet.Broj_1">3288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St-3288/2016</izvorni_sadrzaj>
    <derivirana_varijabla naziv="DomainObject.Predmet.OznakaBroj_1">St-3288/2016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PPT VELETRGOVINA d.o.o. zastupanog po punomoćniku Mladen Zonjić; Josip Zelenika; BUKOVAC I SURADNICI odvjetničko društvo, d.o.o.</izvorni_sadrzaj>
    <derivirana_varijabla naziv="DomainObject.Predmet.ProtustrankaFormated_1">  PPT VELETRGOVINA d.o.o. zastupanog po punomoćniku Mladen Zonjić; Josip Zelenika; BUKOVAC I SURADNICI odvjetničko društvo, d.o.o.</derivirana_varijabla>
  </DomainObject.Predmet.ProtustrankaFormated>
  <DomainObject.Predmet.ProtustrankaFormatedOIB>
    <izvorni_sadrzaj>  PPT VELETRGOVINA d.o.o., OIB 00015641710 zastupanog po punomoćniku Mladen Zonjić; Josip Zelenika; BUKOVAC I SURADNICI odvjetničko društvo, d.o.o.</izvorni_sadrzaj>
    <derivirana_varijabla naziv="DomainObject.Predmet.ProtustrankaFormatedOIB_1">  PPT VELETRGOVINA d.o.o., OIB 00015641710 zastupanog po punomoćniku Mladen Zonjić; Josip Zelenika; BUKOVAC I SURADNICI odvjetničko društvo, d.o.o.</derivirana_varijabla>
  </DomainObject.Predmet.ProtustrankaFormatedOIB>
  <DomainObject.Predmet.ProtustrankaFormatedWithAdress>
    <izvorni_sadrzaj> PPT VELETRGOVINA d.o.o., Ilica 220, 10000 Zagreb zastupanog po punomoćniku Mladen Zonjić; Josip Zelenika; BUKOVAC I SURADNICI odvjetničko društvo, d.o.o.</izvorni_sadrzaj>
    <derivirana_varijabla naziv="DomainObject.Predmet.ProtustrankaFormatedWithAdress_1"> PPT VELETRGOVINA d.o.o., Ilica 220, 10000 Zagreb zastupanog po punomoćniku Mladen Zonjić; Josip Zelenika; BUKOVAC I SURADNICI odvjetničko društvo, d.o.o.</derivirana_varijabla>
  </DomainObject.Predmet.ProtustrankaFormatedWithAdress>
  <DomainObject.Predmet.ProtustrankaFormatedWithAdressOIB>
    <izvorni_sadrzaj> PPT VELETRGOVINA d.o.o., OIB 00015641710, Ilica 220, 10000 Zagreb zastupanog po punomoćniku Mladen Zonjić; Josip Zelenika; BUKOVAC I SURADNICI odvjetničko društvo, d.o.o.</izvorni_sadrzaj>
    <derivirana_varijabla naziv="DomainObject.Predmet.ProtustrankaFormatedWithAdressOIB_1"> PPT VELETRGOVINA d.o.o., OIB 00015641710, Ilica 220, 10000 Zagreb zastupanog po punomoćniku Mladen Zonjić; Josip Zelenika; BUKOVAC I SURADNICI odvjetničko društvo, d.o.o.</derivirana_varijabla>
  </DomainObject.Predmet.ProtustrankaFormatedWithAdressOIB>
  <DomainObject.Predmet.ProtustrankaWithAdress>
    <izvorni_sadrzaj>PPT VELETRGOVINA d.o.o. Ilica 220, 10000 Zagreb</izvorni_sadrzaj>
    <derivirana_varijabla naziv="DomainObject.Predmet.ProtustrankaWithAdress_1">PPT VELETRGOVINA d.o.o. Ilica 220, 10000 Zagreb</derivirana_varijabla>
  </DomainObject.Predmet.ProtustrankaWithAdress>
  <DomainObject.Predmet.ProtustrankaWithAdressOIB>
    <izvorni_sadrzaj>PPT VELETRGOVINA d.o.o., OIB 00015641710, Ilica 220, 10000 Zagreb</izvorni_sadrzaj>
    <derivirana_varijabla naziv="DomainObject.Predmet.ProtustrankaWithAdressOIB_1">PPT VELETRGOVINA d.o.o., OIB 00015641710, Ilica 220, 10000 Zagreb</derivirana_varijabla>
  </DomainObject.Predmet.ProtustrankaWithAdressOIB>
  <DomainObject.Predmet.ProtustrankaNazivFormated>
    <izvorni_sadrzaj>PPT VELETRGOVINA d.o.o.</izvorni_sadrzaj>
    <derivirana_varijabla naziv="DomainObject.Predmet.ProtustrankaNazivFormated_1">PPT VELETRGOVINA d.o.o.</derivirana_varijabla>
  </DomainObject.Predmet.ProtustrankaNazivFormated>
  <DomainObject.Predmet.ProtustrankaNazivFormatedOIB>
    <izvorni_sadrzaj>PPT VELETRGOVINA d.o.o., OIB 00015641710</izvorni_sadrzaj>
    <derivirana_varijabla naziv="DomainObject.Predmet.ProtustrankaNazivFormatedOIB_1">PPT VELETRGOVINA d.o.o., OIB 00015641710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Zagrebu; Ivica Zelenika; Mladen Zonjić</izvorni_sadrzaj>
    <derivirana_varijabla naziv="DomainObject.Predmet.StrankaFormated_1">  RH Ministarstvo financija, Porezna uprava, područni ured Zagreb zastupanog po punomoćniku Županijsko državno odvjetništvo u Zagrebu; Ivica Zelenika; Mladen Zonjić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Zagrebu; Ivica Zelenika, OIB 05914880663; Mladen Zonjić, OIB 16318952742</izvorni_sadrzaj>
    <derivirana_varijabla naziv="DomainObject.Predmet.StrankaFormatedOIB_1">  RH Ministarstvo financija, Porezna uprava, područni ured Zagreb, OIB 18683136487 zastupanog po punomoćniku Županijsko državno odvjetništvo u Zagrebu; Ivica Zelenika, OIB 05914880663; Mladen Zonjić, OIB 16318952742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Zagrebu; Ivica Zelenika, Ilica 220, 10000 Zagreb; Mladen Zonjić, Horvatova Ulica 78, 10000 Zagreb</izvorni_sadrzaj>
    <derivirana_varijabla naziv="DomainObject.Predmet.StrankaFormatedWithAdress_1"> RH Ministarstvo financija, Porezna uprava, područni ured Zagreb, Savska cesta 41, 10000 Zagreb zastupanog po punomoćniku Županijsko državno odvjetništvo u Zagrebu; Ivica Zelenika, Ilica 220, 10000 Zagreb; Mladen Zonjić, Horvatova Ulica 78, 10000 Zagreb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Zagrebu; Ivica Zelenika, OIB 05914880663, Ilica 220, 10000 Zagreb; Mladen Zonjić, OIB 16318952742, Horvatova Ulica 78, 10000 Zagreb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Zagrebu; Ivica Zelenika, OIB 05914880663, Ilica 220, 10000 Zagreb; Mladen Zonjić, OIB 16318952742, Horvatova Ulica 78, 10000 Zagreb</derivirana_varijabla>
  </DomainObject.Predmet.StrankaFormatedWithAdressOIB>
  <DomainObject.Predmet.StrankaWithAdress>
    <izvorni_sadrzaj>RH Ministarstvo financija, Porezna uprava, područni ured Zagreb Savska cesta 41,10000 Zagreb,Ivica Zelenika Ilica 220,10000 Zagreb,Mladen Zonjić Horvatova Ulica 78,10000 Zagreb</izvorni_sadrzaj>
    <derivirana_varijabla naziv="DomainObject.Predmet.StrankaWithAdress_1">RH Ministarstvo financija, Porezna uprava, područni ured Zagreb Savska cesta 41,10000 Zagreb,Ivica Zelenika Ilica 220,10000 Zagreb,Mladen Zonjić Horvatova Ulica 78,10000 Zagreb</derivirana_varijabla>
  </DomainObject.Predmet.StrankaWithAdress>
  <DomainObject.Predmet.StrankaWithAdressOIB>
    <izvorni_sadrzaj>RH Ministarstvo financija, Porezna uprava, područni ured Zagreb, OIB 18683136487, Savska cesta 41,10000 Zagreb,Ivica Zelenika, OIB 05914880663, Ilica 220,10000 Zagreb,Mladen Zonjić, OIB 16318952742, Horvatova Ulica 78,10000 Zagreb</izvorni_sadrzaj>
    <derivirana_varijabla naziv="DomainObject.Predmet.StrankaWithAdressOIB_1">RH Ministarstvo financija, Porezna uprava, područni ured Zagreb, OIB 18683136487, Savska cesta 41,10000 Zagreb,Ivica Zelenika, OIB 05914880663, Ilica 220,10000 Zagreb,Mladen Zonjić, OIB 16318952742, Horvatova Ulica 78,10000 Zagreb</derivirana_varijabla>
  </DomainObject.Predmet.StrankaWithAdressOIB>
  <DomainObject.Predmet.StrankaNazivFormated>
    <izvorni_sadrzaj>RH Ministarstvo financija, Porezna uprava, područni ured Zagreb,Ivica Zelenika,Mladen Zonjić</izvorni_sadrzaj>
    <derivirana_varijabla naziv="DomainObject.Predmet.StrankaNazivFormated_1">RH Ministarstvo financija, Porezna uprava, područni ured Zagreb,Ivica Zelenika,Mladen Zonjić</derivirana_varijabla>
  </DomainObject.Predmet.StrankaNazivFormated>
  <DomainObject.Predmet.StrankaNazivFormatedOIB>
    <izvorni_sadrzaj>RH Ministarstvo financija, Porezna uprava, područni ured Zagreb, OIB 18683136487,Ivica Zelenika, OIB 05914880663,Mladen Zonjić, OIB 16318952742</izvorni_sadrzaj>
    <derivirana_varijabla naziv="DomainObject.Predmet.StrankaNazivFormatedOIB_1">RH Ministarstvo financija, Porezna uprava, područni ured Zagreb, OIB 18683136487,Ivica Zelenika, OIB 05914880663,Mladen Zonjić, OIB 16318952742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  <item>Ivica Zelenika</item>
      <item>Mladen Zonjić</item>
    </izvorni_sadrzaj>
    <derivirana_varijabla naziv="DomainObject.Predmet.StrankaListFormated_1">
      <item>RH Ministarstvo financija, Porezna uprava, područni ured Zagreb zastupanog po punomoćniku Županijsko državno odvjetništvo u Zagrebu</item>
      <item>Ivica Zelenika</item>
      <item>Mladen Zonjić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  <item>Ivica Zelenika, OIB 05914880663</item>
      <item>Mladen Zonjić, OIB 16318952742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  <item>Ivica Zelenika, OIB 05914880663</item>
      <item>Mladen Zonjić, OIB 16318952742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  <item>Ivica Zelenika, Ilica 220, 10000 Zagreb</item>
      <item>Mladen Zonjić, Horvatova Ulica 78, 10000 Zagreb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  <item>Ivica Zelenika, Ilica 220, 10000 Zagreb</item>
      <item>Mladen Zonjić, Horvatova Ulica 78, 10000 Zagreb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  <item>Ivica Zelenika, OIB 05914880663, Ilica 220, 10000 Zagreb</item>
      <item>Mladen Zonjić, OIB 16318952742, Horvatova Ulica 78, 10000 Zagreb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  <item>Ivica Zelenika, OIB 05914880663, Ilica 220, 10000 Zagreb</item>
      <item>Mladen Zonjić, OIB 16318952742, Horvatova Ulica 78, 10000 Zagreb</item>
    </derivirana_varijabla>
  </DomainObject.Predmet.StrankaListFormatedWithAdressOIB>
  <DomainObject.Predmet.StrankaListNazivFormated>
    <izvorni_sadrzaj>
      <item>RH Ministarstvo financija, Porezna uprava, područni ured Zagreb</item>
      <item>Ivica Zelenika</item>
      <item>Mladen Zonjić</item>
    </izvorni_sadrzaj>
    <derivirana_varijabla naziv="DomainObject.Predmet.StrankaListNazivFormated_1">
      <item>RH Ministarstvo financija, Porezna uprava, područni ured Zagreb</item>
      <item>Ivica Zelenika</item>
      <item>Mladen Zonjić</item>
    </derivirana_varijabla>
  </DomainObject.Predmet.StrankaListNazivFormated>
  <DomainObject.Predmet.StrankaListNazivFormatedOIB>
    <izvorni_sadrzaj>
      <item>RH Ministarstvo financija, Porezna uprava, područni ured Zagreb, OIB 18683136487</item>
      <item>Ivica Zelenika, OIB 05914880663</item>
      <item>Mladen Zonjić, OIB 16318952742</item>
    </izvorni_sadrzaj>
    <derivirana_varijabla naziv="DomainObject.Predmet.StrankaListNazivFormatedOIB_1">
      <item>RH Ministarstvo financija, Porezna uprava, područni ured Zagreb, OIB 18683136487</item>
      <item>Ivica Zelenika, OIB 05914880663</item>
      <item>Mladen Zonjić, OIB 16318952742</item>
    </derivirana_varijabla>
  </DomainObject.Predmet.StrankaListNazivFormatedOIB>
  <DomainObject.Predmet.ProtuStrankaListFormated>
    <izvorni_sadrzaj>
      <item>PPT VELETRGOVINA d.o.o. zastupanog po punomoćniku Mladen Zonjić; Josip Zelenika; BUKOVAC I SURADNICI odvjetničko društvo, d.o.o.</item>
    </izvorni_sadrzaj>
    <derivirana_varijabla naziv="DomainObject.Predmet.ProtuStrankaListFormated_1">
      <item>PPT VELETRGOVINA d.o.o. zastupanog po punomoćniku Mladen Zonjić; Josip Zelenika; BUKOVAC I SURADNICI odvjetničko društvo, d.o.o.</item>
    </derivirana_varijabla>
  </DomainObject.Predmet.ProtuStrankaListFormated>
  <DomainObject.Predmet.ProtuStrankaListFormatedOIB>
    <izvorni_sadrzaj>
      <item>PPT VELETRGOVINA d.o.o., OIB 00015641710 zastupanog po punomoćniku Mladen Zonjić; Josip Zelenika; BUKOVAC I SURADNICI odvjetničko društvo, d.o.o.</item>
    </izvorni_sadrzaj>
    <derivirana_varijabla naziv="DomainObject.Predmet.ProtuStrankaListFormatedOIB_1">
      <item>PPT VELETRGOVINA d.o.o., OIB 00015641710 zastupanog po punomoćniku Mladen Zonjić; Josip Zelenika; BUKOVAC I SURADNICI odvjetničko društvo, d.o.o.</item>
    </derivirana_varijabla>
  </DomainObject.Predmet.ProtuStrankaListFormatedOIB>
  <DomainObject.Predmet.ProtuStrankaListFormatedWithAdress>
    <izvorni_sadrzaj>
      <item>PPT VELETRGOVINA d.o.o., Ilica 220, 10000 Zagreb zastupanog po punomoćniku Mladen Zonjić; Josip Zelenika; BUKOVAC I SURADNICI odvjetničko društvo, d.o.o.</item>
    </izvorni_sadrzaj>
    <derivirana_varijabla naziv="DomainObject.Predmet.ProtuStrankaListFormatedWithAdress_1">
      <item>PPT VELETRGOVINA d.o.o., Ilica 220, 10000 Zagreb zastupanog po punomoćniku Mladen Zonjić; Josip Zelenika; BUKOVAC I SURADNICI odvjetničko društvo, d.o.o.</item>
    </derivirana_varijabla>
  </DomainObject.Predmet.ProtuStrankaListFormatedWithAdress>
  <DomainObject.Predmet.ProtuStrankaListFormatedWithAdressOIB>
    <izvorni_sadrzaj>
      <item>PPT VELETRGOVINA d.o.o., OIB 00015641710, Ilica 220, 10000 Zagreb zastupanog po punomoćniku Mladen Zonjić; Josip Zelenika; BUKOVAC I SURADNICI odvjetničko društvo, d.o.o.</item>
    </izvorni_sadrzaj>
    <derivirana_varijabla naziv="DomainObject.Predmet.ProtuStrankaListFormatedWithAdressOIB_1">
      <item>PPT VELETRGOVINA d.o.o., OIB 00015641710, Ilica 220, 10000 Zagreb zastupanog po punomoćniku Mladen Zonjić; Josip Zelenika; BUKOVAC I SURADNICI odvjetničko društvo, d.o.o.</item>
    </derivirana_varijabla>
  </DomainObject.Predmet.ProtuStrankaListFormatedWithAdressOIB>
  <DomainObject.Predmet.ProtuStrankaListNazivFormated>
    <izvorni_sadrzaj>
      <item>PPT VELETRGOVINA d.o.o.</item>
    </izvorni_sadrzaj>
    <derivirana_varijabla naziv="DomainObject.Predmet.ProtuStrankaListNazivFormated_1">
      <item>PPT VELETRGOVINA d.o.o.</item>
    </derivirana_varijabla>
  </DomainObject.Predmet.ProtuStrankaListNazivFormated>
  <DomainObject.Predmet.ProtuStrankaListNazivFormatedOIB>
    <izvorni_sadrzaj>
      <item>PPT VELETRGOVINA d.o.o., OIB 00015641710</item>
    </izvorni_sadrzaj>
    <derivirana_varijabla naziv="DomainObject.Predmet.ProtuStrankaListNazivFormatedOIB_1">
      <item>PPT VELETRGOVINA d.o.o., OIB 00015641710</item>
    </derivirana_varijabla>
  </DomainObject.Predmet.ProtuStrankaListNazivFormatedOIB>
  <DomainObject.Predmet.OstaliListFormated>
    <izvorni_sadrzaj>
      <item>Tomislav Brkić</item>
      <item>Županijsko državno odvjetništvo u Zagrebu punomoćnik sudionika u postupku RH Ministarstvo financija, Porezna uprava, područni ured Zagreb</item>
      <item>Mladen Zonjić punomoćnik sudionika u postupku PPT VELETRGOVINA d.o.o.</item>
      <item>Josip Zelenika punomoćnik sudionika u postupku PPT VELETRGOVINA d.o.o.</item>
      <item>BUKOVAC I SURADNICI odvjetničko društvo, d.o.o. punomoćnik sudionika u postupku PPT VELETRGOVINA d.o.o.</item>
      <item>Odvjetnica Vlatka Nadramija</item>
    </izvorni_sadrzaj>
    <derivirana_varijabla naziv="DomainObject.Predmet.OstaliListFormated_1">
      <item>Tomislav Brkić</item>
      <item>Županijsko državno odvjetništvo u Zagrebu punomoćnik sudionika u postupku RH Ministarstvo financija, Porezna uprava, područni ured Zagreb</item>
      <item>Mladen Zonjić punomoćnik sudionika u postupku PPT VELETRGOVINA d.o.o.</item>
      <item>Josip Zelenika punomoćnik sudionika u postupku PPT VELETRGOVINA d.o.o.</item>
      <item>BUKOVAC I SURADNICI odvjetničko društvo, d.o.o. punomoćnik sudionika u postupku PPT VELETRGOVINA d.o.o.</item>
      <item>Odvjetnica Vlatka Nadramija</item>
    </derivirana_varijabla>
  </DomainObject.Predmet.OstaliListFormated>
  <DomainObject.Predmet.OstaliListFormatedOIB>
    <izvorni_sadrzaj>
      <item>Tomislav Brkić, OIB 49490269345</item>
      <item>Županijsko državno odvjetništvo u Zagrebu punomoćnik sudionika u postupku RH Ministarstvo financija, Porezna uprava, područni ured Zagreb</item>
      <item>Mladen Zonjić punomoćnik sudionika u postupku PPT VELETRGOVINA d.o.o.</item>
      <item>Josip Zelenika punomoćnik sudionika u postupku PPT VELETRGOVINA d.o.o.</item>
      <item>BUKOVAC I SURADNICI odvjetničko društvo, d.o.o., OIB 92142520079 punomoćnik sudionika u postupku PPT VELETRGOVINA d.o.o.</item>
      <item>Odvjetnica Vlatka Nadramija</item>
    </izvorni_sadrzaj>
    <derivirana_varijabla naziv="DomainObject.Predmet.OstaliListFormatedOIB_1">
      <item>Tomislav Brkić, OIB 49490269345</item>
      <item>Županijsko državno odvjetništvo u Zagrebu punomoćnik sudionika u postupku RH Ministarstvo financija, Porezna uprava, područni ured Zagreb</item>
      <item>Mladen Zonjić punomoćnik sudionika u postupku PPT VELETRGOVINA d.o.o.</item>
      <item>Josip Zelenika punomoćnik sudionika u postupku PPT VELETRGOVINA d.o.o.</item>
      <item>BUKOVAC I SURADNICI odvjetničko društvo, d.o.o., OIB 92142520079 punomoćnik sudionika u postupku PPT VELETRGOVINA d.o.o.</item>
      <item>Odvjetnica Vlatka Nadramija</item>
    </derivirana_varijabla>
  </DomainObject.Predmet.OstaliListFormatedOIB>
  <DomainObject.Predmet.OstaliListFormatedWithAdress>
    <izvorni_sadrzaj>
      <item>Tomislav Brkić, Kostanjek 40/4, 10000 Zagreb</item>
      <item>Županijsko državno odvjetništvo u Zagrebu, Savska cesta 41, 10000 Zagreb punomoćnik sudionika u postupku RH Ministarstvo financija, Porezna uprava, područni ured Zagreb</item>
      <item>Mladen Zonjić, Horvatova 78, 10000 Zagreb punomoćnik sudionika u postupku PPT VELETRGOVINA d.o.o.</item>
      <item>Josip Zelenika, Ilica 220, 10000 Zagreb punomoćnik sudionika u postupku PPT VELETRGOVINA d.o.o.</item>
      <item>BUKOVAC I SURADNICI odvjetničko društvo, d.o.o., Međimurska 19/4, 10000 Zagreb punomoćnik sudionika u postupku PPT VELETRGOVINA d.o.o.</item>
      <item>Odvjetnica Vlatka Nadramija, Kranjčevićeva 10, 10000 Zagreb</item>
    </izvorni_sadrzaj>
    <derivirana_varijabla naziv="DomainObject.Predmet.OstaliListFormatedWithAdress_1">
      <item>Tomislav Brkić, Kostanjek 40/4, 10000 Zagreb</item>
      <item>Županijsko državno odvjetništvo u Zagrebu, Savska cesta 41, 10000 Zagreb punomoćnik sudionika u postupku RH Ministarstvo financija, Porezna uprava, područni ured Zagreb</item>
      <item>Mladen Zonjić, Horvatova 78, 10000 Zagreb punomoćnik sudionika u postupku PPT VELETRGOVINA d.o.o.</item>
      <item>Josip Zelenika, Ilica 220, 10000 Zagreb punomoćnik sudionika u postupku PPT VELETRGOVINA d.o.o.</item>
      <item>BUKOVAC I SURADNICI odvjetničko društvo, d.o.o., Međimurska 19/4, 10000 Zagreb punomoćnik sudionika u postupku PPT VELETRGOVINA d.o.o.</item>
      <item>Odvjetnica Vlatka Nadramija, Kranjčevićeva 10, 10000 Zagreb</item>
    </derivirana_varijabla>
  </DomainObject.Predmet.OstaliListFormatedWithAdress>
  <DomainObject.Predmet.OstaliListFormatedWithAdressOIB>
    <izvorni_sadrzaj>
      <item>Tomislav Brkić, OIB 49490269345, Kostanjek 40/4, 10000 Zagreb</item>
      <item>Županijsko državno odvjetništvo u Zagrebu, Savska cesta 41, 10000 Zagreb punomoćnik sudionika u postupku RH Ministarstvo financija, Porezna uprava, područni ured Zagreb</item>
      <item>Mladen Zonjić, Horvatova 78, 10000 Zagreb punomoćnik sudionika u postupku PPT VELETRGOVINA d.o.o.</item>
      <item>Josip Zelenika, Ilica 220, 10000 Zagreb punomoćnik sudionika u postupku PPT VELETRGOVINA d.o.o.</item>
      <item>BUKOVAC I SURADNICI odvjetničko društvo, d.o.o., OIB 92142520079, Međimurska 19/4, 10000 Zagreb punomoćnik sudionika u postupku PPT VELETRGOVINA d.o.o.</item>
      <item>Odvjetnica Vlatka Nadramija, Kranjčevićeva 10, 10000 Zagreb</item>
    </izvorni_sadrzaj>
    <derivirana_varijabla naziv="DomainObject.Predmet.OstaliListFormatedWithAdressOIB_1">
      <item>Tomislav Brkić, OIB 49490269345, Kostanjek 40/4, 10000 Zagreb</item>
      <item>Županijsko državno odvjetništvo u Zagrebu, Savska cesta 41, 10000 Zagreb punomoćnik sudionika u postupku RH Ministarstvo financija, Porezna uprava, područni ured Zagreb</item>
      <item>Mladen Zonjić, Horvatova 78, 10000 Zagreb punomoćnik sudionika u postupku PPT VELETRGOVINA d.o.o.</item>
      <item>Josip Zelenika, Ilica 220, 10000 Zagreb punomoćnik sudionika u postupku PPT VELETRGOVINA d.o.o.</item>
      <item>BUKOVAC I SURADNICI odvjetničko društvo, d.o.o., OIB 92142520079, Međimurska 19/4, 10000 Zagreb punomoćnik sudionika u postupku PPT VELETRGOVINA d.o.o.</item>
      <item>Odvjetnica Vlatka Nadramija, Kranjčevićeva 10, 10000 Zagreb</item>
    </derivirana_varijabla>
  </DomainObject.Predmet.OstaliListFormatedWithAdressOIB>
  <DomainObject.Predmet.OstaliListNazivFormated>
    <izvorni_sadrzaj>
      <item>Tomislav Brkić</item>
      <item>Županijsko državno odvjetništvo u Zagrebu</item>
      <item>Mladen Zonjić</item>
      <item>Josip Zelenika</item>
      <item>BUKOVAC I SURADNICI odvjetničko društvo, d.o.o.</item>
      <item>Odvjetnica Vlatka Nadramija</item>
    </izvorni_sadrzaj>
    <derivirana_varijabla naziv="DomainObject.Predmet.OstaliListNazivFormated_1">
      <item>Tomislav Brkić</item>
      <item>Županijsko državno odvjetništvo u Zagrebu</item>
      <item>Mladen Zonjić</item>
      <item>Josip Zelenika</item>
      <item>BUKOVAC I SURADNICI odvjetničko društvo, d.o.o.</item>
      <item>Odvjetnica Vlatka Nadramija</item>
    </derivirana_varijabla>
  </DomainObject.Predmet.OstaliListNazivFormated>
  <DomainObject.Predmet.OstaliListNazivFormatedOIB>
    <izvorni_sadrzaj>
      <item>Tomislav Brkić, OIB 49490269345</item>
      <item>Županijsko državno odvjetništvo u Zagrebu</item>
      <item>Mladen Zonjić</item>
      <item>Josip Zelenika</item>
      <item>BUKOVAC I SURADNICI odvjetničko društvo, d.o.o., OIB 92142520079</item>
      <item>Odvjetnica Vlatka Nadramija</item>
    </izvorni_sadrzaj>
    <derivirana_varijabla naziv="DomainObject.Predmet.OstaliListNazivFormatedOIB_1">
      <item>Tomislav Brkić, OIB 49490269345</item>
      <item>Županijsko državno odvjetništvo u Zagrebu</item>
      <item>Mladen Zonjić</item>
      <item>Josip Zelenika</item>
      <item>BUKOVAC I SURADNICI odvjetničko društvo, d.o.o., OIB 92142520079</item>
      <item>Odvjetnica Vlatka Nadramija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 i dr.</izvorni_sadrzaj>
    <derivirana_varijabla naziv="DomainObject.Predmet.StrankaIDrugi_1">RH Ministarstvo financija, Porezna uprava, područni ured Zagreb i dr.</derivirana_varijabla>
  </DomainObject.Predmet.StrankaIDrugi>
  <DomainObject.Predmet.ProtustrankaIDrugi>
    <izvorni_sadrzaj>PPT VELETRGOVINA d.o.o.</izvorni_sadrzaj>
    <derivirana_varijabla naziv="DomainObject.Predmet.ProtustrankaIDrugi_1">PPT VELETRGOVINA d.o.o.</derivirana_varijabla>
  </DomainObject.Predmet.ProtustrankaIDrugi>
  <DomainObject.Predmet.StrankaIDrugiAdressOIB>
    <izvorni_sadrzaj>RH Ministarstvo financija, Porezna uprava, područni ured Zagreb, OIB 18683136487, Savska cesta 41, 10000 Zagreb i dr.</izvorni_sadrzaj>
    <derivirana_varijabla naziv="DomainObject.Predmet.StrankaIDrugiAdressOIB_1">RH Ministarstvo financija, Porezna uprava, područni ured Zagreb, OIB 18683136487, Savska cesta 41, 10000 Zagreb i dr.</derivirana_varijabla>
  </DomainObject.Predmet.StrankaIDrugiAdressOIB>
  <DomainObject.Predmet.ProtustrankaIDrugiAdressOIB>
    <izvorni_sadrzaj>PPT VELETRGOVINA d.o.o., OIB 00015641710, Ilica 220, 10000 Zagreb</izvorni_sadrzaj>
    <derivirana_varijabla naziv="DomainObject.Predmet.ProtustrankaIDrugiAdressOIB_1">PPT VELETRGOVINA d.o.o., OIB 00015641710, Ilica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PPT VELETRGOVINA d.o.o.</item>
      <item>Tomislav Brkić</item>
      <item>RH Ministarstvo financija, Porezna uprava, područni ured Zagreb</item>
      <item>Županijsko državno odvjetništvo u Zagrebu</item>
      <item>Ivica Zelenika</item>
      <item>Mladen Zonjić</item>
      <item>Josip Zelenika</item>
      <item>BUKOVAC I SURADNICI odvjetničko društvo, d.o.o.</item>
      <item>Odvjetnica Vlatka Nadramija</item>
      <item>Mladen Zonjić</item>
    </izvorni_sadrzaj>
    <derivirana_varijabla naziv="DomainObject.Predmet.SudioniciListNaziv_1">
      <item>PPT VELETRGOVINA d.o.o.</item>
      <item>Tomislav Brkić</item>
      <item>RH Ministarstvo financija, Porezna uprava, područni ured Zagreb</item>
      <item>Županijsko državno odvjetništvo u Zagrebu</item>
      <item>Ivica Zelenika</item>
      <item>Mladen Zonjić</item>
      <item>Josip Zelenika</item>
      <item>BUKOVAC I SURADNICI odvjetničko društvo, d.o.o.</item>
      <item>Odvjetnica Vlatka Nadramija</item>
      <item>Mladen Zonjić</item>
    </derivirana_varijabla>
  </DomainObject.Predmet.SudioniciListNaziv>
  <DomainObject.Predmet.SudioniciListAdressOIB>
    <izvorni_sadrzaj>
      <item>PPT VELETRGOVINA d.o.o., OIB 00015641710, Ilica 220,10000 Zagreb</item>
      <item>Tomislav Brkić, OIB 49490269345, Kostanjek 40/4,10000 Zagreb</item>
      <item>RH Ministarstvo financija, Porezna uprava, područni ured Zagreb, OIB 18683136487, Savska cesta 41,10000 Zagreb</item>
      <item>Županijsko državno odvjetništvo u Zagrebu, Savska cesta 41,10000 Zagreb</item>
      <item>Ivica Zelenika, OIB 05914880663, Ilica 220,10000 Zagreb</item>
      <item>Mladen Zonjić, Horvatova 78,10000 Zagreb</item>
      <item>Josip Zelenika, Ilica 220,10000 Zagreb</item>
      <item>BUKOVAC I SURADNICI odvjetničko društvo, d.o.o., OIB 92142520079, Međimurska 19/4,10000 Zagreb</item>
      <item>Odvjetnica Vlatka Nadramija, Kranjčevićeva 10,10000 Zagreb</item>
      <item>Mladen Zonjić, OIB 16318952742, Horvatova Ulica 78,10000 Zagreb</item>
    </izvorni_sadrzaj>
    <derivirana_varijabla naziv="DomainObject.Predmet.SudioniciListAdressOIB_1">
      <item>PPT VELETRGOVINA d.o.o., OIB 00015641710, Ilica 220,10000 Zagreb</item>
      <item>Tomislav Brkić, OIB 49490269345, Kostanjek 40/4,10000 Zagreb</item>
      <item>RH Ministarstvo financija, Porezna uprava, područni ured Zagreb, OIB 18683136487, Savska cesta 41,10000 Zagreb</item>
      <item>Županijsko državno odvjetništvo u Zagrebu, Savska cesta 41,10000 Zagreb</item>
      <item>Ivica Zelenika, OIB 05914880663, Ilica 220,10000 Zagreb</item>
      <item>Mladen Zonjić, Horvatova 78,10000 Zagreb</item>
      <item>Josip Zelenika, Ilica 220,10000 Zagreb</item>
      <item>BUKOVAC I SURADNICI odvjetničko društvo, d.o.o., OIB 92142520079, Međimurska 19/4,10000 Zagreb</item>
      <item>Odvjetnica Vlatka Nadramija, Kranjčevićeva 10,10000 Zagreb</item>
      <item>Mladen Zonjić, OIB 16318952742, Horvatova Ulica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00015641710</item>
      <item>, OIB 49490269345</item>
      <item>, OIB 18683136487</item>
      <item>, OIB null</item>
      <item>, OIB 05914880663</item>
      <item>, OIB null</item>
      <item>, OIB null</item>
      <item>, OIB 92142520079</item>
      <item>, OIB null</item>
      <item>, OIB 16318952742</item>
    </izvorni_sadrzaj>
    <derivirana_varijabla naziv="DomainObject.Predmet.SudioniciListNazivOIB_1">
      <item>, OIB 00015641710</item>
      <item>, OIB 49490269345</item>
      <item>, OIB 18683136487</item>
      <item>, OIB null</item>
      <item>, OIB 05914880663</item>
      <item>, OIB null</item>
      <item>, OIB null</item>
      <item>, OIB 92142520079</item>
      <item>, OIB null</item>
      <item>, OIB 16318952742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228</properties:Words>
  <properties:Characters>1194</properties:Characters>
  <properties:Lines>44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2016-06-09T11:47:00Z</dcterms:created>
  <dc:creator>Korisnik</dc:creator>
  <cp:lastModifiedBy>Draženka Prpić</cp:lastModifiedBy>
  <cp:lastPrinted>2016-10-28T07:22:00Z</cp:lastPrinted>
  <dcterms:modified xmlns:xsi="http://www.w3.org/2001/XMLSchema-instance" xsi:type="dcterms:W3CDTF">2016-10-28T07:24:00Z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