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7dff" w14:paraId="6b27df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7/St-14</w:t>
      </w:r>
      <w:r w:rsidR="00D918E2">
        <w:rPr>
          <w:b/>
        </w:rPr>
        <w:t>70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D918E2">
        <w:t>Karlova</w:t>
      </w:r>
      <w:r w:rsidR="009A2D20">
        <w:t>c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D918E2" w:rsidRPr="00D918E2">
        <w:t>BICIKLISTIČKI KLUB „KARLOVAC 1889“</w:t>
      </w:r>
      <w:r w:rsidR="00D918E2">
        <w:t>, skraćeni naziv BK "Karlovac 1889"</w:t>
      </w:r>
      <w:r w:rsidR="00D918E2" w:rsidRPr="00D918E2">
        <w:t>, Karlovac, Banija 41, OIB: 98103849977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D918E2" w:rsidRPr="00D918E2">
        <w:t>BICIKLISTIČKI KLUB „KARLOVAC 1889“, skraćeni naziv BK "Karlovac 1889", Karlovac, Banija 41, OIB: 98103849977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7C2A9B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918E2" w:rsidRPr="00D918E2">
        <w:t>Vencel Čuljak iz Osijeka, Plješevička 16 E, OIB: 60951188779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D918E2" w:rsidRPr="00D918E2">
        <w:t>BICIKLISTIČKI KLUB „KARLOVAC 1889“, skraćeni naziv BK "Karlovac 1889", Karlovac, Banija 41, OIB: 98103849977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C2A9B" w:rsidP="0004284B" w:rsidR="007C2A9B">
      <w:pPr>
        <w:ind w:firstLine="1440"/>
        <w:jc w:val="right"/>
        <w:rPr>
          <w:b/>
        </w:rPr>
      </w:pP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7/St-14</w:t>
      </w:r>
      <w:r w:rsidR="00D918E2">
        <w:rPr>
          <w:b/>
        </w:rPr>
        <w:t>70</w:t>
      </w:r>
      <w:r w:rsidRPr="0004284B">
        <w:rPr>
          <w:b/>
        </w:rPr>
        <w:t>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D918E2">
        <w:t>Karlovac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D918E2" w:rsidRPr="00D918E2">
        <w:t>BICIKLISTIČKI KLUB „KARLOVAC 1889“, skraćeni naziv BK "Karlovac 1889", Karlovac, Banija 41, OIB: 98103849977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918E2">
        <w:t>1464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7C2A9B">
        <w:t>31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C73" w:rsidR="00B45C73">
      <w:r>
        <w:separator/>
      </w:r>
    </w:p>
  </w:endnote>
  <w:endnote w:id="0" w:type="continuationSeparator">
    <w:p w:rsidRDefault="00B45C73" w:rsidR="00B45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C73" w:rsidR="00B45C73">
      <w:r>
        <w:separator/>
      </w:r>
    </w:p>
  </w:footnote>
  <w:footnote w:id="0" w:type="continuationSeparator">
    <w:p w:rsidRDefault="00B45C73" w:rsidR="00B45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0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674FA"/>
    <w:rsid w:val="00174C7D"/>
    <w:rsid w:val="00180D70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10F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4E4B"/>
    <w:rsid w:val="007C7835"/>
    <w:rsid w:val="007F48F2"/>
    <w:rsid w:val="007F5B85"/>
    <w:rsid w:val="007F7BE4"/>
    <w:rsid w:val="00816600"/>
    <w:rsid w:val="00832536"/>
    <w:rsid w:val="00841F8D"/>
    <w:rsid w:val="00856577"/>
    <w:rsid w:val="00863A5B"/>
    <w:rsid w:val="00873A1A"/>
    <w:rsid w:val="00896044"/>
    <w:rsid w:val="0089623C"/>
    <w:rsid w:val="008A4B1F"/>
    <w:rsid w:val="008D1B0D"/>
    <w:rsid w:val="009135EF"/>
    <w:rsid w:val="009339B1"/>
    <w:rsid w:val="00942E1D"/>
    <w:rsid w:val="009458D8"/>
    <w:rsid w:val="00961BE6"/>
    <w:rsid w:val="0096689E"/>
    <w:rsid w:val="00977673"/>
    <w:rsid w:val="00983065"/>
    <w:rsid w:val="00994D05"/>
    <w:rsid w:val="009A2D20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2E4E"/>
    <w:rsid w:val="00B22FD8"/>
    <w:rsid w:val="00B2385E"/>
    <w:rsid w:val="00B45C73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466F"/>
    <w:rsid w:val="00CF7A44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A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A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A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A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A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A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A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A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St-1470/2016</izvorni_sadrzaj>
    <derivirana_varijabla naziv="DomainObject.Predmet.OznakaBroj_1">St-1470/2016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Karlovac 1889</izvorni_sadrzaj>
    <derivirana_varijabla naziv="DomainObject.Predmet.ProtustrankaFormated_1">  Biciklistički klub Karlovac 1889</derivirana_varijabla>
  </DomainObject.Predmet.ProtustrankaFormated>
  <DomainObject.Predmet.ProtustrankaFormatedOIB>
    <izvorni_sadrzaj>  Biciklistički klub Karlovac 1889, OIB 98103849977</izvorni_sadrzaj>
    <derivirana_varijabla naziv="DomainObject.Predmet.ProtustrankaFormatedOIB_1">  Biciklistički klub Karlovac 1889, OIB 98103849977</derivirana_varijabla>
  </DomainObject.Predmet.ProtustrankaFormatedOIB>
  <DomainObject.Predmet.ProtustrankaFormatedWithAdress>
    <izvorni_sadrzaj> Biciklistički klub Karlovac 1889, Banija 41, 47000 Karlovac</izvorni_sadrzaj>
    <derivirana_varijabla naziv="DomainObject.Predmet.ProtustrankaFormatedWithAdress_1"> Biciklistički klub Karlovac 1889, Banija 41, 47000 Karlovac</derivirana_varijabla>
  </DomainObject.Predmet.ProtustrankaFormatedWithAdress>
  <DomainObject.Predmet.ProtustrankaFormatedWithAdressOIB>
    <izvorni_sadrzaj> Biciklistički klub Karlovac 1889, OIB 98103849977, Banija 41, 47000 Karlovac</izvorni_sadrzaj>
    <derivirana_varijabla naziv="DomainObject.Predmet.ProtustrankaFormatedWithAdressOIB_1"> Biciklistički klub Karlovac 1889, OIB 98103849977, Banija 41, 47000 Karlovac</derivirana_varijabla>
  </DomainObject.Predmet.ProtustrankaFormatedWithAdressOIB>
  <DomainObject.Predmet.ProtustrankaWithAdress>
    <izvorni_sadrzaj>Biciklistički klub Karlovac 1889 Banija 41, 47000 Karlovac</izvorni_sadrzaj>
    <derivirana_varijabla naziv="DomainObject.Predmet.ProtustrankaWithAdress_1">Biciklistički klub Karlovac 1889 Banija 41, 47000 Karlovac</derivirana_varijabla>
  </DomainObject.Predmet.ProtustrankaWithAdress>
  <DomainObject.Predmet.ProtustrankaWithAdressOIB>
    <izvorni_sadrzaj>Biciklistički klub Karlovac 1889, OIB 98103849977, Banija 41, 47000 Karlovac</izvorni_sadrzaj>
    <derivirana_varijabla naziv="DomainObject.Predmet.ProtustrankaWithAdressOIB_1">Biciklistički klub Karlovac 1889, OIB 98103849977, Banija 41, 47000 Karlovac</derivirana_varijabla>
  </DomainObject.Predmet.ProtustrankaWithAdressOIB>
  <DomainObject.Predmet.ProtustrankaNazivFormated>
    <izvorni_sadrzaj>Biciklistički klub Karlovac 1889</izvorni_sadrzaj>
    <derivirana_varijabla naziv="DomainObject.Predmet.ProtustrankaNazivFormated_1">Biciklistički klub Karlovac 1889</derivirana_varijabla>
  </DomainObject.Predmet.ProtustrankaNazivFormated>
  <DomainObject.Predmet.ProtustrankaNazivFormatedOIB>
    <izvorni_sadrzaj>Biciklistički klub Karlovac 1889, OIB 98103849977</izvorni_sadrzaj>
    <derivirana_varijabla naziv="DomainObject.Predmet.ProtustrankaNazivFormatedOIB_1">Biciklistički klub Karlovac 1889, OIB 98103849977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Biciklistički klub Karlovac 1889</item>
    </izvorni_sadrzaj>
    <derivirana_varijabla naziv="DomainObject.Predmet.ProtuStrankaListFormated_1">
      <item>Biciklistički klub Karlovac 1889</item>
    </derivirana_varijabla>
  </DomainObject.Predmet.ProtuStrankaListFormated>
  <DomainObject.Predmet.ProtuStrankaListFormatedOIB>
    <izvorni_sadrzaj>
      <item>Biciklistički klub Karlovac 1889, OIB 98103849977</item>
    </izvorni_sadrzaj>
    <derivirana_varijabla naziv="DomainObject.Predmet.ProtuStrankaListFormatedOIB_1">
      <item>Biciklistički klub Karlovac 1889, OIB 98103849977</item>
    </derivirana_varijabla>
  </DomainObject.Predmet.ProtuStrankaListFormatedOIB>
  <DomainObject.Predmet.ProtuStrankaListFormatedWithAdress>
    <izvorni_sadrzaj>
      <item>Biciklistički klub Karlovac 1889, Banija 41, 47000 Karlovac</item>
    </izvorni_sadrzaj>
    <derivirana_varijabla naziv="DomainObject.Predmet.ProtuStrankaListFormatedWithAdress_1">
      <item>Biciklistički klub Karlovac 1889, Banija 41, 47000 Karlovac</item>
    </derivirana_varijabla>
  </DomainObject.Predmet.ProtuStrankaListFormatedWithAdress>
  <DomainObject.Predmet.ProtuStrankaListFormatedWithAdressOIB>
    <izvorni_sadrzaj>
      <item>Biciklistički klub Karlovac 1889, OIB 98103849977, Banija 41, 47000 Karlovac</item>
    </izvorni_sadrzaj>
    <derivirana_varijabla naziv="DomainObject.Predmet.ProtuStrankaListFormatedWithAdressOIB_1">
      <item>Biciklistički klub Karlovac 1889, OIB 98103849977, Banija 41, 47000 Karlovac</item>
    </derivirana_varijabla>
  </DomainObject.Predmet.ProtuStrankaListFormatedWithAdressOIB>
  <DomainObject.Predmet.ProtuStrankaListNazivFormated>
    <izvorni_sadrzaj>
      <item>Biciklistički klub Karlovac 1889</item>
    </izvorni_sadrzaj>
    <derivirana_varijabla naziv="DomainObject.Predmet.ProtuStrankaListNazivFormated_1">
      <item>Biciklistički klub Karlovac 1889</item>
    </derivirana_varijabla>
  </DomainObject.Predmet.ProtuStrankaListNazivFormated>
  <DomainObject.Predmet.ProtuStrankaListNazivFormatedOIB>
    <izvorni_sadrzaj>
      <item>Biciklistički klub Karlovac 1889, OIB 98103849977</item>
    </izvorni_sadrzaj>
    <derivirana_varijabla naziv="DomainObject.Predmet.ProtuStrankaListNazivFormatedOIB_1">
      <item>Biciklistički klub Karlovac 1889, OIB 98103849977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Biciklistički klub Karlovac 1889</izvorni_sadrzaj>
    <derivirana_varijabla naziv="DomainObject.Predmet.ProtustrankaIDrugi_1">Biciklistički klub Karlovac 1889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Biciklistički klub Karlovac 1889, OIB 98103849977, Banija 41, 47000 Karlovac</izvorni_sadrzaj>
    <derivirana_varijabla naziv="DomainObject.Predmet.ProtustrankaIDrugiAdressOIB_1">Biciklistički klub Karlovac 1889, OIB 98103849977, Banija 41,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Biciklistički klub Karlovac 1889</item>
      <item>Fina, RC Zagreb, podružnica Karlovac</item>
    </izvorni_sadrzaj>
    <derivirana_varijabla naziv="DomainObject.Predmet.SudioniciListNaziv_1">
      <item>Biciklistički klub Karlovac 1889</item>
      <item>Fina, RC Zagreb, podružnica Karlovac</item>
    </derivirana_varijabla>
  </DomainObject.Predmet.SudioniciListNaziv>
  <DomainObject.Predmet.SudioniciListAdressOIB>
    <izvorni_sadrzaj>
      <item>Biciklistički klub Karlovac 1889, OIB 98103849977, Banija 41,47000 Karlovac</item>
      <item>Fina, RC Zagreb, podružnica Karlovac, OIB 85821130368, Vitezovićeva 1,47000 Karlovac</item>
    </izvorni_sadrzaj>
    <derivirana_varijabla naziv="DomainObject.Predmet.SudioniciListAdressOIB_1">
      <item>Biciklistički klub Karlovac 1889, OIB 98103849977, Banija 41,47000 Karlovac</item>
      <item>Fina, RC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98103849977</item>
      <item>, OIB 85821130368</item>
    </izvorni_sadrzaj>
    <derivirana_varijabla naziv="DomainObject.Predmet.SudioniciListNazivOIB_1">
      <item>, OIB 98103849977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99738-6374-48D6-9B2A-D0D56C022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783</properties:Words>
  <properties:Characters>4420</properties:Characters>
  <properties:Lines>111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2016-07-28T06:38:00Z</dcterms:created>
  <dc:creator>alet</dc:creator>
  <cp:lastModifiedBy>wsadmin</cp:lastModifiedBy>
  <cp:lastPrinted>2016-07-28T06:42:00Z</cp:lastPrinted>
  <dcterms:modified xmlns:xsi="http://www.w3.org/2001/XMLSchema-instance" xsi:type="dcterms:W3CDTF">2016-07-28T07:15:00Z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