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6234" w14:paraId="8a26234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D0C47">
        <w:rPr>
          <w:lang w:val="hr-HR"/>
        </w:rPr>
        <w:t>St-161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AD0C47">
        <w:t>nad dužnikom PRIGOREC d.o.o., OIB: 50207884198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AD0C47">
        <w:t>štem u Radešić 29</w:t>
      </w:r>
      <w:r w:rsidR="002F24AF">
        <w:t>,</w:t>
      </w:r>
      <w:r w:rsidR="00AD0C47">
        <w:t xml:space="preserve"> Radešić, 42225 Breznički Hum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ED04DF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AD0C47">
        <w:t>PRIGOREC d.o.o., OIB: 50207884198 sa sjedištem u Radešić 29, Radešić, 42225 Breznički Hum</w:t>
      </w:r>
      <w:r w:rsidR="00AD0C47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D0C47">
        <w:t xml:space="preserve">41.362.58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AD0C47" w:rsidRPr="00AD0C47">
        <w:t xml:space="preserve"> </w:t>
      </w:r>
      <w:r w:rsidR="00AD0C47">
        <w:t>PRIGOREC d.o.o., OIB: 50207884198 sa sjedištem u Radešić 29, Radešić, 42225 Breznički Hum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AD0C47">
        <w:rPr>
          <w:lang w:val="hr-HR"/>
        </w:rPr>
        <w:t>ana 01</w:t>
      </w:r>
      <w:r w:rsidR="00802B00">
        <w:rPr>
          <w:lang w:val="hr-HR"/>
        </w:rPr>
        <w:t>.0</w:t>
      </w:r>
      <w:r w:rsidR="00AD0C47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AD0C47" w:rsidRPr="00AD0C47">
        <w:t xml:space="preserve"> </w:t>
      </w:r>
      <w:r w:rsidR="00AD0C47">
        <w:t>PRIGOREC d.o.o., OIB: 50207884198 sa sjedištem u Radešić 29, Radešić, 42225 Breznički Hum</w:t>
      </w:r>
      <w:r w:rsidR="00F80C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AD0C47">
        <w:t xml:space="preserve">iznosu od 41.362.58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D04DF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373" w:rsidP="007F64E0" w:rsidR="00A65373">
      <w:r>
        <w:separator/>
      </w:r>
    </w:p>
  </w:endnote>
  <w:endnote w:id="0" w:type="continuationSeparator">
    <w:p w:rsidRDefault="00A65373" w:rsidP="007F64E0" w:rsidR="00A65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373" w:rsidP="007F64E0" w:rsidR="00A65373">
      <w:r>
        <w:separator/>
      </w:r>
    </w:p>
  </w:footnote>
  <w:footnote w:id="0" w:type="continuationSeparator">
    <w:p w:rsidRDefault="00A65373" w:rsidP="007F64E0" w:rsidR="00A65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AD0C47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D0C47">
      <w:rPr>
        <w:lang w:val="hr-HR"/>
      </w:rPr>
      <w:t>St-161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7333" w:rsidRPr="00DA733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1AAA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65373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0C47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A7333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04DF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63DD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B6D91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7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7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PRIGOREC društvo s ograničenom odgovornošću za proizvodnju, trgovinu i ugostiteljstvo</izvorni_sadrzaj>
    <derivirana_varijabla naziv="DomainObject.Predmet.ProtustrankaFormated_1">  PRIGOREC društvo s ograničenom odgovornošću za proizvodnju, trgovinu i ugostiteljstvo</derivirana_varijabla>
  </DomainObject.Predmet.ProtustrankaFormated>
  <DomainObject.Predmet.ProtustrankaFormatedOIB>
    <izvorni_sadrzaj>  PRIGOREC društvo s ograničenom odgovornošću za proizvodnju, trgovinu i ugostiteljstvo, OIB 50207884198</izvorni_sadrzaj>
    <derivirana_varijabla naziv="DomainObject.Predmet.ProtustrankaFormatedOIB_1">  PRIGOREC društvo s ograničenom odgovornošću za proizvodnju, trgovinu i ugostiteljstvo, OIB 50207884198</derivirana_varijabla>
  </DomainObject.Predmet.ProtustrankaFormatedOIB>
  <DomainObject.Predmet.ProtustrankaFormatedWithAdress>
    <izvorni_sadrzaj> PRIGOREC društvo s ograničenom odgovornošću za proizvodnju, trgovinu i ugostiteljstvo, Radešić 29, 42225 Radešić</izvorni_sadrzaj>
    <derivirana_varijabla naziv="DomainObject.Predmet.ProtustrankaFormatedWithAdress_1"> PRIGOREC društvo s ograničenom odgovornošću za proizvodnju, trgovinu i ugostiteljstvo, Radešić 29, 42225 Radešić</derivirana_varijabla>
  </DomainObject.Predmet.ProtustrankaFormatedWithAdress>
  <DomainObject.Predmet.ProtustrankaFormatedWithAdressOIB>
    <izvorni_sadrzaj> PRIGOREC društvo s ograničenom odgovornošću za proizvodnju, trgovinu i ugostiteljstvo, OIB 50207884198, Radešić 29, 42225 Radešić</izvorni_sadrzaj>
    <derivirana_varijabla naziv="DomainObject.Predmet.ProtustrankaFormatedWithAdressOIB_1"> PRIGOREC društvo s ograničenom odgovornošću za proizvodnju, trgovinu i ugostiteljstvo, OIB 50207884198, Radešić 29, 42225 Radešić</derivirana_varijabla>
  </DomainObject.Predmet.ProtustrankaFormatedWithAdressOIB>
  <DomainObject.Predmet.ProtustrankaWithAdress>
    <izvorni_sadrzaj>PRIGOREC društvo s ograničenom odgovornošću za proizvodnju, trgovinu i ugostiteljstvo Radešić 29, 42225 Radešić</izvorni_sadrzaj>
    <derivirana_varijabla naziv="DomainObject.Predmet.ProtustrankaWithAdress_1">PRIGOREC društvo s ograničenom odgovornošću za proizvodnju, trgovinu i ugostiteljstvo Radešić 29, 42225 Radešić</derivirana_varijabla>
  </DomainObject.Predmet.ProtustrankaWithAdress>
  <DomainObject.Predmet.ProtustrankaWithAdressOIB>
    <izvorni_sadrzaj>PRIGOREC društvo s ograničenom odgovornošću za proizvodnju, trgovinu i ugostiteljstvo, OIB 50207884198, Radešić 29, 42225 Radešić</izvorni_sadrzaj>
    <derivirana_varijabla naziv="DomainObject.Predmet.ProtustrankaWithAdressOIB_1">PRIGOREC društvo s ograničenom odgovornošću za proizvodnju, trgovinu i ugostiteljstvo, OIB 50207884198, Radešić 29, 42225 Radešić</derivirana_varijabla>
  </DomainObject.Predmet.ProtustrankaWithAdressOIB>
  <DomainObject.Predmet.ProtustrankaNazivFormated>
    <izvorni_sadrzaj>PRIGOREC društvo s ograničenom odgovornošću za proizvodnju, trgovinu i ugostiteljstvo</izvorni_sadrzaj>
    <derivirana_varijabla naziv="DomainObject.Predmet.ProtustrankaNazivFormated_1">PRIGOREC društvo s ograničenom odgovornošću za proizvodnju, trgovinu i ugostiteljstvo</derivirana_varijabla>
  </DomainObject.Predmet.ProtustrankaNazivFormated>
  <DomainObject.Predmet.ProtustrankaNazivFormatedOIB>
    <izvorni_sadrzaj>PRIGOREC društvo s ograničenom odgovornošću za proizvodnju, trgovinu i ugostiteljstvo, OIB 50207884198</izvorni_sadrzaj>
    <derivirana_varijabla naziv="DomainObject.Predmet.ProtustrankaNazivFormatedOIB_1">PRIGOREC društvo s ograničenom odgovornošću za proizvodnju, trgovinu i ugostiteljstvo, OIB 50207884198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41362.58</izvorni_sadrzaj>
    <derivirana_varijabla naziv="DomainObject.Predmet.TrenutnaVrijednost_1">41362.58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PRIGOREC društvo s ograničenom odgovornošću za proizvodnju, trgovinu i ugostiteljstvo</item>
    </izvorni_sadrzaj>
    <derivirana_varijabla naziv="DomainObject.Predmet.ProtuStrankaListFormated_1">
      <item>PRIGOREC društvo s ograničenom odgovornošću za proizvodnju, trgovinu i ugostiteljstvo</item>
    </derivirana_varijabla>
  </DomainObject.Predmet.ProtuStrankaListFormated>
  <DomainObject.Predmet.ProtuStrankaListFormatedOIB>
    <izvorni_sadrzaj>
      <item>PRIGOREC društvo s ograničenom odgovornošću za proizvodnju, trgovinu i ugostiteljstvo, OIB 50207884198</item>
    </izvorni_sadrzaj>
    <derivirana_varijabla naziv="DomainObject.Predmet.ProtuStrankaListFormatedOIB_1">
      <item>PRIGOREC društvo s ograničenom odgovornošću za proizvodnju, trgovinu i ugostiteljstvo, OIB 50207884198</item>
    </derivirana_varijabla>
  </DomainObject.Predmet.ProtuStrankaListFormatedOIB>
  <DomainObject.Predmet.ProtuStrankaListFormatedWithAdress>
    <izvorni_sadrzaj>
      <item>PRIGOREC društvo s ograničenom odgovornošću za proizvodnju, trgovinu i ugostiteljstvo, Radešić 29, 42225 Radešić</item>
    </izvorni_sadrzaj>
    <derivirana_varijabla naziv="DomainObject.Predmet.ProtuStrankaListFormatedWithAdress_1">
      <item>PRIGOREC društvo s ograničenom odgovornošću za proizvodnju, trgovinu i ugostiteljstvo, Radešić 29, 42225 Radešić</item>
    </derivirana_varijabla>
  </DomainObject.Predmet.ProtuStrankaListFormatedWithAdress>
  <DomainObject.Predmet.ProtuStrankaListFormatedWithAdressOIB>
    <izvorni_sadrzaj>
      <item>PRIGOREC društvo s ograničenom odgovornošću za proizvodnju, trgovinu i ugostiteljstvo, OIB 50207884198, Radešić 29, 42225 Radešić</item>
    </izvorni_sadrzaj>
    <derivirana_varijabla naziv="DomainObject.Predmet.ProtuStrankaListFormatedWithAdressOIB_1">
      <item>PRIGOREC društvo s ograničenom odgovornošću za proizvodnju, trgovinu i ugostiteljstvo, OIB 50207884198, Radešić 29, 42225 Radešić</item>
    </derivirana_varijabla>
  </DomainObject.Predmet.ProtuStrankaListFormatedWithAdressOIB>
  <DomainObject.Predmet.ProtuStrankaListNazivFormated>
    <izvorni_sadrzaj>
      <item>PRIGOREC društvo s ograničenom odgovornošću za proizvodnju, trgovinu i ugostiteljstvo</item>
    </izvorni_sadrzaj>
    <derivirana_varijabla naziv="DomainObject.Predmet.ProtuStrankaListNazivFormated_1">
      <item>PRIGOREC društvo s ograničenom odgovornošću za proizvodnju, trgovinu i ugostiteljstvo</item>
    </derivirana_varijabla>
  </DomainObject.Predmet.ProtuStrankaListNazivFormated>
  <DomainObject.Predmet.ProtuStrankaListNazivFormatedOIB>
    <izvorni_sadrzaj>
      <item>PRIGOREC društvo s ograničenom odgovornošću za proizvodnju, trgovinu i ugostiteljstvo, OIB 50207884198</item>
    </izvorni_sadrzaj>
    <derivirana_varijabla naziv="DomainObject.Predmet.ProtuStrankaListNazivFormatedOIB_1">
      <item>PRIGOREC društvo s ograničenom odgovornošću za proizvodnju, trgovinu i ugostiteljstvo, OIB 50207884198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PRIGOREC društvo s ograničenom odgovornošću za proizvodnju, trgovinu i ugostiteljstvo</izvorni_sadrzaj>
    <derivirana_varijabla naziv="DomainObject.Predmet.ProtustrankaIDrugi_1">PRIGOREC društvo s ograničenom odgovornošću za proizvodnju,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PRIGOREC društvo s ograničenom odgovornošću za proizvodnju, trgovinu i ugostiteljstvo, OIB 50207884198, Radešić 29, 42225 Radešić</izvorni_sadrzaj>
    <derivirana_varijabla naziv="DomainObject.Predmet.ProtustrankaIDrugiAdressOIB_1">PRIGOREC društvo s ograničenom odgovornošću za proizvodnju, trgovinu i ugostiteljstvo, OIB 50207884198, Radešić 29, 42225 Radešić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PRIGOREC društvo s ograničenom odgovornošću za proizvodnju,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PRIGOREC društvo s ograničenom odgovornošću za proizvodnju,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PRIGOREC društvo s ograničenom odgovornošću za proizvodnju, trgovinu i ugostiteljstvo, OIB 50207884198, Radešić 29,42225 Radešić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PRIGOREC društvo s ograničenom odgovornošću za proizvodnju, trgovinu i ugostiteljstvo, OIB 50207884198, Radešić 29,42225 Radešić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50207884198</item>
      <item>, OIB null</item>
      <item>, OIB null</item>
    </izvorni_sadrzaj>
    <derivirana_varijabla naziv="DomainObject.Predmet.SudioniciListNazivOIB_1">
      <item>, OIB 85821130368</item>
      <item>, OIB 50207884198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2318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2016-03-21T09:12:00Z</dcterms:created>
  <dc:creator>user</dc:creator>
  <cp:lastModifiedBy>Maja Marčec</cp:lastModifiedBy>
  <cp:lastPrinted>2016-03-17T11:28:00Z</cp:lastPrinted>
  <dcterms:modified xmlns:xsi="http://www.w3.org/2001/XMLSchema-instance" xsi:type="dcterms:W3CDTF">2016-03-29T10:33:00Z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