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ba50" w14:paraId="761ba5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7B3035">
        <w:t>1619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B3035">
        <w:rPr>
          <w:lang w:val="hr-HR"/>
        </w:rPr>
        <w:t>OPTIMIZAM</w:t>
      </w:r>
      <w:r w:rsidR="00653BDC">
        <w:rPr>
          <w:lang w:val="hr-HR"/>
        </w:rPr>
        <w:t xml:space="preserve"> </w:t>
      </w:r>
      <w:r w:rsidR="0015489F">
        <w:rPr>
          <w:lang w:val="hr-HR"/>
        </w:rPr>
        <w:t>d.o.o.,</w:t>
      </w:r>
      <w:r w:rsidR="007B3035">
        <w:rPr>
          <w:lang w:val="hr-HR"/>
        </w:rPr>
        <w:t xml:space="preserve"> Dugi Rat, Poljička cesta 127</w:t>
      </w:r>
      <w:r w:rsidR="0015489F">
        <w:rPr>
          <w:lang w:val="hr-HR"/>
        </w:rPr>
        <w:t xml:space="preserve">, </w:t>
      </w:r>
      <w:r w:rsidRPr="008E1461">
        <w:rPr>
          <w:lang w:val="hr-HR"/>
        </w:rPr>
        <w:t xml:space="preserve">OIB: </w:t>
      </w:r>
      <w:r w:rsidR="007B3035">
        <w:rPr>
          <w:lang w:val="hr-HR"/>
        </w:rPr>
        <w:t>29301453725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7B3035" w:rsidRPr="007B3035">
        <w:rPr>
          <w:lang w:val="hr-HR"/>
        </w:rPr>
        <w:t>OPTIMIZAM d.o.o., Dugi Rat, Poljička cesta 127, OIB: 29301453725</w:t>
      </w:r>
      <w:r w:rsidR="007B3035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473552">
        <w:rPr>
          <w:lang w:val="hr-HR"/>
        </w:rPr>
        <w:t>u 11 sati i 55 minita,</w:t>
      </w:r>
      <w:r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473552" w:rsidR="00473552">
      <w:r w:rsidRPr="008E1461">
        <w:rPr>
          <w:lang w:val="hr-HR"/>
        </w:rPr>
        <w:t xml:space="preserve">II.) Za stečajnog upravitelja imenuje se </w:t>
      </w:r>
      <w:r w:rsidR="00473552">
        <w:t xml:space="preserve">Mateo Erceg, dipl. pravnik iz Zagreba, Frana Folnegovića 6a, OIB: 93602617826.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7B3035" w:rsidRPr="007B3035">
        <w:rPr>
          <w:lang w:val="hr-HR"/>
        </w:rPr>
        <w:t xml:space="preserve">OPTIMIZAM d.o.o., Dugi Rat, Poljička cesta 127, OIB: 29301453725.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IV.) Nakon pravomoćnosti ovog rješenja, dužnik će se  brisati iz </w:t>
      </w:r>
      <w:r w:rsidR="0015489F">
        <w:rPr>
          <w:lang w:val="hr-HR"/>
        </w:rPr>
        <w:t xml:space="preserve">sudskog </w:t>
      </w:r>
      <w:r w:rsidRPr="008E1461">
        <w:rPr>
          <w:lang w:val="hr-HR"/>
        </w:rPr>
        <w:t>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15489F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44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AD6449">
      <w:t>6</w:t>
    </w:r>
    <w:r w:rsidR="007B3035">
      <w:t>19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B6E30"/>
    <w:rsid w:val="000E520C"/>
    <w:rsid w:val="000E727F"/>
    <w:rsid w:val="000F1016"/>
    <w:rsid w:val="001276AB"/>
    <w:rsid w:val="0015489F"/>
    <w:rsid w:val="0018497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62F55"/>
    <w:rsid w:val="00473552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53BDC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7B3035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B02097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94469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4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4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4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4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4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4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4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4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4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4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1619</izvorni_sadrzaj>
    <derivirana_varijabla naziv="DomainObject.Predmet.Broj_1">1619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St-1619/2015</izvorni_sadrzaj>
    <derivirana_varijabla naziv="DomainObject.Predmet.OznakaBroj_1">St-1619/2015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OPTIMIZAM d.o.o. za ugostiteljstvo</izvorni_sadrzaj>
    <derivirana_varijabla naziv="DomainObject.Predmet.ProtustrankaFormated_1">  OPTIMIZAM d.o.o. za ugostiteljstvo</derivirana_varijabla>
  </DomainObject.Predmet.ProtustrankaFormated>
  <DomainObject.Predmet.ProtustrankaFormatedOIB>
    <izvorni_sadrzaj>  OPTIMIZAM d.o.o. za ugostiteljstvo, OIB 29301453725</izvorni_sadrzaj>
    <derivirana_varijabla naziv="DomainObject.Predmet.ProtustrankaFormatedOIB_1">  OPTIMIZAM d.o.o. za ugostiteljstvo, OIB 29301453725</derivirana_varijabla>
  </DomainObject.Predmet.ProtustrankaFormatedOIB>
  <DomainObject.Predmet.ProtustrankaFormatedWithAdress>
    <izvorni_sadrzaj> OPTIMIZAM d.o.o. za ugostiteljstvo, Poljička cesta 127, 21315 Dugi Rat</izvorni_sadrzaj>
    <derivirana_varijabla naziv="DomainObject.Predmet.ProtustrankaFormatedWithAdress_1"> OPTIMIZAM d.o.o. za ugostiteljstvo, Poljička cesta 127, 21315 Dugi Rat</derivirana_varijabla>
  </DomainObject.Predmet.ProtustrankaFormatedWithAdress>
  <DomainObject.Predmet.ProtustrankaFormatedWithAdressOIB>
    <izvorni_sadrzaj> OPTIMIZAM d.o.o. za ugostiteljstvo, OIB 29301453725, Poljička cesta 127, 21315 Dugi Rat</izvorni_sadrzaj>
    <derivirana_varijabla naziv="DomainObject.Predmet.ProtustrankaFormatedWithAdressOIB_1"> OPTIMIZAM d.o.o. za ugostiteljstvo, OIB 29301453725, Poljička cesta 127, 21315 Dugi Rat</derivirana_varijabla>
  </DomainObject.Predmet.ProtustrankaFormatedWithAdressOIB>
  <DomainObject.Predmet.ProtustrankaWithAdress>
    <izvorni_sadrzaj>OPTIMIZAM d.o.o. za ugostiteljstvo Poljička cesta 127, 21315 Dugi Rat</izvorni_sadrzaj>
    <derivirana_varijabla naziv="DomainObject.Predmet.ProtustrankaWithAdress_1">OPTIMIZAM d.o.o. za ugostiteljstvo Poljička cesta 127, 21315 Dugi Rat</derivirana_varijabla>
  </DomainObject.Predmet.ProtustrankaWithAdress>
  <DomainObject.Predmet.ProtustrankaWithAdressOIB>
    <izvorni_sadrzaj>OPTIMIZAM d.o.o. za ugostiteljstvo, OIB 29301453725, Poljička cesta 127, 21315 Dugi Rat</izvorni_sadrzaj>
    <derivirana_varijabla naziv="DomainObject.Predmet.ProtustrankaWithAdressOIB_1">OPTIMIZAM d.o.o. za ugostiteljstvo, OIB 29301453725, Poljička cesta 127, 21315 Dugi Rat</derivirana_varijabla>
  </DomainObject.Predmet.ProtustrankaWithAdressOIB>
  <DomainObject.Predmet.ProtustrankaNazivFormated>
    <izvorni_sadrzaj>OPTIMIZAM d.o.o. za ugostiteljstvo</izvorni_sadrzaj>
    <derivirana_varijabla naziv="DomainObject.Predmet.ProtustrankaNazivFormated_1">OPTIMIZAM d.o.o. za ugostiteljstvo</derivirana_varijabla>
  </DomainObject.Predmet.ProtustrankaNazivFormated>
  <DomainObject.Predmet.ProtustrankaNazivFormatedOIB>
    <izvorni_sadrzaj>OPTIMIZAM d.o.o. za ugostiteljstvo, OIB 29301453725</izvorni_sadrzaj>
    <derivirana_varijabla naziv="DomainObject.Predmet.ProtustrankaNazivFormatedOIB_1">OPTIMIZAM d.o.o. za ugostiteljstvo, OIB 29301453725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232179.06</izvorni_sadrzaj>
    <derivirana_varijabla naziv="DomainObject.Predmet.TrenutnaVrijednost_1">232179.06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OPTIMIZAM d.o.o. za ugostiteljstvo</item>
    </izvorni_sadrzaj>
    <derivirana_varijabla naziv="DomainObject.Predmet.ProtuStrankaListFormated_1">
      <item>OPTIMIZAM d.o.o. za ugostiteljstvo</item>
    </derivirana_varijabla>
  </DomainObject.Predmet.ProtuStrankaListFormated>
  <DomainObject.Predmet.ProtuStrankaListFormatedOIB>
    <izvorni_sadrzaj>
      <item>OPTIMIZAM d.o.o. za ugostiteljstvo, OIB 29301453725</item>
    </izvorni_sadrzaj>
    <derivirana_varijabla naziv="DomainObject.Predmet.ProtuStrankaListFormatedOIB_1">
      <item>OPTIMIZAM d.o.o. za ugostiteljstvo, OIB 29301453725</item>
    </derivirana_varijabla>
  </DomainObject.Predmet.ProtuStrankaListFormatedOIB>
  <DomainObject.Predmet.ProtuStrankaListFormatedWithAdress>
    <izvorni_sadrzaj>
      <item>OPTIMIZAM d.o.o. za ugostiteljstvo, Poljička cesta 127, 21315 Dugi Rat</item>
    </izvorni_sadrzaj>
    <derivirana_varijabla naziv="DomainObject.Predmet.ProtuStrankaListFormatedWithAdress_1">
      <item>OPTIMIZAM d.o.o. za ugostiteljstvo, Poljička cesta 127, 21315 Dugi Rat</item>
    </derivirana_varijabla>
  </DomainObject.Predmet.ProtuStrankaListFormatedWithAdress>
  <DomainObject.Predmet.ProtuStrankaListFormatedWithAdressOIB>
    <izvorni_sadrzaj>
      <item>OPTIMIZAM d.o.o. za ugostiteljstvo, OIB 29301453725, Poljička cesta 127, 21315 Dugi Rat</item>
    </izvorni_sadrzaj>
    <derivirana_varijabla naziv="DomainObject.Predmet.ProtuStrankaListFormatedWithAdressOIB_1">
      <item>OPTIMIZAM d.o.o. za ugostiteljstvo, OIB 29301453725, Poljička cesta 127, 21315 Dugi Rat</item>
    </derivirana_varijabla>
  </DomainObject.Predmet.ProtuStrankaListFormatedWithAdressOIB>
  <DomainObject.Predmet.ProtuStrankaListNazivFormated>
    <izvorni_sadrzaj>
      <item>OPTIMIZAM d.o.o. za ugostiteljstvo</item>
    </izvorni_sadrzaj>
    <derivirana_varijabla naziv="DomainObject.Predmet.ProtuStrankaListNazivFormated_1">
      <item>OPTIMIZAM d.o.o. za ugostiteljstvo</item>
    </derivirana_varijabla>
  </DomainObject.Predmet.ProtuStrankaListNazivFormated>
  <DomainObject.Predmet.ProtuStrankaListNazivFormatedOIB>
    <izvorni_sadrzaj>
      <item>OPTIMIZAM d.o.o. za ugostiteljstvo, OIB 29301453725</item>
    </izvorni_sadrzaj>
    <derivirana_varijabla naziv="DomainObject.Predmet.ProtuStrankaListNazivFormatedOIB_1">
      <item>OPTIMIZAM d.o.o. za ugostiteljstvo, OIB 29301453725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OPTIMIZAM d.o.o. za ugostiteljstvo</izvorni_sadrzaj>
    <derivirana_varijabla naziv="DomainObject.Predmet.ProtustrankaIDrugi_1">OPTIMIZAM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OPTIMIZAM d.o.o. za ugostiteljstvo, OIB 29301453725, Poljička cesta 127, 21315 Dugi Rat</izvorni_sadrzaj>
    <derivirana_varijabla naziv="DomainObject.Predmet.ProtustrankaIDrugiAdressOIB_1">OPTIMIZAM d.o.o. za ugostiteljstvo, OIB 29301453725, Poljička cesta 127,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OPTIMIZAM d.o.o. za ugostiteljstvo</item>
      <item>FINANCIJSKA AGENCIJA, RC SPLIT</item>
    </izvorni_sadrzaj>
    <derivirana_varijabla naziv="DomainObject.Predmet.SudioniciListNaziv_1">
      <item>OPTIMIZAM d.o.o. za ugostiteljstvo</item>
      <item>FINANCIJSKA AGENCIJA, RC SPLIT</item>
    </derivirana_varijabla>
  </DomainObject.Predmet.SudioniciListNaziv>
  <DomainObject.Predmet.SudioniciListAdressOIB>
    <izvorni_sadrzaj>
      <item>OPTIMIZAM d.o.o. za ugostiteljstvo, OIB 29301453725, Poljička cesta 127,21315 Dugi Rat</item>
      <item>FINANCIJSKA AGENCIJA, RC SPLIT, OIB 85821130368, Mažuranićevo šetalište 24 b,21000 Split</item>
    </izvorni_sadrzaj>
    <derivirana_varijabla naziv="DomainObject.Predmet.SudioniciListAdressOIB_1">
      <item>OPTIMIZAM d.o.o. za ugostiteljstvo, OIB 29301453725, Poljička cesta 127,21315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29301453725</item>
      <item>, OIB 85821130368</item>
    </izvorni_sadrzaj>
    <derivirana_varijabla naziv="DomainObject.Predmet.SudioniciListNazivOIB_1">
      <item>, OIB 29301453725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602</properties:Words>
  <properties:Characters>3276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2016-02-18T10:56:00Z</dcterms:created>
  <dc:creator>Lari Glavaš</dc:creator>
  <cp:lastModifiedBy>Lari Glavaš</cp:lastModifiedBy>
  <cp:lastPrinted>2016-02-18T10:55:00Z</cp:lastPrinted>
  <dcterms:modified xmlns:xsi="http://www.w3.org/2001/XMLSchema-instance" xsi:type="dcterms:W3CDTF">2016-02-18T10:56:00Z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