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252f" w14:paraId="d42252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F518B">
        <w:t>4116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BF518B">
        <w:t>VEGRAD-ZAGREB d.o.o. Zagreb, Republike Austrije 9, MBS: 080278356, OIB: 74652593485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BF518B">
        <w:t xml:space="preserve">e 228.337,59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419D8"/>
    <w:rsid w:val="009A43C5"/>
    <w:rsid w:val="009A793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4A8D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4116</izvorni_sadrzaj>
    <derivirana_varijabla naziv="DomainObject.Predmet.Broj_1">4116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St-4116/2015</izvorni_sadrzaj>
    <derivirana_varijabla naziv="DomainObject.Predmet.OznakaBroj_1">St-4116/2015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VEGRAD-ZAGREB d.o.o. zastupanog po punomoćniku Ivica Bilandžić</izvorni_sadrzaj>
    <derivirana_varijabla naziv="DomainObject.Predmet.ProtustrankaFormated_1">  VEGRAD-ZAGREB d.o.o. zastupanog po punomoćniku Ivica Bilandžić</derivirana_varijabla>
  </DomainObject.Predmet.ProtustrankaFormated>
  <DomainObject.Predmet.ProtustrankaFormatedOIB>
    <izvorni_sadrzaj>  VEGRAD-ZAGREB d.o.o., OIB 74652593485 zastupanog po punomoćniku Ivica Bilandžić</izvorni_sadrzaj>
    <derivirana_varijabla naziv="DomainObject.Predmet.ProtustrankaFormatedOIB_1">  VEGRAD-ZAGREB d.o.o., OIB 74652593485 zastupanog po punomoćniku Ivica Bilandžić</derivirana_varijabla>
  </DomainObject.Predmet.ProtustrankaFormatedOIB>
  <DomainObject.Predmet.ProtustrankaFormatedWithAdress>
    <izvorni_sadrzaj> VEGRAD-ZAGREB d.o.o., Republike Austrije 9, 10000 Zagreb zastupanog po punomoćniku Ivica Bilandžić</izvorni_sadrzaj>
    <derivirana_varijabla naziv="DomainObject.Predmet.ProtustrankaFormatedWithAdress_1"> VEGRAD-ZAGREB d.o.o., Republike Austrije 9, 10000 Zagreb zastupanog po punomoćniku Ivica Bilandžić</derivirana_varijabla>
  </DomainObject.Predmet.ProtustrankaFormatedWithAdress>
  <DomainObject.Predmet.ProtustrankaFormatedWithAdressOIB>
    <izvorni_sadrzaj> VEGRAD-ZAGREB d.o.o., OIB 74652593485, Republike Austrije 9, 10000 Zagreb zastupanog po punomoćniku Ivica Bilandžić</izvorni_sadrzaj>
    <derivirana_varijabla naziv="DomainObject.Predmet.ProtustrankaFormatedWithAdressOIB_1"> VEGRAD-ZAGREB d.o.o., OIB 74652593485, Republike Austrije 9, 10000 Zagreb zastupanog po punomoćniku Ivica Bilandžić</derivirana_varijabla>
  </DomainObject.Predmet.ProtustrankaFormatedWithAdressOIB>
  <DomainObject.Predmet.ProtustrankaWithAdress>
    <izvorni_sadrzaj>VEGRAD-ZAGREB d.o.o. Republike Austrije 9, 10000 Zagreb</izvorni_sadrzaj>
    <derivirana_varijabla naziv="DomainObject.Predmet.ProtustrankaWithAdress_1">VEGRAD-ZAGREB d.o.o. Republike Austrije 9, 10000 Zagreb</derivirana_varijabla>
  </DomainObject.Predmet.ProtustrankaWithAdress>
  <DomainObject.Predmet.ProtustrankaWithAdressOIB>
    <izvorni_sadrzaj>VEGRAD-ZAGREB d.o.o., OIB 74652593485, Republike Austrije 9, 10000 Zagreb</izvorni_sadrzaj>
    <derivirana_varijabla naziv="DomainObject.Predmet.ProtustrankaWithAdressOIB_1">VEGRAD-ZAGREB d.o.o., OIB 74652593485, Republike Austrije 9, 10000 Zagreb</derivirana_varijabla>
  </DomainObject.Predmet.ProtustrankaWithAdressOIB>
  <DomainObject.Predmet.ProtustrankaNazivFormated>
    <izvorni_sadrzaj>VEGRAD-ZAGREB d.o.o.</izvorni_sadrzaj>
    <derivirana_varijabla naziv="DomainObject.Predmet.ProtustrankaNazivFormated_1">VEGRAD-ZAGREB d.o.o.</derivirana_varijabla>
  </DomainObject.Predmet.ProtustrankaNazivFormated>
  <DomainObject.Predmet.ProtustrankaNazivFormatedOIB>
    <izvorni_sadrzaj>VEGRAD-ZAGREB d.o.o., OIB 74652593485</izvorni_sadrzaj>
    <derivirana_varijabla naziv="DomainObject.Predmet.ProtustrankaNazivFormatedOIB_1">VEGRAD-ZAGREB d.o.o., OIB 74652593485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VEGRAD-ZAGREB d.o.o. zastupanog po punomoćniku Ivica Bilandžić</item>
    </izvorni_sadrzaj>
    <derivirana_varijabla naziv="DomainObject.Predmet.ProtuStrankaListFormated_1">
      <item>VEGRAD-ZAGREB d.o.o. zastupanog po punomoćniku Ivica Bilandžić</item>
    </derivirana_varijabla>
  </DomainObject.Predmet.ProtuStrankaListFormated>
  <DomainObject.Predmet.ProtuStrankaListFormatedOIB>
    <izvorni_sadrzaj>
      <item>VEGRAD-ZAGREB d.o.o., OIB 74652593485 zastupanog po punomoćniku Ivica Bilandžić</item>
    </izvorni_sadrzaj>
    <derivirana_varijabla naziv="DomainObject.Predmet.ProtuStrankaListFormatedOIB_1">
      <item>VEGRAD-ZAGREB d.o.o., OIB 74652593485 zastupanog po punomoćniku Ivica Bilandžić</item>
    </derivirana_varijabla>
  </DomainObject.Predmet.ProtuStrankaListFormatedOIB>
  <DomainObject.Predmet.ProtuStrankaListFormatedWithAdress>
    <izvorni_sadrzaj>
      <item>VEGRAD-ZAGREB d.o.o., Republike Austrije 9, 10000 Zagreb zastupanog po punomoćniku Ivica Bilandžić</item>
    </izvorni_sadrzaj>
    <derivirana_varijabla naziv="DomainObject.Predmet.ProtuStrankaListFormatedWithAdress_1">
      <item>VEGRAD-ZAGREB d.o.o., Republike Austrije 9, 10000 Zagreb zastupanog po punomoćniku Ivica Bilandžić</item>
    </derivirana_varijabla>
  </DomainObject.Predmet.ProtuStrankaListFormatedWithAdress>
  <DomainObject.Predmet.ProtuStrankaListFormatedWithAdressOIB>
    <izvorni_sadrzaj>
      <item>VEGRAD-ZAGREB d.o.o., OIB 74652593485, Republike Austrije 9, 10000 Zagreb zastupanog po punomoćniku Ivica Bilandžić</item>
    </izvorni_sadrzaj>
    <derivirana_varijabla naziv="DomainObject.Predmet.ProtuStrankaListFormatedWithAdressOIB_1">
      <item>VEGRAD-ZAGREB d.o.o., OIB 74652593485, Republike Austrije 9, 10000 Zagreb zastupanog po punomoćniku Ivica Bilandžić</item>
    </derivirana_varijabla>
  </DomainObject.Predmet.ProtuStrankaListFormatedWithAdressOIB>
  <DomainObject.Predmet.ProtuStrankaListNazivFormated>
    <izvorni_sadrzaj>
      <item>VEGRAD-ZAGREB d.o.o.</item>
    </izvorni_sadrzaj>
    <derivirana_varijabla naziv="DomainObject.Predmet.ProtuStrankaListNazivFormated_1">
      <item>VEGRAD-ZAGREB d.o.o.</item>
    </derivirana_varijabla>
  </DomainObject.Predmet.ProtuStrankaListNazivFormated>
  <DomainObject.Predmet.ProtuStrankaListNazivFormatedOIB>
    <izvorni_sadrzaj>
      <item>VEGRAD-ZAGREB d.o.o., OIB 74652593485</item>
    </izvorni_sadrzaj>
    <derivirana_varijabla naziv="DomainObject.Predmet.ProtuStrankaListNazivFormatedOIB_1">
      <item>VEGRAD-ZAGREB d.o.o., OIB 74652593485</item>
    </derivirana_varijabla>
  </DomainObject.Predmet.ProtuStrankaListNazivFormatedOIB>
  <DomainObject.Predmet.OstaliListFormated>
    <izvorni_sadrzaj>
      <item>Ivica Bilandžić punomoćnik sudionika u postupku VEGRAD-ZAGREB d.o.o.</item>
    </izvorni_sadrzaj>
    <derivirana_varijabla naziv="DomainObject.Predmet.OstaliListFormated_1">
      <item>Ivica Bilandžić punomoćnik sudionika u postupku VEGRAD-ZAGREB d.o.o.</item>
    </derivirana_varijabla>
  </DomainObject.Predmet.OstaliListFormated>
  <DomainObject.Predmet.OstaliListFormatedOIB>
    <izvorni_sadrzaj>
      <item>Ivica Bilandžić, OIB 51760428590 punomoćnik sudionika u postupku VEGRAD-ZAGREB d.o.o.</item>
    </izvorni_sadrzaj>
    <derivirana_varijabla naziv="DomainObject.Predmet.OstaliListFormatedOIB_1">
      <item>Ivica Bilandžić, OIB 51760428590 punomoćnik sudionika u postupku VEGRAD-ZAGREB d.o.o.</item>
    </derivirana_varijabla>
  </DomainObject.Predmet.OstaliListFormatedOIB>
  <DomainObject.Predmet.OstaliListFormatedWithAdress>
    <izvorni_sadrzaj>
      <item>Ivica Bilandžić, Ulica Pavla Hatza 2, 10000 Zagreb punomoćnik sudionika u postupku VEGRAD-ZAGREB d.o.o.</item>
    </izvorni_sadrzaj>
    <derivirana_varijabla naziv="DomainObject.Predmet.OstaliListFormatedWithAdress_1">
      <item>Ivica Bilandžić, Ulica Pavla Hatza 2, 10000 Zagreb punomoćnik sudionika u postupku VEGRAD-ZAGREB d.o.o.</item>
    </derivirana_varijabla>
  </DomainObject.Predmet.OstaliListFormatedWithAdress>
  <DomainObject.Predmet.OstaliListFormatedWithAdressOIB>
    <izvorni_sadrzaj>
      <item>Ivica Bilandžić, OIB 51760428590, Ulica Pavla Hatza 2, 10000 Zagreb punomoćnik sudionika u postupku VEGRAD-ZAGREB d.o.o.</item>
    </izvorni_sadrzaj>
    <derivirana_varijabla naziv="DomainObject.Predmet.OstaliListFormatedWithAdressOIB_1">
      <item>Ivica Bilandžić, OIB 51760428590, Ulica Pavla Hatza 2, 10000 Zagreb punomoćnik sudionika u postupku VEGRAD-ZAGREB d.o.o.</item>
    </derivirana_varijabla>
  </DomainObject.Predmet.OstaliListFormatedWithAdressOIB>
  <DomainObject.Predmet.OstaliListNazivFormated>
    <izvorni_sadrzaj>
      <item>Ivica Bilandžić</item>
    </izvorni_sadrzaj>
    <derivirana_varijabla naziv="DomainObject.Predmet.OstaliListNazivFormated_1">
      <item>Ivica Bilandžić</item>
    </derivirana_varijabla>
  </DomainObject.Predmet.OstaliListNazivFormated>
  <DomainObject.Predmet.OstaliListNazivFormatedOIB>
    <izvorni_sadrzaj>
      <item>Ivica Bilandžić, OIB 51760428590</item>
    </izvorni_sadrzaj>
    <derivirana_varijabla naziv="DomainObject.Predmet.OstaliListNazivFormatedOIB_1">
      <item>Ivica Bilandžić, OIB 51760428590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VEGRAD-ZAGREB d.o.o.</izvorni_sadrzaj>
    <derivirana_varijabla naziv="DomainObject.Predmet.ProtustrankaIDrugi_1">VEGRAD-ZAGREB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VEGRAD-ZAGREB d.o.o., OIB 74652593485, Republike Austrije 9, 10000 Zagreb</izvorni_sadrzaj>
    <derivirana_varijabla naziv="DomainObject.Predmet.ProtustrankaIDrugiAdressOIB_1">VEGRAD-ZAGREB d.o.o., OIB 74652593485, Republike Austrije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VEGRAD-ZAGREB d.o.o.</item>
      <item>FINA Regionalni centar Zagreb</item>
      <item>Ivica Bilandžić</item>
    </izvorni_sadrzaj>
    <derivirana_varijabla naziv="DomainObject.Predmet.SudioniciListNaziv_1">
      <item>VEGRAD-ZAGREB d.o.o.</item>
      <item>FINA Regionalni centar Zagreb</item>
      <item>Ivica Bilandžić</item>
    </derivirana_varijabla>
  </DomainObject.Predmet.SudioniciListNaziv>
  <DomainObject.Predmet.SudioniciListAdressOIB>
    <izvorni_sadrzaj>
      <item>VEGRAD-ZAGREB d.o.o., OIB 74652593485, Republike Austrije 9,10000 Zagreb</item>
      <item>FINA Regionalni centar Zagreb, OIB 85821130368, Trg svibanjskih žrtava 1995. br 1,10000 Zagreb</item>
      <item>Ivica Bilandžić, OIB 51760428590, Ulica Pavla Hatza 2,10000 Zagreb</item>
    </izvorni_sadrzaj>
    <derivirana_varijabla naziv="DomainObject.Predmet.SudioniciListAdressOIB_1">
      <item>VEGRAD-ZAGREB d.o.o., OIB 74652593485, Republike Austrije 9,10000 Zagreb</item>
      <item>FINA Regionalni centar Zagreb, OIB 85821130368, Trg svibanjskih žrtava 1995. br 1,10000 Zagreb</item>
      <item>Ivica Bilandžić, OIB 51760428590, Ulica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74652593485</item>
      <item>, OIB 85821130368</item>
      <item>, OIB 51760428590</item>
    </izvorni_sadrzaj>
    <derivirana_varijabla naziv="DomainObject.Predmet.SudioniciListNazivOIB_1">
      <item>, OIB 74652593485</item>
      <item>, OIB 85821130368</item>
      <item>, OIB 51760428590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1343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2016-01-13T08:36:00Z</dcterms:created>
  <dc:creator>ilukac</dc:creator>
  <cp:lastModifiedBy>Višnja Svečak</cp:lastModifiedBy>
  <cp:lastPrinted>2016-01-13T08:35:00Z</cp:lastPrinted>
  <dcterms:modified xmlns:xsi="http://www.w3.org/2001/XMLSchema-instance" xsi:type="dcterms:W3CDTF">2016-01-13T08:36:00Z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