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8f6a" w14:paraId="76e8f6a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4524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</w:p>
    <w:p w:rsidRDefault="00755136" w:rsidP="00755136" w:rsidR="00755136"/>
    <w:p w:rsidRDefault="00755136" w:rsidP="00755136" w:rsidR="00755136">
      <w:pPr>
        <w:jc w:val="center"/>
      </w:pPr>
      <w:r>
        <w:t xml:space="preserve">R E P U B L I K A   H R V A T S K A </w:t>
      </w:r>
    </w:p>
    <w:p w:rsidRDefault="00755136" w:rsidP="00755136" w:rsidR="00755136" w:rsidRPr="009302AD">
      <w:pPr>
        <w:jc w:val="center"/>
      </w:pPr>
      <w:r w:rsidRPr="009302AD">
        <w:t xml:space="preserve">Z A K </w:t>
      </w:r>
      <w:proofErr w:type="spellStart"/>
      <w:r w:rsidRPr="009302AD">
        <w:t>LJ</w:t>
      </w:r>
      <w:proofErr w:type="spellEnd"/>
      <w:r w:rsidRPr="009302AD">
        <w:t xml:space="preserve"> U Č A K</w:t>
      </w:r>
    </w:p>
    <w:p w:rsidRDefault="00755136" w:rsidP="00755136" w:rsidR="00755136">
      <w:pPr>
        <w:jc w:val="center"/>
        <w:rPr>
          <w:b/>
        </w:rPr>
      </w:pPr>
    </w:p>
    <w:p w:rsidRDefault="00755136" w:rsidP="00755136" w:rsidR="00755136">
      <w:pPr>
        <w:jc w:val="both"/>
      </w:pPr>
      <w:r>
        <w:tab/>
      </w:r>
      <w:r w:rsidRPr="00671B25">
        <w:t>TRGOVAČKI SUD U ZAGREBU</w:t>
      </w:r>
      <w:r w:rsidRPr="00010102">
        <w:t xml:space="preserve"> po sucu </w:t>
      </w:r>
      <w:r>
        <w:t xml:space="preserve">tog suda </w:t>
      </w:r>
      <w:r w:rsidRPr="00010102">
        <w:t xml:space="preserve">Anti Galiću, kao </w:t>
      </w:r>
      <w:r>
        <w:t>sucu pojedincu</w:t>
      </w:r>
      <w:r w:rsidRPr="00010102">
        <w:t xml:space="preserve">, </w:t>
      </w:r>
      <w:r>
        <w:t>u stečaj</w:t>
      </w:r>
      <w:r w:rsidRPr="00010102">
        <w:t xml:space="preserve">nom postupku nad </w:t>
      </w:r>
      <w:r>
        <w:t xml:space="preserve">dužnikom PEKARA </w:t>
      </w:r>
      <w:proofErr w:type="spellStart"/>
      <w:r>
        <w:t>BATKOVIĆ</w:t>
      </w:r>
      <w:proofErr w:type="spellEnd"/>
      <w:r>
        <w:t xml:space="preserve">  d.o.o. Kutina, Kralja Petra Krešimira IV.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47450599561</w:t>
      </w:r>
      <w:proofErr w:type="spellEnd"/>
      <w:r>
        <w:t xml:space="preserve">, dana </w:t>
      </w:r>
      <w:proofErr w:type="spellStart"/>
      <w:r w:rsidR="00CB1862">
        <w:t>29.prosinca</w:t>
      </w:r>
      <w:proofErr w:type="spellEnd"/>
      <w:r>
        <w:t xml:space="preserve">  </w:t>
      </w:r>
      <w:proofErr w:type="spellStart"/>
      <w:r>
        <w:t>201</w:t>
      </w:r>
      <w:r w:rsidR="00DF2343">
        <w:t>6</w:t>
      </w:r>
      <w:proofErr w:type="spellEnd"/>
      <w:r>
        <w:t>.</w:t>
      </w:r>
    </w:p>
    <w:p w:rsidRDefault="00755136" w:rsidP="00755136" w:rsidR="00755136" w:rsidRPr="002519C3">
      <w:pPr>
        <w:jc w:val="both"/>
        <w:rPr>
          <w:b/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  j e</w:t>
      </w:r>
    </w:p>
    <w:p w:rsidRDefault="00755136" w:rsidP="00755136" w:rsidR="00755136" w:rsidRPr="0007677D">
      <w:pPr>
        <w:jc w:val="both"/>
      </w:pPr>
    </w:p>
    <w:p w:rsidRDefault="00CB1862" w:rsidP="00DF2343" w:rsidR="00DF2343">
      <w:pPr>
        <w:ind w:firstLine="708"/>
        <w:jc w:val="both"/>
      </w:pPr>
      <w:r>
        <w:t xml:space="preserve">Poziva se stečajni upravitelj Mate Balenović iz Zagreba, </w:t>
      </w:r>
      <w:r w:rsidR="00DF2343">
        <w:t>Z</w:t>
      </w:r>
      <w:r>
        <w:t xml:space="preserve">eleni dol </w:t>
      </w:r>
      <w:proofErr w:type="spellStart"/>
      <w:r>
        <w:t>br.6</w:t>
      </w:r>
      <w:proofErr w:type="spellEnd"/>
      <w:r>
        <w:t xml:space="preserve">. ODMAH pristupiti u sobu stečajnog suca (soba </w:t>
      </w:r>
      <w:proofErr w:type="spellStart"/>
      <w:r>
        <w:t>br.92</w:t>
      </w:r>
      <w:proofErr w:type="spellEnd"/>
      <w:r w:rsidR="00DF2343">
        <w:t>., II kat) radi preuzimanja pristiglih prijava tražbina.</w:t>
      </w:r>
    </w:p>
    <w:p w:rsidRDefault="00DF2343" w:rsidP="00DF2343" w:rsidR="005D1E68" w:rsidRPr="001D5467">
      <w:pPr>
        <w:ind w:firstLine="708"/>
        <w:jc w:val="both"/>
      </w:pPr>
      <w:r w:rsidRPr="001D5467">
        <w:t xml:space="preserve"> </w:t>
      </w: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DF2343">
        <w:t>29.prosinca</w:t>
      </w:r>
      <w:proofErr w:type="spellEnd"/>
      <w:r w:rsidRPr="001D5467">
        <w:t xml:space="preserve"> </w:t>
      </w:r>
      <w:proofErr w:type="spellStart"/>
      <w:r w:rsidRPr="001D5467">
        <w:t>201</w:t>
      </w:r>
      <w:r w:rsidR="00DF2343">
        <w:t>6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210E6C" w:rsidR="007108DB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210E6C">
        <w:t>v.r.</w:t>
      </w:r>
    </w:p>
    <w:p w:rsidRDefault="007108DB" w:rsidP="002300E7" w:rsidR="007108D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>-a)</w:t>
      </w:r>
    </w:p>
    <w:p w:rsidRDefault="007108DB" w:rsidP="007108DB" w:rsidR="007108DB"/>
    <w:p w:rsidRDefault="00210E6C" w:rsidP="00422EE0" w:rsidR="00210E6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10E6C" w:rsidP="00422EE0" w:rsidR="00210E6C">
      <w:pPr>
        <w:jc w:val="both"/>
      </w:pPr>
      <w:r>
        <w:t xml:space="preserve">               Valentina Delač</w:t>
      </w:r>
    </w:p>
    <w:p w:rsidRDefault="007108DB" w:rsidP="00210E6C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8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814AC6">
      <w:t>689</w:t>
    </w:r>
    <w:proofErr w:type="spellEnd"/>
    <w:r w:rsidR="00814AC6">
      <w:t>/</w:t>
    </w:r>
    <w:proofErr w:type="spellStart"/>
    <w:r w:rsidR="00814AC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3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6"/>
  </w:num>
  <w:num w:numId="24">
    <w:abstractNumId w:val="21"/>
  </w:num>
  <w:num w:numId="25">
    <w:abstractNumId w:val="3"/>
  </w:num>
  <w:num w:numId="26">
    <w:abstractNumId w:val="20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2C77"/>
    <w:rsid w:val="000460B4"/>
    <w:rsid w:val="00052561"/>
    <w:rsid w:val="00055347"/>
    <w:rsid w:val="00071CC5"/>
    <w:rsid w:val="00076CEA"/>
    <w:rsid w:val="00086650"/>
    <w:rsid w:val="00087C90"/>
    <w:rsid w:val="0009090A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6BA9"/>
    <w:rsid w:val="00113FB2"/>
    <w:rsid w:val="001154E0"/>
    <w:rsid w:val="00121C3F"/>
    <w:rsid w:val="001257A8"/>
    <w:rsid w:val="00131C65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0E6C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300E97"/>
    <w:rsid w:val="00300EBC"/>
    <w:rsid w:val="0030121C"/>
    <w:rsid w:val="003022D4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82AF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52FE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1E68"/>
    <w:rsid w:val="005D20A8"/>
    <w:rsid w:val="005D4A0E"/>
    <w:rsid w:val="005E00BD"/>
    <w:rsid w:val="005E3DC8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143F"/>
    <w:rsid w:val="00607973"/>
    <w:rsid w:val="00610CB5"/>
    <w:rsid w:val="00614292"/>
    <w:rsid w:val="006303C2"/>
    <w:rsid w:val="006359DB"/>
    <w:rsid w:val="006367EE"/>
    <w:rsid w:val="00636B3C"/>
    <w:rsid w:val="00637E70"/>
    <w:rsid w:val="0064433E"/>
    <w:rsid w:val="006472B7"/>
    <w:rsid w:val="00651199"/>
    <w:rsid w:val="006776F8"/>
    <w:rsid w:val="00682EEA"/>
    <w:rsid w:val="00683FB9"/>
    <w:rsid w:val="00687ABB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0283"/>
    <w:rsid w:val="00774FBB"/>
    <w:rsid w:val="007759BD"/>
    <w:rsid w:val="00783B71"/>
    <w:rsid w:val="007844CF"/>
    <w:rsid w:val="007851A9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77B2"/>
    <w:rsid w:val="00A6476C"/>
    <w:rsid w:val="00A65131"/>
    <w:rsid w:val="00A652A7"/>
    <w:rsid w:val="00A71764"/>
    <w:rsid w:val="00A808D7"/>
    <w:rsid w:val="00A9007C"/>
    <w:rsid w:val="00A9013A"/>
    <w:rsid w:val="00AA0DC9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02F7"/>
    <w:rsid w:val="00B415CA"/>
    <w:rsid w:val="00B4160E"/>
    <w:rsid w:val="00B4270B"/>
    <w:rsid w:val="00B42F73"/>
    <w:rsid w:val="00B445EC"/>
    <w:rsid w:val="00B465E2"/>
    <w:rsid w:val="00B5356F"/>
    <w:rsid w:val="00B53E58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6B7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1862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762"/>
    <w:rsid w:val="00DE709F"/>
    <w:rsid w:val="00DE719C"/>
    <w:rsid w:val="00DF0333"/>
    <w:rsid w:val="00DF0DD6"/>
    <w:rsid w:val="00DF2343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3731"/>
    <w:rsid w:val="00E65690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173A"/>
    <w:rsid w:val="00EC4799"/>
    <w:rsid w:val="00ED5921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0392"/>
    <w:rsid w:val="00F65830"/>
    <w:rsid w:val="00F75D82"/>
    <w:rsid w:val="00F76E39"/>
    <w:rsid w:val="00F772D5"/>
    <w:rsid w:val="00F870E7"/>
    <w:rsid w:val="00F923D3"/>
    <w:rsid w:val="00F92794"/>
    <w:rsid w:val="00F9469E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160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4160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160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4160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F031E-E2C8-4796-ACDD-524B4D4B5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132</properties:Words>
  <properties:Characters>609</properties:Characters>
  <properties:Lines>30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2016-12-29T10:03:00Z</dcterms:created>
  <dc:creator>Korisnik</dc:creator>
  <cp:lastModifiedBy>Valentina Delač</cp:lastModifiedBy>
  <cp:lastPrinted>2016-12-29T10:02:00Z</cp:lastPrinted>
  <dcterms:modified xmlns:xsi="http://www.w3.org/2001/XMLSchema-instance" xsi:type="dcterms:W3CDTF">2016-12-29T10:05:00Z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