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3d95f" w14:paraId="f33d95f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4504AD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4504AD" w:rsidP="004504AD" w:rsidR="004504AD" w:rsidRPr="004504A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4504AD" w:rsidP="004504AD" w:rsidR="004504AD" w:rsidRPr="004504A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4504AD" w:rsidP="004504AD" w:rsidR="004504AD" w:rsidRPr="004504AD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4504AD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4504AD" w:rsidP="004504AD" w:rsidR="004504AD" w:rsidRPr="004504AD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4504AD">
        <w:rPr>
          <w:rFonts w:cs="Times New Roman" w:eastAsia="Times New Roman"/>
          <w:lang w:eastAsia="hr-HR"/>
        </w:rPr>
        <w:t xml:space="preserve">               6. St-686/2016-4.</w:t>
      </w:r>
    </w:p>
    <w:p w:rsidRDefault="004504AD" w:rsidP="004504AD" w:rsidR="004504AD" w:rsidRPr="004504A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504AD" w:rsidP="004504AD" w:rsidR="004504AD" w:rsidRPr="004504A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504AD" w:rsidP="004504AD" w:rsidR="004504AD" w:rsidRPr="004504A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504AD" w:rsidP="004504AD" w:rsidR="004504AD" w:rsidRPr="004504A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504AD" w:rsidP="004504AD" w:rsidR="004504AD" w:rsidRPr="004504A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504AD" w:rsidP="004504AD" w:rsidR="004504AD" w:rsidRPr="004504A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4504AD">
        <w:rPr>
          <w:rFonts w:cs="Times New Roman" w:eastAsia="Times New Roman"/>
          <w:lang w:eastAsia="hr-HR"/>
        </w:rPr>
        <w:t>U  I M E   R E P U B L I K E   H R V A T S K E</w:t>
      </w:r>
    </w:p>
    <w:p w:rsidRDefault="004504AD" w:rsidP="004504AD" w:rsidR="004504AD" w:rsidRPr="004504A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4504AD" w:rsidP="004504AD" w:rsidR="004504AD" w:rsidRPr="004504A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4504AD">
        <w:rPr>
          <w:rFonts w:cs="Times New Roman" w:eastAsia="Times New Roman"/>
          <w:lang w:eastAsia="hr-HR"/>
        </w:rPr>
        <w:t>R J E Š E N J E</w:t>
      </w:r>
    </w:p>
    <w:p w:rsidRDefault="004504AD" w:rsidP="004504AD" w:rsidR="004504AD" w:rsidRPr="004504A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504AD" w:rsidP="004504AD" w:rsidR="004504AD" w:rsidRPr="004504A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504AD" w:rsidP="004504AD" w:rsidR="004504AD" w:rsidRPr="004504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504AD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4504AD">
        <w:rPr>
          <w:rFonts w:cs="Times New Roman" w:eastAsia="Times New Roman"/>
          <w:lang w:eastAsia="hr-HR"/>
        </w:rPr>
        <w:t>Rajnoviću</w:t>
      </w:r>
      <w:proofErr w:type="spellEnd"/>
      <w:r w:rsidRPr="004504AD">
        <w:rPr>
          <w:rFonts w:cs="Times New Roman" w:eastAsia="Times New Roman"/>
          <w:lang w:eastAsia="hr-HR"/>
        </w:rPr>
        <w:t xml:space="preserve">, u skraćenom stečajnom postupku nad dužnikom MIATO USLUGE d.o.o. za proizvodnju, građenje, trgovinu i usluge, Samobor, Augusta Cesarca 2, </w:t>
      </w:r>
      <w:r w:rsidRPr="004504AD">
        <w:rPr>
          <w:rFonts w:cs="Times New Roman" w:eastAsia="Times New Roman"/>
          <w:szCs w:val="20"/>
          <w:lang w:eastAsia="hr-HR"/>
        </w:rPr>
        <w:t>MBS: 080541477, OIB: 22477971115, 25. srpnja 2016.</w:t>
      </w:r>
      <w:r w:rsidRPr="004504AD">
        <w:rPr>
          <w:rFonts w:cs="Times New Roman" w:eastAsia="Times New Roman"/>
          <w:lang w:eastAsia="hr-HR"/>
        </w:rPr>
        <w:t xml:space="preserve"> </w:t>
      </w:r>
    </w:p>
    <w:p w:rsidRDefault="004504AD" w:rsidP="004504AD" w:rsidR="004504AD" w:rsidRPr="004504A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504AD" w:rsidP="004504AD" w:rsidR="004504AD" w:rsidRPr="004504A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504AD" w:rsidP="004504AD" w:rsidR="004504AD" w:rsidRPr="004504A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4504AD">
        <w:rPr>
          <w:rFonts w:cs="Times New Roman" w:eastAsia="Times New Roman"/>
          <w:lang w:eastAsia="hr-HR"/>
        </w:rPr>
        <w:t>r i j e š i o   j e</w:t>
      </w:r>
    </w:p>
    <w:p w:rsidRDefault="004504AD" w:rsidP="004504AD" w:rsidR="004504AD" w:rsidRPr="004504A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504AD" w:rsidP="004504AD" w:rsidR="004504AD" w:rsidRPr="004504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504AD">
        <w:rPr>
          <w:rFonts w:cs="Times New Roman" w:eastAsia="Times New Roman"/>
          <w:lang w:eastAsia="hr-HR"/>
        </w:rPr>
        <w:t xml:space="preserve">I. Otvara se skraćeni stečajni postupak nad dužnikom MIATO USLUGE d.o.o. za proizvodnju, građenje, trgovinu i usluge, Samobor, Augusta Cesarca 2, </w:t>
      </w:r>
      <w:r w:rsidRPr="004504AD">
        <w:rPr>
          <w:rFonts w:cs="Times New Roman" w:eastAsia="Times New Roman"/>
          <w:szCs w:val="20"/>
          <w:lang w:eastAsia="hr-HR"/>
        </w:rPr>
        <w:t>MBS: 080541477, OIB: 22477971115.</w:t>
      </w:r>
    </w:p>
    <w:p w:rsidRDefault="004504AD" w:rsidP="004504AD" w:rsidR="004504AD" w:rsidRPr="004504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504AD" w:rsidP="004504AD" w:rsidR="004504AD" w:rsidRPr="004504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504AD">
        <w:rPr>
          <w:rFonts w:cs="Times New Roman" w:eastAsia="Times New Roman"/>
          <w:lang w:eastAsia="hr-HR"/>
        </w:rPr>
        <w:t xml:space="preserve">II. Za stečajnog upravitelja imenuje se JELENKO LEHKI, Zagreb, Pavla </w:t>
      </w:r>
      <w:proofErr w:type="spellStart"/>
      <w:r w:rsidRPr="004504AD">
        <w:rPr>
          <w:rFonts w:cs="Times New Roman" w:eastAsia="Times New Roman"/>
          <w:lang w:eastAsia="hr-HR"/>
        </w:rPr>
        <w:t>Hatza</w:t>
      </w:r>
      <w:proofErr w:type="spellEnd"/>
      <w:r w:rsidRPr="004504AD">
        <w:rPr>
          <w:rFonts w:cs="Times New Roman" w:eastAsia="Times New Roman"/>
          <w:lang w:eastAsia="hr-HR"/>
        </w:rPr>
        <w:t xml:space="preserve"> 10, OIB: 96068307857. </w:t>
      </w:r>
    </w:p>
    <w:p w:rsidRDefault="004504AD" w:rsidP="004504AD" w:rsidR="004504AD" w:rsidRPr="004504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504AD" w:rsidP="004504AD" w:rsidR="004504AD" w:rsidRPr="004504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504AD">
        <w:rPr>
          <w:rFonts w:cs="Times New Roman" w:eastAsia="Times New Roman"/>
          <w:lang w:eastAsia="hr-HR"/>
        </w:rPr>
        <w:t xml:space="preserve">III. Zaključuje se skraćeni stečajni postupak nad dužnikom MIATO USLUGE d.o.o. za proizvodnju, građenje, trgovinu i usluge, Samobor, Augusta Cesarca 2, </w:t>
      </w:r>
      <w:r w:rsidRPr="004504AD">
        <w:rPr>
          <w:rFonts w:cs="Times New Roman" w:eastAsia="Times New Roman"/>
          <w:szCs w:val="20"/>
          <w:lang w:eastAsia="hr-HR"/>
        </w:rPr>
        <w:t xml:space="preserve">MBS: 080541477, OIB: 22477971115. </w:t>
      </w:r>
    </w:p>
    <w:p w:rsidRDefault="004504AD" w:rsidP="004504AD" w:rsidR="004504AD" w:rsidRPr="004504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504AD" w:rsidP="004504AD" w:rsidR="004504AD" w:rsidRPr="004504AD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504AD">
        <w:rPr>
          <w:rFonts w:cs="Times New Roman" w:eastAsia="Calibri"/>
        </w:rPr>
        <w:t>IV. Skraćeni s</w:t>
      </w:r>
      <w:r w:rsidRPr="004504AD">
        <w:rPr>
          <w:rFonts w:cs="Times New Roman" w:eastAsia="Times New Roman"/>
          <w:lang w:eastAsia="hr-HR"/>
        </w:rPr>
        <w:t>tečajni postupak je otvoren i zaključen s danom 25. srpnja 2016. u 10,00 sati, kada je ovo rješenje objavljeno na e-oglasnoj ploči ovoga suda.</w:t>
      </w:r>
    </w:p>
    <w:p w:rsidRDefault="004504AD" w:rsidP="004504AD" w:rsidR="004504AD" w:rsidRPr="004504AD">
      <w:pPr>
        <w:spacing w:after="0"/>
        <w:ind w:firstLine="851"/>
        <w:jc w:val="both"/>
        <w:rPr>
          <w:rFonts w:cs="Times New Roman" w:eastAsia="Calibri"/>
        </w:rPr>
      </w:pPr>
    </w:p>
    <w:p w:rsidRDefault="004504AD" w:rsidP="004504AD" w:rsidR="004504AD" w:rsidRPr="004504AD">
      <w:pPr>
        <w:spacing w:after="0"/>
        <w:ind w:firstLine="851"/>
        <w:jc w:val="both"/>
        <w:rPr>
          <w:rFonts w:cs="Times New Roman" w:eastAsia="Calibri"/>
        </w:rPr>
      </w:pPr>
      <w:r w:rsidRPr="004504AD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4504AD" w:rsidP="004504AD" w:rsidR="004504AD" w:rsidRPr="004504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504AD" w:rsidP="004504AD" w:rsidR="004504AD" w:rsidRPr="004504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504AD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4504AD" w:rsidP="004504AD" w:rsidR="004504AD" w:rsidRPr="004504A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504AD" w:rsidP="004504AD" w:rsidR="004504AD" w:rsidRPr="004504A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4504AD">
        <w:rPr>
          <w:rFonts w:cs="Times New Roman" w:eastAsia="Times New Roman"/>
          <w:lang w:eastAsia="hr-HR"/>
        </w:rPr>
        <w:lastRenderedPageBreak/>
        <w:t>Obrazloženje</w:t>
      </w:r>
    </w:p>
    <w:p w:rsidRDefault="004504AD" w:rsidP="004504AD" w:rsidR="004504AD" w:rsidRPr="004504A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4504AD" w:rsidP="004504AD" w:rsidR="004504AD" w:rsidRPr="004504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504AD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St-686/2016-2., koji je objavljen na mrežnoj stranici e-oglasna ploča Trgovačkog suda u Bjelovaru 2. lipnja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4504AD" w:rsidP="004504AD" w:rsidR="004504AD" w:rsidRPr="004504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504AD" w:rsidP="004504AD" w:rsidR="004504AD" w:rsidRPr="004504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504AD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4504AD" w:rsidP="004504AD" w:rsidR="004504AD" w:rsidRPr="004504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504AD" w:rsidP="004504AD" w:rsidR="004504AD" w:rsidRPr="004504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504AD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4504AD" w:rsidP="004504AD" w:rsidR="004504AD" w:rsidRPr="004504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504AD" w:rsidP="004504AD" w:rsidR="004504AD" w:rsidRPr="004504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504AD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4504AD" w:rsidP="004504AD" w:rsidR="004504AD" w:rsidRPr="004504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504AD" w:rsidP="004504AD" w:rsidR="004504AD" w:rsidRPr="004504AD">
      <w:pPr>
        <w:spacing w:after="0"/>
        <w:ind w:firstLine="851"/>
        <w:jc w:val="both"/>
        <w:rPr>
          <w:rFonts w:cs="Times New Roman" w:eastAsia="Calibri"/>
        </w:rPr>
      </w:pPr>
      <w:r w:rsidRPr="004504AD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4504AD" w:rsidP="004504AD" w:rsidR="004504AD" w:rsidRPr="004504AD">
      <w:pPr>
        <w:spacing w:after="0"/>
        <w:ind w:firstLine="851"/>
        <w:jc w:val="both"/>
        <w:rPr>
          <w:rFonts w:cs="Times New Roman" w:eastAsia="Calibri"/>
        </w:rPr>
      </w:pPr>
    </w:p>
    <w:p w:rsidRDefault="004504AD" w:rsidP="004504AD" w:rsidR="004504AD" w:rsidRPr="004504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504AD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4504AD" w:rsidP="004504AD" w:rsidR="004504AD" w:rsidRPr="004504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504AD" w:rsidP="004504AD" w:rsidR="004504AD" w:rsidRPr="004504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504AD" w:rsidP="004504AD" w:rsidR="004504AD" w:rsidRPr="004504A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4504AD">
        <w:rPr>
          <w:rFonts w:cs="Times New Roman" w:eastAsia="Times New Roman"/>
          <w:lang w:eastAsia="hr-HR"/>
        </w:rPr>
        <w:t>U Bjelovaru 25. srpnja 2016.</w:t>
      </w:r>
    </w:p>
    <w:p w:rsidRDefault="004504AD" w:rsidP="004504AD" w:rsidR="004504AD" w:rsidRPr="004504A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4504AD" w:rsidP="004504AD" w:rsidR="004504AD" w:rsidRPr="004504A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4504AD" w:rsidP="004504AD" w:rsidR="004504AD" w:rsidRPr="004504AD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4504AD">
        <w:rPr>
          <w:rFonts w:cs="Times New Roman" w:eastAsia="Times New Roman"/>
          <w:lang w:eastAsia="hr-HR"/>
        </w:rPr>
        <w:t>VIŠI SUDSKI SAVJETNIK</w:t>
      </w:r>
    </w:p>
    <w:p w:rsidRDefault="004504AD" w:rsidP="004504AD" w:rsidR="004504AD" w:rsidRPr="004504AD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4504AD">
        <w:rPr>
          <w:rFonts w:cs="Times New Roman" w:eastAsia="Times New Roman"/>
          <w:lang w:eastAsia="hr-HR"/>
        </w:rPr>
        <w:t xml:space="preserve">                     SINIŠA RAJNOVIĆ   </w:t>
      </w:r>
    </w:p>
    <w:p w:rsidRDefault="004504AD" w:rsidP="004504AD" w:rsidR="004504AD" w:rsidRPr="004504AD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4504AD" w:rsidP="004504AD" w:rsidR="004504AD" w:rsidRPr="004504A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504AD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4504AD">
        <w:rPr>
          <w:rFonts w:cs="Times New Roman" w:eastAsia="Times New Roman"/>
          <w:lang w:eastAsia="hr-HR"/>
        </w:rPr>
        <w:tab/>
      </w:r>
      <w:r w:rsidRPr="004504AD">
        <w:rPr>
          <w:rFonts w:cs="Times New Roman" w:eastAsia="Times New Roman"/>
          <w:lang w:eastAsia="hr-HR"/>
        </w:rPr>
        <w:tab/>
        <w:t xml:space="preserve">         </w:t>
      </w:r>
    </w:p>
    <w:p w:rsidRDefault="004504AD" w:rsidP="004504AD" w:rsidR="004504AD" w:rsidRPr="004504A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504AD" w:rsidP="004504AD" w:rsidR="004504A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504AD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4504AD" w:rsidP="004504AD" w:rsidR="004504AD" w:rsidRPr="004504A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4504AD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4504AD">
        <w:rPr>
          <w:rFonts w:cs="Times New Roman" w:eastAsia="Times New Roman"/>
          <w:lang w:eastAsia="hr-HR"/>
        </w:rPr>
        <w:t>.</w:t>
      </w:r>
    </w:p>
    <w:p w:rsidRDefault="004504AD" w:rsidP="004504AD" w:rsidR="004504AD" w:rsidRPr="004504A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504AD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4504AD" w:rsidP="004504AD" w:rsidR="004504AD" w:rsidRPr="004504A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504AD">
        <w:rPr>
          <w:rFonts w:cs="Times New Roman" w:eastAsia="Times New Roman"/>
          <w:lang w:eastAsia="hr-HR"/>
        </w:rPr>
        <w:tab/>
        <w:t xml:space="preserve">  - st. upravitelju-putem pošte  </w:t>
      </w:r>
    </w:p>
    <w:p w:rsidRDefault="004504AD" w:rsidP="004504AD" w:rsidR="004504AD" w:rsidRPr="004504A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504AD">
        <w:rPr>
          <w:rFonts w:cs="Times New Roman" w:eastAsia="Times New Roman"/>
          <w:lang w:eastAsia="hr-HR"/>
        </w:rPr>
        <w:tab/>
        <w:t xml:space="preserve">  - zakonskom zastupniku dužnika putem pošte           </w:t>
      </w:r>
    </w:p>
    <w:p w:rsidRDefault="004504AD" w:rsidP="004504AD" w:rsidR="004504AD" w:rsidRPr="004504A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504AD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4504AD" w:rsidP="004504AD" w:rsidR="004504AD" w:rsidRPr="004504A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504AD">
        <w:rPr>
          <w:rFonts w:cs="Times New Roman" w:eastAsia="Times New Roman"/>
          <w:lang w:eastAsia="hr-HR"/>
        </w:rPr>
        <w:t xml:space="preserve">                Bjelovar,  Porezna uprava, Ispostava Zagreb, zakonskom zastupniku  </w:t>
      </w:r>
    </w:p>
    <w:p w:rsidRDefault="004504AD" w:rsidP="004504AD" w:rsidR="004504AD" w:rsidRPr="004504A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504AD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4504AD" w:rsidP="004504AD" w:rsidR="004504AD" w:rsidRPr="004504A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504AD">
        <w:rPr>
          <w:rFonts w:cs="Times New Roman" w:eastAsia="Times New Roman"/>
          <w:lang w:eastAsia="hr-HR"/>
        </w:rPr>
        <w:tab/>
        <w:t xml:space="preserve">  - nakon pravomoćnosti-FINI s klauzulom- putem pošte</w:t>
      </w:r>
    </w:p>
    <w:p w:rsidRDefault="004504AD" w:rsidP="004504AD" w:rsidR="004504AD" w:rsidRPr="004504A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504AD">
        <w:rPr>
          <w:rFonts w:cs="Times New Roman" w:eastAsia="Times New Roman"/>
          <w:lang w:eastAsia="hr-HR"/>
        </w:rPr>
        <w:t xml:space="preserve">             - nakon pravomoćnosti- sudskom registru</w:t>
      </w:r>
    </w:p>
    <w:p w:rsidRDefault="004504AD" w:rsidP="004504AD" w:rsidR="004504AD" w:rsidRPr="004504A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504AD">
        <w:rPr>
          <w:rFonts w:cs="Times New Roman" w:eastAsia="Times New Roman"/>
          <w:lang w:eastAsia="hr-HR"/>
        </w:rPr>
        <w:t>II. Kal. pravomoćnost</w:t>
      </w:r>
    </w:p>
    <w:p w:rsidRDefault="004504AD" w:rsidP="004504AD" w:rsidR="004504AD" w:rsidRPr="004504A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504AD">
        <w:rPr>
          <w:rFonts w:cs="Times New Roman" w:eastAsia="Times New Roman"/>
          <w:lang w:eastAsia="hr-HR"/>
        </w:rPr>
        <w:t>Bjelovar 25.7.2016.</w:t>
      </w:r>
    </w:p>
    <w:p w:rsidRDefault="004504AD" w:rsidP="004504AD" w:rsidR="004504AD" w:rsidRPr="004504A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4AD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982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srpnja 2016.</izvorni_sadrzaj>
    <derivirana_varijabla naziv="DomainObject.DatumDonosenjaOdluke_1">25.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St-686/2016-3</izvorni_sadrzaj>
    <derivirana_varijabla naziv="DomainObject.Oznaka_1">St-686/2016-3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686</izvorni_sadrzaj>
    <derivirana_varijabla naziv="DomainObject.Predmet.Broj_1">686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St-686/2016</izvorni_sadrzaj>
    <derivirana_varijabla naziv="DomainObject.Predmet.OznakaBroj_1">St-686/2016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MIATO USLUGE d.o.o.</izvorni_sadrzaj>
    <derivirana_varijabla naziv="DomainObject.Predmet.ProtustrankaFormated_1">  MIATO USLUGE d.o.o.</derivirana_varijabla>
  </DomainObject.Predmet.ProtustrankaFormated>
  <DomainObject.Predmet.ProtustrankaFormatedOIB>
    <izvorni_sadrzaj>  MIATO USLUGE d.o.o., OIB 22477971115</izvorni_sadrzaj>
    <derivirana_varijabla naziv="DomainObject.Predmet.ProtustrankaFormatedOIB_1">  MIATO USLUGE d.o.o., OIB 22477971115</derivirana_varijabla>
  </DomainObject.Predmet.ProtustrankaFormatedOIB>
  <DomainObject.Predmet.ProtustrankaFormatedWithAdress>
    <izvorni_sadrzaj> MIATO USLUGE d.o.o., Augusta Cesarca 2, 10430 Samobor</izvorni_sadrzaj>
    <derivirana_varijabla naziv="DomainObject.Predmet.ProtustrankaFormatedWithAdress_1"> MIATO USLUGE d.o.o., Augusta Cesarca 2, 10430 Samobor</derivirana_varijabla>
  </DomainObject.Predmet.ProtustrankaFormatedWithAdress>
  <DomainObject.Predmet.ProtustrankaFormatedWithAdressOIB>
    <izvorni_sadrzaj> MIATO USLUGE d.o.o., OIB 22477971115, Augusta Cesarca 2, 10430 Samobor</izvorni_sadrzaj>
    <derivirana_varijabla naziv="DomainObject.Predmet.ProtustrankaFormatedWithAdressOIB_1"> MIATO USLUGE d.o.o., OIB 22477971115, Augusta Cesarca 2, 10430 Samobor</derivirana_varijabla>
  </DomainObject.Predmet.ProtustrankaFormatedWithAdressOIB>
  <DomainObject.Predmet.ProtustrankaWithAdress>
    <izvorni_sadrzaj>MIATO USLUGE d.o.o. Augusta Cesarca 2, 10430 Samobor</izvorni_sadrzaj>
    <derivirana_varijabla naziv="DomainObject.Predmet.ProtustrankaWithAdress_1">MIATO USLUGE d.o.o. Augusta Cesarca 2, 10430 Samobor</derivirana_varijabla>
  </DomainObject.Predmet.ProtustrankaWithAdress>
  <DomainObject.Predmet.ProtustrankaWithAdressOIB>
    <izvorni_sadrzaj>MIATO USLUGE d.o.o., OIB 22477971115, Augusta Cesarca 2, 10430 Samobor</izvorni_sadrzaj>
    <derivirana_varijabla naziv="DomainObject.Predmet.ProtustrankaWithAdressOIB_1">MIATO USLUGE d.o.o., OIB 22477971115, Augusta Cesarca 2, 10430 Samobor</derivirana_varijabla>
  </DomainObject.Predmet.ProtustrankaWithAdressOIB>
  <DomainObject.Predmet.ProtustrankaNazivFormated>
    <izvorni_sadrzaj>MIATO USLUGE d.o.o.</izvorni_sadrzaj>
    <derivirana_varijabla naziv="DomainObject.Predmet.ProtustrankaNazivFormated_1">MIATO USLUGE d.o.o.</derivirana_varijabla>
  </DomainObject.Predmet.ProtustrankaNazivFormated>
  <DomainObject.Predmet.ProtustrankaNazivFormatedOIB>
    <izvorni_sadrzaj>MIATO USLUGE d.o.o., OIB 22477971115</izvorni_sadrzaj>
    <derivirana_varijabla naziv="DomainObject.Predmet.ProtustrankaNazivFormatedOIB_1">MIATO USLUGE d.o.o., OIB 22477971115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MIATO USLUGE d.o.o.</item>
    </izvorni_sadrzaj>
    <derivirana_varijabla naziv="DomainObject.Predmet.ProtuStrankaListFormated_1">
      <item>MIATO USLUGE d.o.o.</item>
    </derivirana_varijabla>
  </DomainObject.Predmet.ProtuStrankaListFormated>
  <DomainObject.Predmet.ProtuStrankaListFormatedOIB>
    <izvorni_sadrzaj>
      <item>MIATO USLUGE d.o.o., OIB 22477971115</item>
    </izvorni_sadrzaj>
    <derivirana_varijabla naziv="DomainObject.Predmet.ProtuStrankaListFormatedOIB_1">
      <item>MIATO USLUGE d.o.o., OIB 22477971115</item>
    </derivirana_varijabla>
  </DomainObject.Predmet.ProtuStrankaListFormatedOIB>
  <DomainObject.Predmet.ProtuStrankaListFormatedWithAdress>
    <izvorni_sadrzaj>
      <item>MIATO USLUGE d.o.o., Augusta Cesarca 2, 10430 Samobor</item>
    </izvorni_sadrzaj>
    <derivirana_varijabla naziv="DomainObject.Predmet.ProtuStrankaListFormatedWithAdress_1">
      <item>MIATO USLUGE d.o.o., Augusta Cesarca 2, 10430 Samobor</item>
    </derivirana_varijabla>
  </DomainObject.Predmet.ProtuStrankaListFormatedWithAdress>
  <DomainObject.Predmet.ProtuStrankaListFormatedWithAdressOIB>
    <izvorni_sadrzaj>
      <item>MIATO USLUGE d.o.o., OIB 22477971115, Augusta Cesarca 2, 10430 Samobor</item>
    </izvorni_sadrzaj>
    <derivirana_varijabla naziv="DomainObject.Predmet.ProtuStrankaListFormatedWithAdressOIB_1">
      <item>MIATO USLUGE d.o.o., OIB 22477971115, Augusta Cesarca 2, 10430 Samobor</item>
    </derivirana_varijabla>
  </DomainObject.Predmet.ProtuStrankaListFormatedWithAdressOIB>
  <DomainObject.Predmet.ProtuStrankaListNazivFormated>
    <izvorni_sadrzaj>
      <item>MIATO USLUGE d.o.o.</item>
    </izvorni_sadrzaj>
    <derivirana_varijabla naziv="DomainObject.Predmet.ProtuStrankaListNazivFormated_1">
      <item>MIATO USLUGE d.o.o.</item>
    </derivirana_varijabla>
  </DomainObject.Predmet.ProtuStrankaListNazivFormated>
  <DomainObject.Predmet.ProtuStrankaListNazivFormatedOIB>
    <izvorni_sadrzaj>
      <item>MIATO USLUGE d.o.o., OIB 22477971115</item>
    </izvorni_sadrzaj>
    <derivirana_varijabla naziv="DomainObject.Predmet.ProtuStrankaListNazivFormatedOIB_1">
      <item>MIATO USLUGE d.o.o., OIB 22477971115</item>
    </derivirana_varijabla>
  </DomainObject.Predmet.ProtuStrankaListNazivFormatedOIB>
  <DomainObject.Predmet.OstaliListFormated>
    <izvorni_sadrzaj>
      <item>BRANKO TOMIĆ</item>
    </izvorni_sadrzaj>
    <derivirana_varijabla naziv="DomainObject.Predmet.OstaliListFormated_1">
      <item>BRANKO TOMIĆ</item>
    </derivirana_varijabla>
  </DomainObject.Predmet.OstaliListFormated>
  <DomainObject.Predmet.OstaliListFormatedOIB>
    <izvorni_sadrzaj>
      <item>BRANKO TOMIĆ, OIB 47108863039</item>
    </izvorni_sadrzaj>
    <derivirana_varijabla naziv="DomainObject.Predmet.OstaliListFormatedOIB_1">
      <item>BRANKO TOMIĆ, OIB 47108863039</item>
    </derivirana_varijabla>
  </DomainObject.Predmet.OstaliListFormatedOIB>
  <DomainObject.Predmet.OstaliListFormatedWithAdress>
    <izvorni_sadrzaj>
      <item>BRANKO TOMIĆ, Vrapčanska ulica 99/B, 10000 Zagreb</item>
    </izvorni_sadrzaj>
    <derivirana_varijabla naziv="DomainObject.Predmet.OstaliListFormatedWithAdress_1">
      <item>BRANKO TOMIĆ, Vrapčanska ulica 99/B, 10000 Zagreb</item>
    </derivirana_varijabla>
  </DomainObject.Predmet.OstaliListFormatedWithAdress>
  <DomainObject.Predmet.OstaliListFormatedWithAdressOIB>
    <izvorni_sadrzaj>
      <item>BRANKO TOMIĆ, OIB 47108863039, Vrapčanska ulica 99/B, 10000 Zagreb</item>
    </izvorni_sadrzaj>
    <derivirana_varijabla naziv="DomainObject.Predmet.OstaliListFormatedWithAdressOIB_1">
      <item>BRANKO TOMIĆ, OIB 47108863039, Vrapčanska ulica 99/B, 10000 Zagreb</item>
    </derivirana_varijabla>
  </DomainObject.Predmet.OstaliListFormatedWithAdressOIB>
  <DomainObject.Predmet.OstaliListNazivFormated>
    <izvorni_sadrzaj>
      <item>BRANKO TOMIĆ</item>
    </izvorni_sadrzaj>
    <derivirana_varijabla naziv="DomainObject.Predmet.OstaliListNazivFormated_1">
      <item>BRANKO TOMIĆ</item>
    </derivirana_varijabla>
  </DomainObject.Predmet.OstaliListNazivFormated>
  <DomainObject.Predmet.OstaliListNazivFormatedOIB>
    <izvorni_sadrzaj>
      <item>BRANKO TOMIĆ, OIB 47108863039</item>
    </izvorni_sadrzaj>
    <derivirana_varijabla naziv="DomainObject.Predmet.OstaliListNazivFormatedOIB_1">
      <item>BRANKO TOMIĆ, OIB 47108863039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2016.</izvorni_sadrzaj>
    <derivirana_varijabla naziv="DomainObject.Datum_1">25. srpnja 2016.</derivirana_varijabla>
  </DomainObject.Datum>
  <DomainObject.PoslovniBrojDokumenta>
    <izvorni_sadrzaj>St-686/2016-3</izvorni_sadrzaj>
    <derivirana_varijabla naziv="DomainObject.PoslovniBrojDokumenta_1">St-686/2016-3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MIATO USLUGE d.o.o.</izvorni_sadrzaj>
    <derivirana_varijabla naziv="DomainObject.Predmet.ProtustrankaIDrugi_1">MIATO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MIATO USLUGE d.o.o., OIB 22477971115, Augusta Cesarca 2, 10430 Samobor</izvorni_sadrzaj>
    <derivirana_varijabla naziv="DomainObject.Predmet.ProtustrankaIDrugiAdressOIB_1">MIATO USLUGE d.o.o., OIB 22477971115, Augusta Cesarca 2,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MIATO USLUGE d.o.o.</item>
      <item>FINA Regionalni centar Zagreb</item>
      <item>BRANKO TOMIĆ</item>
    </izvorni_sadrzaj>
    <derivirana_varijabla naziv="DomainObject.Predmet.SudioniciListNaziv_1">
      <item>MIATO USLUGE d.o.o.</item>
      <item>FINA Regionalni centar Zagreb</item>
      <item>BRANKO TOMIĆ</item>
    </derivirana_varijabla>
  </DomainObject.Predmet.SudioniciListNaziv>
  <DomainObject.Predmet.SudioniciListAdressOIB>
    <izvorni_sadrzaj>
      <item>MIATO USLUGE d.o.o., OIB 22477971115, Augusta Cesarca 2,10430 Samobor</item>
      <item>FINA Regionalni centar Zagreb, OIB 85821130368, Trg svibanjskih žrtava 1995. 1,10000 Zagreb</item>
      <item>BRANKO TOMIĆ, OIB 47108863039, Vrapčanska ulica 99/B,10000 Zagreb</item>
    </izvorni_sadrzaj>
    <derivirana_varijabla naziv="DomainObject.Predmet.SudioniciListAdressOIB_1">
      <item>MIATO USLUGE d.o.o., OIB 22477971115, Augusta Cesarca 2,10430 Samobor</item>
      <item>FINA Regionalni centar Zagreb, OIB 85821130368, Trg svibanjskih žrtava 1995. 1,10000 Zagreb</item>
      <item>BRANKO TOMIĆ, OIB 47108863039, Vrapčanska ulica 99/B,10000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2241A3-A0F1-492F-9A59-1E4751C027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708</properties:Words>
  <properties:Characters>3816</properties:Characters>
  <properties:Lines>111</properties:Lines>
  <properties:Paragraphs>33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2016-07-25T07:30:00Z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St-686/2016-3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