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ddac" w14:paraId="7edddac" w:rsidRDefault="00811D39" w:rsidP="00811D39" w:rsidR="00811D39">
      <w:pPr>
        <w:jc w:val="both"/>
        <w15:collapsed w:val="false"/>
      </w:pPr>
      <w:bookmarkStart w:name="_GoBack" w:id="0"/>
      <w:bookmarkEnd w:id="0"/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3500F1" w:rsidP="003500F1" w:rsidR="003500F1">
      <w:pPr>
        <w:ind w:right="6237" w:left="567"/>
        <w:jc w:val="center"/>
      </w:pPr>
      <w:r>
        <w:t>Republika Hrvatska</w:t>
      </w:r>
    </w:p>
    <w:p w:rsidRDefault="003500F1" w:rsidP="003500F1" w:rsidR="003500F1">
      <w:pPr>
        <w:ind w:right="6237" w:left="567"/>
        <w:jc w:val="center"/>
      </w:pPr>
      <w:r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</w:t>
      </w:r>
      <w:r w:rsidR="00217C04">
        <w:t>po sucu Tomislavu Jurlini,  na prijedlog sudske savjetnice Jelene Radoš</w:t>
      </w:r>
      <w:r>
        <w:t xml:space="preserve">, povodom zahtjeva Financijske agencije, Regionalnog centra Split, </w:t>
      </w:r>
      <w:r w:rsidR="00153B88">
        <w:t>Podružnice Šibenik, Perivoj L. Marune 1, Šibenik</w:t>
      </w:r>
      <w:r>
        <w:t xml:space="preserve">, OIB: 85821130368 od </w:t>
      </w:r>
      <w:r w:rsidR="006851B5">
        <w:t>20. ožujka</w:t>
      </w:r>
      <w:r w:rsidR="00B357BB">
        <w:t xml:space="preserve"> 2017</w:t>
      </w:r>
      <w:r>
        <w:t xml:space="preserve">. za provedbu skraćenoga stečajnog postupka nad dužnikom </w:t>
      </w:r>
      <w:r w:rsidR="00352CAC">
        <w:t>NADEŽDA d.o.o., Vodice, Ranka Mrinkovića 2/7, OIB: 98039491689</w:t>
      </w:r>
      <w:r w:rsidR="00C204FF">
        <w:t>, 10.</w:t>
      </w:r>
      <w:r w:rsidR="0087715B">
        <w:t xml:space="preserve"> studenog</w:t>
      </w:r>
      <w:r>
        <w:t xml:space="preserve"> 2017.</w:t>
      </w:r>
    </w:p>
    <w:p w:rsidRDefault="00811D39" w:rsidP="00BB1274" w:rsidR="00811D39"/>
    <w:p w:rsidRDefault="00811D39" w:rsidP="00811D39" w:rsidR="00811D39">
      <w:pPr>
        <w:jc w:val="center"/>
      </w:pPr>
      <w:r>
        <w:t>r i j e š i o  j 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360"/>
        <w:jc w:val="both"/>
      </w:pPr>
      <w:r>
        <w:t xml:space="preserve">    I. Obustavlja se skraćeni stečajni postupak nad dužnikom </w:t>
      </w:r>
      <w:r w:rsidR="00352CAC">
        <w:t>NADEŽDA d.o.o., Vodice, Ranka Mrinkovića 2/7, OIB: 98039491689</w:t>
      </w:r>
      <w:r>
        <w:t>.</w:t>
      </w:r>
      <w:r w:rsidR="0087715B">
        <w:t xml:space="preserve"> </w:t>
      </w:r>
    </w:p>
    <w:p w:rsidRDefault="00811D39" w:rsidP="00811D39" w:rsidR="00811D39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708"/>
        <w:jc w:val="both"/>
      </w:pPr>
      <w:r>
        <w:t xml:space="preserve">Postupajući po zahtjevu Financijske agencije od </w:t>
      </w:r>
      <w:r w:rsidR="006851B5">
        <w:t>20. ožujka</w:t>
      </w:r>
      <w:r w:rsidR="00B357BB">
        <w:t xml:space="preserve"> 2017</w:t>
      </w:r>
      <w:r>
        <w:t xml:space="preserve">. za provedbu skraćenoga stečajnog postupka nad uvodno označenim dužnikom, oglasom ovog suda od </w:t>
      </w:r>
      <w:r w:rsidR="00352CAC">
        <w:t>5</w:t>
      </w:r>
      <w:r w:rsidR="00B357BB">
        <w:t xml:space="preserve">. </w:t>
      </w:r>
      <w:r w:rsidR="006851B5">
        <w:t>travnja</w:t>
      </w:r>
      <w:r>
        <w:t xml:space="preserve"> 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811D39" w:rsidP="00811D39" w:rsidR="00811D39">
      <w:pPr>
        <w:ind w:firstLine="708"/>
        <w:jc w:val="both"/>
      </w:pPr>
      <w:r>
        <w:t>U propisanom roku vjerovnik Republika H</w:t>
      </w:r>
      <w:r w:rsidR="0087715B">
        <w:t xml:space="preserve">rvatska, Ministarstvo financija, </w:t>
      </w:r>
      <w:r w:rsidR="006851B5">
        <w:t xml:space="preserve">Porezna uprava, </w:t>
      </w:r>
      <w:r w:rsidR="0087715B">
        <w:t xml:space="preserve">Područni ured </w:t>
      </w:r>
      <w:r w:rsidR="00B357BB">
        <w:t>Dalmacija</w:t>
      </w:r>
      <w:r w:rsidR="0087715B">
        <w:t xml:space="preserve">, zastupan po Županijskom državnom odvjetništvu u </w:t>
      </w:r>
      <w:r w:rsidR="00F060C1">
        <w:t>Šibeniku</w:t>
      </w:r>
      <w:r>
        <w:t xml:space="preserve"> je </w:t>
      </w:r>
      <w:r w:rsidR="006851B5">
        <w:t>12. svibnja</w:t>
      </w:r>
      <w:r>
        <w:t xml:space="preserve"> 2017. dostavila ovom sudu prijedlog za otvaranje stečajnoga postupka nad dužnikom navodeći da prema istom ima dospjelu novčanu tražbinu u iznosu od </w:t>
      </w:r>
      <w:r w:rsidR="00352CAC">
        <w:t>24.873,23</w:t>
      </w:r>
      <w:r>
        <w:t xml:space="preserve"> kn koja se temelji na </w:t>
      </w:r>
      <w:r w:rsidR="00352CAC">
        <w:t>porezu na dobit</w:t>
      </w:r>
      <w:r w:rsidR="0006168A">
        <w:t xml:space="preserve">, </w:t>
      </w:r>
      <w:r w:rsidR="00352CAC">
        <w:t>članarini</w:t>
      </w:r>
      <w:r w:rsidR="006851B5">
        <w:t xml:space="preserve"> turističkoj zajednici</w:t>
      </w:r>
      <w:r w:rsidR="0006168A">
        <w:t xml:space="preserve">, članarini HGK-u i dr. </w:t>
      </w:r>
      <w:r>
        <w:t xml:space="preserve">  </w:t>
      </w:r>
    </w:p>
    <w:p w:rsidRDefault="00811D39" w:rsidP="00811D39" w:rsidR="00811D39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811D39" w:rsidP="00811D39" w:rsidR="00811D39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postupka, zbog čega je temeljem odredbe čl. 433. SZ-a donesena odluka kao u točki I. i II. izreke ovog rješenja.  </w:t>
      </w:r>
    </w:p>
    <w:p w:rsidRDefault="003500F1" w:rsidP="00BB1274" w:rsidR="00811D39">
      <w:pPr>
        <w:jc w:val="center"/>
      </w:pPr>
      <w:r>
        <w:lastRenderedPageBreak/>
        <w:t>U Zadru</w:t>
      </w:r>
      <w:r w:rsidR="00C204FF">
        <w:t xml:space="preserve">, 10. </w:t>
      </w:r>
      <w:r w:rsidR="0087715B">
        <w:t xml:space="preserve">studenog </w:t>
      </w:r>
      <w:r w:rsidR="00811D39">
        <w:t>2017.</w:t>
      </w:r>
    </w:p>
    <w:p w:rsidRDefault="00811D39" w:rsidP="00811D39" w:rsidR="00811D39">
      <w:pPr>
        <w:jc w:val="center"/>
      </w:pPr>
    </w:p>
    <w:p w:rsidRDefault="00811D39" w:rsidP="00811D39" w:rsidR="00811D39">
      <w:pPr>
        <w:jc w:val="center"/>
      </w:pPr>
    </w:p>
    <w:p w:rsidRDefault="00754108" w:rsidP="00754108" w:rsidR="00754108">
      <w:r>
        <w:t>Za točnost otpravka – ovlaštena službenica                                                 Sudac</w:t>
      </w:r>
    </w:p>
    <w:p w:rsidRDefault="00754108" w:rsidP="00754108" w:rsidR="00754108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Jurlina, v.r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both"/>
        <w:rPr>
          <w:b/>
        </w:rPr>
      </w:pPr>
    </w:p>
    <w:p w:rsidRDefault="00EB071B" w:rsidP="00811D39" w:rsidR="00811D39">
      <w:pPr>
        <w:jc w:val="both"/>
      </w:pPr>
      <w:r>
        <w:t>UPUTA O PRAVNOM LIJEKU</w:t>
      </w:r>
    </w:p>
    <w:p w:rsidRDefault="00811D39" w:rsidP="00811D39" w:rsidR="00811D39">
      <w:pPr>
        <w:tabs>
          <w:tab w:pos="0" w:val="left"/>
        </w:tabs>
        <w:jc w:val="both"/>
      </w:pPr>
      <w:r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811D39" w:rsidP="00811D39" w:rsidR="00811D39">
      <w:pPr>
        <w:ind w:firstLine="708"/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3500F1" w:rsidP="00811D39" w:rsidR="00811D39">
      <w:r>
        <w:t>DNA</w:t>
      </w:r>
      <w:r w:rsidR="00811D39">
        <w:t>:</w:t>
      </w:r>
    </w:p>
    <w:p w:rsidRDefault="00811D39" w:rsidP="00811D39" w:rsidR="00811D39">
      <w:r>
        <w:t xml:space="preserve">      -FINA, RC Split, Podružnica </w:t>
      </w:r>
      <w:r w:rsidR="00153B88">
        <w:t>Šibenik</w:t>
      </w:r>
      <w:r>
        <w:t>,</w:t>
      </w:r>
    </w:p>
    <w:p w:rsidRDefault="00811D39" w:rsidP="00811D39" w:rsidR="00811D39">
      <w:r>
        <w:t xml:space="preserve">      -stečajnom dužniku,</w:t>
      </w:r>
    </w:p>
    <w:p w:rsidRDefault="00811D39" w:rsidP="00811D39" w:rsidR="00811D39">
      <w:r>
        <w:t xml:space="preserve">      -svima putem e-oglasne ploče,</w:t>
      </w:r>
    </w:p>
    <w:p w:rsidRDefault="00811D39" w:rsidP="00811D39" w:rsidR="00811D39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BB1274" w:rsidR="00BB1274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54108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Pr="00BB1274">
          <w:t xml:space="preserve">Poslovni broj: </w:t>
        </w:r>
        <w:r w:rsidR="0087715B">
          <w:t>5</w:t>
        </w:r>
        <w:r w:rsidRPr="00BB1274">
          <w:t xml:space="preserve"> St-</w:t>
        </w:r>
        <w:r w:rsidR="006851B5">
          <w:t>11</w:t>
        </w:r>
        <w:r w:rsidR="00352CAC">
          <w:t>1</w:t>
        </w:r>
        <w:r w:rsidR="00B357BB">
          <w:t>/2017-</w:t>
        </w:r>
        <w:r w:rsidR="0006168A">
          <w:t>9</w:t>
        </w: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352CAC">
      <w:t>111</w:t>
    </w:r>
    <w:r>
      <w:t>/</w:t>
    </w:r>
    <w:r w:rsidR="00B357BB">
      <w:t>2017</w:t>
    </w:r>
    <w:r>
      <w:t>-</w:t>
    </w:r>
    <w:r w:rsidR="0006168A">
      <w:t>9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06168A"/>
    <w:rsid w:val="00153B88"/>
    <w:rsid w:val="00217C04"/>
    <w:rsid w:val="003500F1"/>
    <w:rsid w:val="00352CAC"/>
    <w:rsid w:val="006851B5"/>
    <w:rsid w:val="00754108"/>
    <w:rsid w:val="00811D39"/>
    <w:rsid w:val="0087715B"/>
    <w:rsid w:val="00A502C8"/>
    <w:rsid w:val="00B357BB"/>
    <w:rsid w:val="00BB1274"/>
    <w:rsid w:val="00C204FF"/>
    <w:rsid w:val="00EB071B"/>
    <w:rsid w:val="00F0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41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1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1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1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1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41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1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1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1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1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49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St-111/2017</izvorni_sadrzaj>
    <derivirana_varijabla naziv="DomainObject.Predmet.OznakaBroj_1">St-111/2017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NADEŽDA društvo s ograničenom odgovornošću za usluge</izvorni_sadrzaj>
    <derivirana_varijabla naziv="DomainObject.Predmet.ProtustrankaFormated_1">  NADEŽDA društvo s ograničenom odgovornošću za usluge</derivirana_varijabla>
  </DomainObject.Predmet.ProtustrankaFormated>
  <DomainObject.Predmet.ProtustrankaFormatedOIB>
    <izvorni_sadrzaj>  NADEŽDA društvo s ograničenom odgovornošću za usluge, OIB 98039491689</izvorni_sadrzaj>
    <derivirana_varijabla naziv="DomainObject.Predmet.ProtustrankaFormatedOIB_1">  NADEŽDA društvo s ograničenom odgovornošću za usluge, OIB 98039491689</derivirana_varijabla>
  </DomainObject.Predmet.ProtustrankaFormatedOIB>
  <DomainObject.Predmet.ProtustrankaFormatedWithAdress>
    <izvorni_sadrzaj> NADEŽDA društvo s ograničenom odgovornošću za usluge, Ranka Marinkovića 2/7, 22211 Vodice</izvorni_sadrzaj>
    <derivirana_varijabla naziv="DomainObject.Predmet.ProtustrankaFormatedWithAdress_1"> NADEŽDA društvo s ograničenom odgovornošću za usluge, Ranka Marinkovića 2/7, 22211 Vodice</derivirana_varijabla>
  </DomainObject.Predmet.ProtustrankaFormatedWithAdress>
  <DomainObject.Predmet.ProtustrankaFormatedWithAdressOIB>
    <izvorni_sadrzaj> NADEŽDA društvo s ograničenom odgovornošću za usluge, OIB 98039491689, Ranka Marinkovića 2/7, 22211 Vodice</izvorni_sadrzaj>
    <derivirana_varijabla naziv="DomainObject.Predmet.ProtustrankaFormatedWithAdressOIB_1"> NADEŽDA društvo s ograničenom odgovornošću za usluge, OIB 98039491689, Ranka Marinkovića 2/7, 22211 Vodice</derivirana_varijabla>
  </DomainObject.Predmet.ProtustrankaFormatedWithAdressOIB>
  <DomainObject.Predmet.ProtustrankaWithAdress>
    <izvorni_sadrzaj>NADEŽDA društvo s ograničenom odgovornošću za usluge Ranka Marinkovića 2/7, 22211 Vodice</izvorni_sadrzaj>
    <derivirana_varijabla naziv="DomainObject.Predmet.ProtustrankaWithAdress_1">NADEŽDA društvo s ograničenom odgovornošću za usluge Ranka Marinkovića 2/7, 22211 Vodice</derivirana_varijabla>
  </DomainObject.Predmet.ProtustrankaWithAdress>
  <DomainObject.Predmet.ProtustrankaWithAdressOIB>
    <izvorni_sadrzaj>NADEŽDA društvo s ograničenom odgovornošću za usluge, OIB 98039491689, Ranka Marinkovića 2/7, 22211 Vodice</izvorni_sadrzaj>
    <derivirana_varijabla naziv="DomainObject.Predmet.ProtustrankaWithAdressOIB_1">NADEŽDA društvo s ograničenom odgovornošću za usluge, OIB 98039491689, Ranka Marinkovića 2/7, 22211 Vodice</derivirana_varijabla>
  </DomainObject.Predmet.ProtustrankaWithAdressOIB>
  <DomainObject.Predmet.ProtustrankaNazivFormated>
    <izvorni_sadrzaj>NADEŽDA društvo s ograničenom odgovornošću za usluge</izvorni_sadrzaj>
    <derivirana_varijabla naziv="DomainObject.Predmet.ProtustrankaNazivFormated_1">NADEŽDA društvo s ograničenom odgovornošću za usluge</derivirana_varijabla>
  </DomainObject.Predmet.ProtustrankaNazivFormated>
  <DomainObject.Predmet.ProtustrankaNazivFormatedOIB>
    <izvorni_sadrzaj>NADEŽDA društvo s ograničenom odgovornošću za usluge, OIB 98039491689</izvorni_sadrzaj>
    <derivirana_varijabla naziv="DomainObject.Predmet.ProtustrankaNazivFormatedOIB_1">NADEŽDA društvo s ograničenom odgovornošću za usluge, OIB 98039491689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NADEŽDA društvo s ograničenom odgovornošću za usluge</item>
    </izvorni_sadrzaj>
    <derivirana_varijabla naziv="DomainObject.Predmet.ProtuStrankaListFormated_1">
      <item>NADEŽDA društvo s ograničenom odgovornošću za usluge</item>
    </derivirana_varijabla>
  </DomainObject.Predmet.ProtuStrankaListFormated>
  <DomainObject.Predmet.ProtuStrankaListFormatedOIB>
    <izvorni_sadrzaj>
      <item>NADEŽDA društvo s ograničenom odgovornošću za usluge, OIB 98039491689</item>
    </izvorni_sadrzaj>
    <derivirana_varijabla naziv="DomainObject.Predmet.ProtuStrankaListFormatedOIB_1">
      <item>NADEŽDA društvo s ograničenom odgovornošću za usluge, OIB 98039491689</item>
    </derivirana_varijabla>
  </DomainObject.Predmet.ProtuStrankaListFormatedOIB>
  <DomainObject.Predmet.ProtuStrankaListFormatedWithAdress>
    <izvorni_sadrzaj>
      <item>NADEŽDA društvo s ograničenom odgovornošću za usluge, Ranka Marinkovića 2/7, 22211 Vodice</item>
    </izvorni_sadrzaj>
    <derivirana_varijabla naziv="DomainObject.Predmet.ProtuStrankaListFormatedWithAdress_1">
      <item>NADEŽDA društvo s ograničenom odgovornošću za usluge, Ranka Marinkovića 2/7, 22211 Vodice</item>
    </derivirana_varijabla>
  </DomainObject.Predmet.ProtuStrankaListFormatedWithAdress>
  <DomainObject.Predmet.ProtuStrankaListFormatedWithAdressOIB>
    <izvorni_sadrzaj>
      <item>NADEŽDA društvo s ograničenom odgovornošću za usluge, OIB 98039491689, Ranka Marinkovića 2/7, 22211 Vodice</item>
    </izvorni_sadrzaj>
    <derivirana_varijabla naziv="DomainObject.Predmet.ProtuStrankaListFormatedWithAdressOIB_1">
      <item>NADEŽDA društvo s ograničenom odgovornošću za usluge, OIB 98039491689, Ranka Marinkovića 2/7, 22211 Vodice</item>
    </derivirana_varijabla>
  </DomainObject.Predmet.ProtuStrankaListFormatedWithAdressOIB>
  <DomainObject.Predmet.ProtuStrankaListNazivFormated>
    <izvorni_sadrzaj>
      <item>NADEŽDA društvo s ograničenom odgovornošću za usluge</item>
    </izvorni_sadrzaj>
    <derivirana_varijabla naziv="DomainObject.Predmet.ProtuStrankaListNazivFormated_1">
      <item>NADEŽDA društvo s ograničenom odgovornošću za usluge</item>
    </derivirana_varijabla>
  </DomainObject.Predmet.ProtuStrankaListNazivFormated>
  <DomainObject.Predmet.ProtuStrankaListNazivFormatedOIB>
    <izvorni_sadrzaj>
      <item>NADEŽDA društvo s ograničenom odgovornošću za usluge, OIB 98039491689</item>
    </izvorni_sadrzaj>
    <derivirana_varijabla naziv="DomainObject.Predmet.ProtuStrankaListNazivFormatedOIB_1">
      <item>NADEŽDA društvo s ograničenom odgovornošću za usluge, OIB 98039491689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NADEŽDA društvo s ograničenom odgovornošću za usluge</izvorni_sadrzaj>
    <derivirana_varijabla naziv="DomainObject.Predmet.ProtustrankaIDrugi_1">NADEŽDA društvo s ograničenom odgovornošću za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NADEŽDA društvo s ograničenom odgovornošću za usluge, OIB 98039491689, Ranka Marinkovića 2/7, 22211 Vodice</izvorni_sadrzaj>
    <derivirana_varijabla naziv="DomainObject.Predmet.ProtustrankaIDrugiAdressOIB_1">NADEŽDA društvo s ograničenom odgovornošću za usluge, OIB 98039491689, Ranka Marinkovića 2/7,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NADEŽDA društvo s ograničenom odgovornošću za usluge</item>
    </izvorni_sadrzaj>
    <derivirana_varijabla naziv="DomainObject.Predmet.SudioniciListNaziv_1">
      <item>Financijska agencija</item>
      <item>NADEŽDA društvo s ograničenom odgovornošću za usluge</item>
    </derivirana_varijabla>
  </DomainObject.Predmet.SudioniciListNaziv>
  <DomainObject.Predmet.SudioniciListAdressOIB>
    <izvorni_sadrzaj>
      <item>Financijska agencija, OIB 85821130368, Perivoj L.Marune 1,22000 Šibenik</item>
      <item>NADEŽDA društvo s ograničenom odgovornošću za usluge, OIB 98039491689, Ranka Marinkovića 2/7,22211 Vodice</item>
    </izvorni_sadrzaj>
    <derivirana_varijabla naziv="DomainObject.Predmet.SudioniciListAdressOIB_1">
      <item>Financijska agencija, OIB 85821130368, Perivoj L.Marune 1,22000 Šibenik</item>
      <item>NADEŽDA društvo s ograničenom odgovornošću za usluge, OIB 98039491689, Ranka Marinkovića 2/7,22211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98039491689</item>
    </izvorni_sadrzaj>
    <derivirana_varijabla naziv="DomainObject.Predmet.SudioniciListNazivOIB_1">
      <item>, OIB 85821130368</item>
      <item>, OIB 98039491689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2691</properties:Characters>
  <properties:Lines>77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2017-11-10T09:13:00Z</dcterms:created>
  <dc:creator>Anamarija Kovačić Milković</dc:creator>
  <cp:lastModifiedBy>Martina Kalmeta</cp:lastModifiedBy>
  <cp:lastPrinted>2017-08-24T08:11:00Z</cp:lastPrinted>
  <dcterms:modified xmlns:xsi="http://www.w3.org/2001/XMLSchema-instance" xsi:type="dcterms:W3CDTF">2017-11-14T07:11:00Z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