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593d" w14:paraId="3ee593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 xml:space="preserve">       5. St-265/2017-5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24A5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GT PEREC jednostavno društvo s ograničenom odgovornošću za proizvodnju, trgovinu i usluge, Bjelovar, Mirka Bogovića 25, MBS: 010097505, OIB: 69897227380, 5. prosinca 2017.     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szCs w:val="20"/>
          <w:lang w:eastAsia="hr-HR"/>
        </w:rPr>
        <w:t xml:space="preserve">                                                          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>r i j e š i o  j e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Times New Roman"/>
          <w:szCs w:val="20"/>
          <w:lang w:eastAsia="hr-HR"/>
        </w:rPr>
        <w:t>I. Nalaže se Tomislavu Perec iz Bjelovara, Mirka Bogovića 25, OIB: 04996962156</w:t>
      </w:r>
      <w:r w:rsidRPr="00824A5E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824A5E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824A5E">
        <w:rPr>
          <w:rFonts w:cs="Times New Roman" w:eastAsia="Times New Roman"/>
          <w:noProof/>
          <w:szCs w:val="20"/>
          <w:lang w:eastAsia="hr-HR"/>
        </w:rPr>
        <w:t xml:space="preserve"> model HR00 51-265-17 </w:t>
      </w:r>
      <w:r w:rsidRPr="00824A5E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824A5E">
        <w:rPr>
          <w:rFonts w:cs="Times New Roman" w:eastAsia="Times New Roman"/>
          <w:noProof/>
          <w:szCs w:val="20"/>
          <w:lang w:eastAsia="hr-HR"/>
        </w:rPr>
        <w:t xml:space="preserve"> model HR05 540-265-17.</w:t>
      </w:r>
      <w:r w:rsidRPr="00824A5E">
        <w:rPr>
          <w:rFonts w:cs="Times New Roman" w:eastAsia="Times New Roman"/>
          <w:szCs w:val="20"/>
          <w:lang w:eastAsia="hr-HR"/>
        </w:rPr>
        <w:t xml:space="preserve"> </w:t>
      </w:r>
      <w:r w:rsidRPr="00824A5E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824A5E">
        <w:rPr>
          <w:rFonts w:cs="Times New Roman" w:eastAsia="Times New Roman"/>
          <w:szCs w:val="20"/>
          <w:lang w:eastAsia="hr-HR"/>
        </w:rPr>
        <w:t xml:space="preserve"> Tomislav Perec </w:t>
      </w:r>
      <w:r w:rsidRPr="00824A5E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824A5E">
        <w:rPr>
          <w:rFonts w:cs="Times New Roman" w:eastAsia="Calibri"/>
          <w:szCs w:val="20"/>
          <w:lang w:eastAsia="hr-HR"/>
        </w:rPr>
        <w:t>toč.I</w:t>
      </w:r>
      <w:proofErr w:type="spellEnd"/>
      <w:r w:rsidRPr="00824A5E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824A5E">
        <w:rPr>
          <w:rFonts w:cs="Times New Roman" w:eastAsia="Calibri"/>
          <w:szCs w:val="20"/>
          <w:lang w:eastAsia="hr-HR"/>
        </w:rPr>
        <w:t>toč.I</w:t>
      </w:r>
      <w:proofErr w:type="spellEnd"/>
      <w:r w:rsidRPr="00824A5E">
        <w:rPr>
          <w:rFonts w:cs="Times New Roman" w:eastAsia="Calibri"/>
          <w:szCs w:val="20"/>
          <w:lang w:eastAsia="hr-HR"/>
        </w:rPr>
        <w:t>. ovoga rješenja izvrši zapljenu novčanih sredstava osobe ovlaštene za zastupanje dužnika po zakonu</w:t>
      </w:r>
      <w:r w:rsidRPr="00824A5E">
        <w:rPr>
          <w:rFonts w:cs="Times New Roman" w:eastAsia="Times New Roman"/>
          <w:szCs w:val="20"/>
          <w:lang w:eastAsia="hr-HR"/>
        </w:rPr>
        <w:t xml:space="preserve"> Tomislava Perec iz Bjelovara, Mirka Bogovića 25, OIB: 04996962156</w:t>
      </w:r>
      <w:r w:rsidRPr="00824A5E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824A5E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824A5E">
        <w:rPr>
          <w:rFonts w:cs="Times New Roman" w:eastAsia="Times New Roman"/>
          <w:szCs w:val="20"/>
          <w:lang w:eastAsia="hr-HR"/>
        </w:rPr>
        <w:t>IBAN: HR6123900011300000630</w:t>
      </w:r>
      <w:r w:rsidRPr="00824A5E">
        <w:rPr>
          <w:rFonts w:cs="Times New Roman" w:eastAsia="Times New Roman"/>
          <w:noProof/>
          <w:szCs w:val="20"/>
          <w:lang w:eastAsia="hr-HR"/>
        </w:rPr>
        <w:t xml:space="preserve"> model HR00 51-265-17, a novčana sredstva u iznosu od </w:t>
      </w:r>
      <w:r w:rsidRPr="00824A5E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824A5E">
        <w:rPr>
          <w:rFonts w:cs="Times New Roman" w:eastAsia="Times New Roman"/>
          <w:noProof/>
          <w:szCs w:val="20"/>
          <w:lang w:eastAsia="hr-HR"/>
        </w:rPr>
        <w:t xml:space="preserve"> model HR05 540-265-17.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824A5E">
        <w:rPr>
          <w:rFonts w:cs="Times New Roman" w:eastAsia="Calibri"/>
          <w:szCs w:val="20"/>
          <w:lang w:eastAsia="hr-HR"/>
        </w:rPr>
        <w:t>toč</w:t>
      </w:r>
      <w:proofErr w:type="spellEnd"/>
      <w:r w:rsidRPr="00824A5E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>Obrazloženje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25. travnja 2017. podnijela prijedlog za otvaranje stečajnog postupka nad dužnikom</w:t>
      </w:r>
      <w:r w:rsidRPr="00824A5E">
        <w:rPr>
          <w:rFonts w:cs="Times New Roman" w:eastAsia="Times New Roman"/>
          <w:szCs w:val="20"/>
          <w:lang w:eastAsia="hr-HR"/>
        </w:rPr>
        <w:t xml:space="preserve"> GT PEREC jednostavno društvo s ograničenom odgovornošću za proizvodnju, trgovinu i usluge, Bjelovar. U prijedlogu navodi da na dan 21. travnja 2017. dužnik u Očevidniku redoslijeda osnova za plaćanje ima evidentirane neizvršene osnove za plaćanje u neprekinutom razdoblju od 120 dana, u ukupnom iznosu od 8.917,99 kn, u koji iznos je uračunata kamata i naknada Financijske agencije za provedbu ovrhe na novčanim sredstvima. Prema podacima koje je FINI dostavio Hrvatski zavod za mirovinsko osiguranje </w:t>
      </w:r>
      <w:r w:rsidRPr="00824A5E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824A5E">
        <w:rPr>
          <w:rFonts w:cs="Times New Roman" w:eastAsia="Calibri"/>
          <w:szCs w:val="20"/>
          <w:lang w:eastAsia="hr-HR"/>
        </w:rPr>
        <w:t xml:space="preserve">osoba ovlaštena za zastupanje dužnika po zakonu Tomislav Perec </w:t>
      </w:r>
      <w:r w:rsidRPr="00824A5E">
        <w:rPr>
          <w:rFonts w:cs="Times New Roman" w:eastAsia="Times New Roman"/>
          <w:szCs w:val="20"/>
          <w:lang w:eastAsia="hr-HR"/>
        </w:rPr>
        <w:t xml:space="preserve">iz Bjelovara, Mirka Bogovića 25, OIB: 04996962156, </w:t>
      </w:r>
      <w:r w:rsidRPr="00824A5E">
        <w:rPr>
          <w:rFonts w:cs="Times New Roman" w:eastAsia="Calibri"/>
          <w:szCs w:val="20"/>
          <w:lang w:eastAsia="hr-HR"/>
        </w:rPr>
        <w:t xml:space="preserve">dok iz prijedloga Financijske agencije proizlazi da na dan 21. travnja </w:t>
      </w:r>
      <w:r w:rsidRPr="00824A5E">
        <w:rPr>
          <w:rFonts w:cs="Times New Roman" w:eastAsia="Times New Roman"/>
          <w:szCs w:val="20"/>
          <w:lang w:eastAsia="hr-HR"/>
        </w:rPr>
        <w:t>2017. dužnik u Očevidniku redoslijeda osnova za plaćanje ima evidentirane neizvršene osnove za plaćanje u neprekinutom razdoblju od 120 dana</w:t>
      </w:r>
      <w:r w:rsidRPr="00824A5E">
        <w:rPr>
          <w:rFonts w:cs="Times New Roman" w:eastAsia="Calibri"/>
          <w:szCs w:val="20"/>
          <w:lang w:eastAsia="hr-HR"/>
        </w:rPr>
        <w:t xml:space="preserve">. 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Tomislava Perec postojala istekom razdoblja od 60 dana i on je najkasnije u daljnjem roku od 21 dana bio dužan podnijeti prijedlog za pokretanje stečajnog postupka, što nije učinio.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  <w:r w:rsidRPr="00824A5E">
        <w:rPr>
          <w:rFonts w:cs="Times New Roman" w:eastAsia="Calibri"/>
          <w:szCs w:val="20"/>
          <w:lang w:eastAsia="hr-HR"/>
        </w:rPr>
        <w:lastRenderedPageBreak/>
        <w:t>naplatiti primjenom pravila o prisilnoj naplati novčane kazne u parničnom postupku. Prisilna naplata novčane kazne u parničnom postupku propisana je čl.10. Zakona o parničnom postupku (</w:t>
      </w:r>
      <w:r w:rsidRPr="00824A5E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824A5E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824A5E">
        <w:rPr>
          <w:rFonts w:cs="Times New Roman" w:eastAsia="Calibri"/>
          <w:szCs w:val="20"/>
          <w:lang w:eastAsia="hr-HR"/>
        </w:rPr>
        <w:t>toč</w:t>
      </w:r>
      <w:proofErr w:type="spellEnd"/>
      <w:r w:rsidRPr="00824A5E">
        <w:rPr>
          <w:rFonts w:cs="Times New Roman" w:eastAsia="Calibri"/>
          <w:szCs w:val="20"/>
          <w:lang w:eastAsia="hr-HR"/>
        </w:rPr>
        <w:t>. II.–IV. izreke.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>U Bjelovaru, 5.  prosinca 2017.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824A5E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24A5E" w:rsidP="00824A5E" w:rsidR="00824A5E" w:rsidRPr="00824A5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24A5E" w:rsidP="00824A5E" w:rsidR="00824A5E" w:rsidRPr="00824A5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24A5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4A5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4A5E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824A5E" w:rsidP="00824A5E" w:rsidR="00824A5E" w:rsidRPr="00824A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A5E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17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St-265/2017-5</izvorni_sadrzaj>
    <derivirana_varijabla naziv="DomainObject.Oznaka_1">St-265/2017-5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PEREC jednostavno društvo s ograničenom odgovornošću za proizvodnju, trgovinu i usluge zastupanog po punomoćniku Tomislav Perec</izvorni_sadrzaj>
    <derivirana_varijabla naziv="DomainObject.Predmet.ProtustrankaFormated_1">  GT PEREC jednostavno društvo s ograničenom odgovornošću za proizvodnju, trgovinu i usluge zastupanog po punomoćniku Tomislav Perec</derivirana_varijabla>
  </DomainObject.Predmet.ProtustrankaFormated>
  <DomainObject.Predmet.ProtustrankaFormatedOIB>
    <izvorni_sadrzaj>  GT PEREC jednostavno društvo s ograničenom odgovornošću za proizvodnju, trgovinu i usluge, OIB 69897227380 zastupanog po punomoćniku Tomislav Perec</izvorni_sadrzaj>
    <derivirana_varijabla naziv="DomainObject.Predmet.ProtustrankaFormatedOIB_1">  GT PEREC jednostavno društvo s ograničenom odgovornošću za proizvodnju, trgovinu i usluge, OIB 69897227380 zastupanog po punomoćniku Tomislav Perec</derivirana_varijabla>
  </DomainObject.Predmet.ProtustrankaFormatedOIB>
  <DomainObject.Predmet.ProtustrankaFormatedWithAdress>
    <izvorni_sadrzaj> GT PEREC jednostavno društvo s ograničenom odgovornošću za proizvodnju, trgovinu i usluge, Mirka Bogovića 25, 43000 Bjelovar zastupanog po punomoćniku Tomislav Perec</izvorni_sadrzaj>
    <derivirana_varijabla naziv="DomainObject.Predmet.ProtustrankaFormatedWithAdress_1"> GT PEREC jednostavno društvo s ograničenom odgovornošću za proizvodnju, trgovinu i usluge, Mirka Bogovića 25, 43000 Bjelovar zastupanog po punomoćniku Tomislav Perec</derivirana_varijabla>
  </DomainObject.Predmet.ProtustrankaFormatedWithAdress>
  <DomainObject.Predmet.ProtustrankaFormatedWithAdressOIB>
    <izvorni_sadrzaj> GT PEREC jednostavno društvo s ograničenom odgovornošću za proizvodnju, trgovinu i usluge, OIB 69897227380, Mirka Bogovića 25, 43000 Bjelovar zastupanog po punomoćniku Tomislav Perec</izvorni_sadrzaj>
    <derivirana_varijabla naziv="DomainObject.Predmet.ProtustrankaFormatedWithAdressOIB_1"> GT PEREC jednostavno društvo s ograničenom odgovornošću za proizvodnju, trgovinu i usluge, OIB 69897227380, Mirka Bogovića 25, 43000 Bjelovar zastupanog po punomoćniku Tomislav Perec</derivirana_varijabla>
  </DomainObject.Predmet.ProtustrankaFormatedWithAdressOIB>
  <DomainObject.Predmet.ProtustrankaWithAdress>
    <izvorni_sadrzaj>GT PEREC jednostavno društvo s ograničenom odgovornošću za proizvodnju, trgovinu i usluge Mirka Bogovića 25, 43000 Bjelovar</izvorni_sadrzaj>
    <derivirana_varijabla naziv="DomainObject.Predmet.ProtustrankaWithAdress_1">GT PEREC jednostavno društvo s ograničenom odgovornošću za proizvodnju, trgovinu i usluge Mirka Bogovića 25, 43000 Bjelovar</derivirana_varijabla>
  </DomainObject.Predmet.ProtustrankaWithAdress>
  <DomainObject.Predmet.ProtustrankaWithAdressOIB>
    <izvorni_sadrzaj>GT PEREC jednostavno društvo s ograničenom odgovornošću za proizvodnju, trgovinu i usluge, OIB 69897227380, Mirka Bogovića 25, 43000 Bjelovar</izvorni_sadrzaj>
    <derivirana_varijabla naziv="DomainObject.Predmet.ProtustrankaWithAdressOIB_1">GT PEREC jednostavno društvo s ograničenom odgovornošću za proizvodnju, trgovinu i usluge, OIB 69897227380, Mirka Bogovića 25, 43000 Bjelovar</derivirana_varijabla>
  </DomainObject.Predmet.ProtustrankaWithAdressOIB>
  <DomainObject.Predmet.ProtustrankaNazivFormated>
    <izvorni_sadrzaj>GT PEREC jednostavno društvo s ograničenom odgovornošću za proizvodnju, trgovinu i usluge</izvorni_sadrzaj>
    <derivirana_varijabla naziv="DomainObject.Predmet.ProtustrankaNazivFormated_1">GT PEREC jednostavno društvo s ograničenom odgovornošću za proizvodnju, trgovinu i usluge</derivirana_varijabla>
  </DomainObject.Predmet.ProtustrankaNazivFormated>
  <DomainObject.Predmet.ProtustrankaNazivFormatedOIB>
    <izvorni_sadrzaj>GT PEREC jednostavno društvo s ograničenom odgovornošću za proizvodnju, trgovinu i usluge, OIB 69897227380</izvorni_sadrzaj>
    <derivirana_varijabla naziv="DomainObject.Predmet.ProtustrankaNazivFormatedOIB_1">GT PEREC jednostavno društvo s ograničenom odgovornošću za proizvodnju, trgovinu i usluge, OIB 69897227380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GT PEREC jednostavno društvo s ograničenom odgovornošću za proizvodnju, trgovinu i usluge zastupanog po punomoćniku Tomislav Perec</item>
    </izvorni_sadrzaj>
    <derivirana_varijabla naziv="DomainObject.Predmet.ProtuStrankaListFormated_1">
      <item>GT PEREC jednostavno društvo s ograničenom odgovornošću za proizvodnju, trgovinu i usluge zastupanog po punomoćniku Tomislav Perec</item>
    </derivirana_varijabla>
  </DomainObject.Predmet.ProtuStrankaListFormated>
  <DomainObject.Predmet.ProtuStrankaListFormatedOIB>
    <izvorni_sadrzaj>
      <item>GT PEREC jednostavno društvo s ograničenom odgovornošću za proizvodnju, trgovinu i usluge, OIB 69897227380 zastupanog po punomoćniku Tomislav Perec</item>
    </izvorni_sadrzaj>
    <derivirana_varijabla naziv="DomainObject.Predmet.ProtuStrankaListFormatedOIB_1">
      <item>GT PEREC jednostavno društvo s ograničenom odgovornošću za proizvodnju, trgovinu i usluge, OIB 69897227380 zastupanog po punomoćniku Tomislav Perec</item>
    </derivirana_varijabla>
  </DomainObject.Predmet.ProtuStrankaListFormatedOIB>
  <DomainObject.Predmet.ProtuStrankaListFormatedWithAdress>
    <izvorni_sadrzaj>
      <item>GT PEREC jednostavno društvo s ograničenom odgovornošću za proizvodnju, trgovinu i usluge, Mirka Bogovića 25, 43000 Bjelovar zastupanog po punomoćniku Tomislav Perec</item>
    </izvorni_sadrzaj>
    <derivirana_varijabla naziv="DomainObject.Predmet.ProtuStrankaListFormatedWithAdress_1">
      <item>GT PEREC jednostavno društvo s ograničenom odgovornošću za proizvodnju, trgovinu i usluge, Mirka Bogovića 25, 43000 Bjelovar zastupanog po punomoćniku Tomislav Perec</item>
    </derivirana_varijabla>
  </DomainObject.Predmet.ProtuStrankaListFormatedWithAdress>
  <DomainObject.Predmet.ProtuStrankaListFormatedWithAdressOIB>
    <izvorni_sadrzaj>
      <item>GT PEREC jednostavno društvo s ograničenom odgovornošću za proizvodnju, trgovinu i usluge, OIB 69897227380, Mirka Bogovića 25, 43000 Bjelovar zastupanog po punomoćniku Tomislav Perec</item>
    </izvorni_sadrzaj>
    <derivirana_varijabla naziv="DomainObject.Predmet.ProtuStrankaListFormatedWithAdressOIB_1">
      <item>GT PEREC jednostavno društvo s ograničenom odgovornošću za proizvodnju, trgovinu i usluge, OIB 69897227380, Mirka Bogovića 25, 43000 Bjelovar zastupanog po punomoćniku Tomislav Perec</item>
    </derivirana_varijabla>
  </DomainObject.Predmet.ProtuStrankaListFormatedWithAdressOIB>
  <DomainObject.Predmet.ProtuStrankaListNazivFormated>
    <izvorni_sadrzaj>
      <item>GT PEREC jednostavno društvo s ograničenom odgovornošću za proizvodnju, trgovinu i usluge</item>
    </izvorni_sadrzaj>
    <derivirana_varijabla naziv="DomainObject.Predmet.ProtuStrankaListNazivFormated_1">
      <item>GT PEREC jednostavno društvo s ograničenom odgovornošću za proizvodnju, trgovinu i usluge</item>
    </derivirana_varijabla>
  </DomainObject.Predmet.ProtuStrankaListNazivFormated>
  <DomainObject.Predmet.ProtuStrankaListNazivFormatedOIB>
    <izvorni_sadrzaj>
      <item>GT PEREC jednostavno društvo s ograničenom odgovornošću za proizvodnju, trgovinu i usluge, OIB 69897227380</item>
    </izvorni_sadrzaj>
    <derivirana_varijabla naziv="DomainObject.Predmet.ProtuStrankaListNazivFormatedOIB_1">
      <item>GT PEREC jednostavno društvo s ograničenom odgovornošću za proizvodnju, trgovinu i usluge, OIB 69897227380</item>
    </derivirana_varijabla>
  </DomainObject.Predmet.ProtuStrankaListNazivFormatedOIB>
  <DomainObject.Predmet.OstaliListFormated>
    <izvorni_sadrzaj>
      <item>Tomislav Perec punomoćnik sudionika u postupku GT PEREC jednostavno društvo s ograničenom odgovornošću za proizvodnju, trgovinu i usluge</item>
    </izvorni_sadrzaj>
    <derivirana_varijabla naziv="DomainObject.Predmet.OstaliListFormated_1">
      <item>Tomislav Perec punomoćnik sudionika u postupku GT PEREC jednostavno društvo s ograničenom odgovornošću za proizvodnju, trgovinu i usluge</item>
    </derivirana_varijabla>
  </DomainObject.Predmet.OstaliListFormated>
  <DomainObject.Predmet.OstaliListFormatedOIB>
    <izvorni_sadrzaj>
      <item>Tomislav Perec, OIB 04996962156 punomoćnik sudionika u postupku GT PEREC jednostavno društvo s ograničenom odgovornošću za proizvodnju, trgovinu i usluge</item>
    </izvorni_sadrzaj>
    <derivirana_varijabla naziv="DomainObject.Predmet.OstaliListFormatedOIB_1">
      <item>Tomislav Perec, OIB 04996962156 punomoćnik sudionika u postupku GT PEREC jednostavno društvo s ograničenom odgovornošću za proizvodnju, trgovinu i usluge</item>
    </derivirana_varijabla>
  </DomainObject.Predmet.OstaliListFormatedOIB>
  <DomainObject.Predmet.OstaliListFormatedWithAdress>
    <izvorni_sadrzaj>
      <item>Tomislav Perec, Mirka Bogovića 25, 43000 Bjelovar punomoćnik sudionika u postupku GT PEREC jednostavno društvo s ograničenom odgovornošću za proizvodnju, trgovinu i usluge</item>
    </izvorni_sadrzaj>
    <derivirana_varijabla naziv="DomainObject.Predmet.OstaliListFormatedWithAdress_1">
      <item>Tomislav Perec, Mirka Bogovića 25, 43000 Bjelovar punomoćnik sudionika u postupku GT PEREC jednostavno društvo s ograničenom odgovornošću za proizvodnju, trgovinu i usluge</item>
    </derivirana_varijabla>
  </DomainObject.Predmet.OstaliListFormatedWithAdress>
  <DomainObject.Predmet.OstaliListFormatedWithAdressOIB>
    <izvorni_sadrzaj>
      <item>Tomislav Perec, OIB 04996962156, Mirka Bogovića 25, 43000 Bjelovar punomoćnik sudionika u postupku GT PEREC jednostavno društvo s ograničenom odgovornošću za proizvodnju, trgovinu i usluge</item>
    </izvorni_sadrzaj>
    <derivirana_varijabla naziv="DomainObject.Predmet.OstaliListFormatedWithAdressOIB_1">
      <item>Tomislav Perec, OIB 04996962156, Mirka Bogovića 25, 43000 Bjelovar punomoćnik sudionika u postupku GT PEREC jednostavno društvo s ograničenom odgovornošću za proizvodnju, trgovinu i usluge</item>
    </derivirana_varijabla>
  </DomainObject.Predmet.OstaliListFormatedWithAdressOIB>
  <DomainObject.Predmet.OstaliListNazivFormated>
    <izvorni_sadrzaj>
      <item>Tomislav Perec</item>
    </izvorni_sadrzaj>
    <derivirana_varijabla naziv="DomainObject.Predmet.OstaliListNazivFormated_1">
      <item>Tomislav Perec</item>
    </derivirana_varijabla>
  </DomainObject.Predmet.OstaliListNazivFormated>
  <DomainObject.Predmet.OstaliListNazivFormatedOIB>
    <izvorni_sadrzaj>
      <item>Tomislav Perec, OIB 04996962156</item>
    </izvorni_sadrzaj>
    <derivirana_varijabla naziv="DomainObject.Predmet.OstaliListNazivFormatedOIB_1">
      <item>Tomislav Perec, OIB 04996962156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St-265/2017-5</izvorni_sadrzaj>
    <derivirana_varijabla naziv="DomainObject.PoslovniBrojDokumenta_1">St-265/2017-5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GT PEREC jednostavno društvo s ograničenom odgovornošću za proizvodnju, trgovinu i usluge</izvorni_sadrzaj>
    <derivirana_varijabla naziv="DomainObject.Predmet.ProtustrankaIDrugi_1">GT PEREC jednostavno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GT PEREC jednostavno društvo s ograničenom odgovornošću za proizvodnju, trgovinu i usluge, OIB 69897227380, Mirka Bogovića 25, 43000 Bjelovar</izvorni_sadrzaj>
    <derivirana_varijabla naziv="DomainObject.Predmet.ProtustrankaIDrugiAdressOIB_1">GT PEREC jednostavno društvo s ograničenom odgovornošću za proizvodnju, trgovinu i usluge, OIB 69897227380, Mirka Bogovića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GT PEREC jednostavno društvo s ograničenom odgovornošću za proizvodnju, trgovinu i usluge</item>
      <item>Tomislav Perec</item>
    </izvorni_sadrzaj>
    <derivirana_varijabla naziv="DomainObject.Predmet.SudioniciListNaziv_1">
      <item>FINANCIJSKA AGENCIJA, RC ZAGREB, Podružnica Bjelovar</item>
      <item>GT PEREC jednostavno društvo s ograničenom odgovornošću za proizvodnju, trgovinu i usluge</item>
      <item>Tomislav Perec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GT PEREC jednostavno društvo s ograničenom odgovornošću za proizvodnju, trgovinu i usluge, OIB 69897227380, Mirka Bogovića 25,43000 Bjelovar</item>
      <item>Tomislav Perec, OIB 04996962156, Mirka Bogovića 25,43000 Bjelovar</item>
    </izvorni_sadrzaj>
    <derivirana_varijabla naziv="DomainObject.Predmet.SudioniciListAdressOIB_1">
      <item>FINANCIJSKA AGENCIJA, RC ZAGREB, Podružnica Bjelovar, OIB 85821130368, F. Supila 4,43000 Bjelovar</item>
      <item>GT PEREC jednostavno društvo s ograničenom odgovornošću za proizvodnju, trgovinu i usluge, OIB 69897227380, Mirka Bogovića 25,43000 Bjelovar</item>
      <item>Tomislav Perec, OIB 04996962156, Mirka Bogovića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96532-4E3B-45D5-853B-F00557BE1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5532</properties:Characters>
  <properties:Lines>119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St-265/2017-5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