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8ace" w14:paraId="3078ace" w:rsidRDefault="000612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125C" w:rsidP="0006125C" w:rsidR="00AE649C">
      <w:pPr>
        <w:pStyle w:val="NormaleSPIS"/>
        <w:spacing w:after="0"/>
      </w:pPr>
      <w:r>
        <w:t xml:space="preserve">        Republika Hrvatska</w:t>
      </w:r>
    </w:p>
    <w:p w:rsidRDefault="0006125C" w:rsidP="0006125C" w:rsidR="0006125C">
      <w:pPr>
        <w:pStyle w:val="NormaleSPIS"/>
        <w:spacing w:after="0"/>
      </w:pPr>
      <w:r>
        <w:t xml:space="preserve">     Trgovački sud u Bjelovaru</w:t>
      </w:r>
    </w:p>
    <w:p w:rsidRDefault="0006125C" w:rsidP="0006125C" w:rsidR="0006125C">
      <w:pPr>
        <w:pStyle w:val="NormaleSPIS"/>
        <w:spacing w:after="0"/>
      </w:pPr>
      <w:r>
        <w:t>Bjelovar, Šetalište dr.I.Lebovića 42.</w:t>
      </w:r>
    </w:p>
    <w:p w:rsidRDefault="0006125C" w:rsidP="0006125C" w:rsidR="0006125C">
      <w:pPr>
        <w:pStyle w:val="NormaleSPIS"/>
        <w:jc w:val="right"/>
        <w:rPr>
          <w:b/>
        </w:rPr>
      </w:pPr>
      <w:r>
        <w:t>Poslovni broj:7 St-756/2017-14</w:t>
      </w:r>
    </w:p>
    <w:p w:rsidRDefault="0006125C" w:rsidP="0006125C" w:rsidR="0006125C">
      <w:pPr>
        <w:jc w:val="center"/>
      </w:pPr>
      <w:r>
        <w:t>R E P U B L I K A  H R V A T S K A</w:t>
      </w:r>
    </w:p>
    <w:p w:rsidRDefault="0006125C" w:rsidP="0006125C" w:rsidR="0006125C">
      <w:pPr>
        <w:jc w:val="center"/>
      </w:pPr>
      <w:r>
        <w:t xml:space="preserve"> R J E Š E N J E</w:t>
      </w:r>
    </w:p>
    <w:p w:rsidRDefault="0006125C" w:rsidP="0006125C" w:rsidR="0006125C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BROZ d.o.o. za poljoprivredu i proizvodnju iz </w:t>
      </w:r>
      <w:proofErr w:type="spellStart"/>
      <w:r>
        <w:t>Gudovca</w:t>
      </w:r>
      <w:proofErr w:type="spellEnd"/>
      <w:r>
        <w:t xml:space="preserve"> 84, MBS 010081025, OIB 58347116958, 12. studenog 2018.</w:t>
      </w:r>
    </w:p>
    <w:p w:rsidRDefault="0006125C" w:rsidP="0006125C" w:rsidR="0006125C">
      <w:pPr>
        <w:jc w:val="center"/>
        <w:rPr>
          <w:b/>
        </w:rPr>
      </w:pPr>
      <w:r>
        <w:t>r i j e š i o   j e</w:t>
      </w:r>
    </w:p>
    <w:p w:rsidRDefault="0006125C" w:rsidP="0006125C" w:rsidR="0006125C">
      <w:pPr>
        <w:ind w:firstLine="720"/>
        <w:jc w:val="both"/>
      </w:pPr>
      <w:r>
        <w:t xml:space="preserve">Određuje se nagrada privremenoj stečajnoj upraviteljici Lidiji </w:t>
      </w:r>
      <w:proofErr w:type="spellStart"/>
      <w:r>
        <w:t>Balog</w:t>
      </w:r>
      <w:proofErr w:type="spellEnd"/>
      <w:r>
        <w:t xml:space="preserve"> iz Bilja, Vinogradska 17, OIB 90656042786 u </w:t>
      </w:r>
      <w:proofErr w:type="spellStart"/>
      <w:r>
        <w:t>brutto</w:t>
      </w:r>
      <w:proofErr w:type="spellEnd"/>
      <w:r>
        <w:t xml:space="preserve"> iznosu od 2.645,00 kuna i putni trošak u </w:t>
      </w:r>
      <w:proofErr w:type="spellStart"/>
      <w:r>
        <w:t>brutto</w:t>
      </w:r>
      <w:proofErr w:type="spellEnd"/>
      <w:r>
        <w:t xml:space="preserve"> iznosu od 1.491,00 kuna.</w:t>
      </w:r>
    </w:p>
    <w:p w:rsidRDefault="0006125C" w:rsidP="0006125C" w:rsidR="0006125C">
      <w:pPr>
        <w:jc w:val="center"/>
        <w:rPr>
          <w:b/>
        </w:rPr>
      </w:pPr>
      <w:r>
        <w:t>Obrazloženje</w:t>
      </w:r>
    </w:p>
    <w:p w:rsidRDefault="0006125C" w:rsidP="0006125C" w:rsidR="0006125C">
      <w:pPr>
        <w:spacing w:after="0"/>
        <w:jc w:val="both"/>
      </w:pPr>
      <w:r>
        <w:tab/>
        <w:t xml:space="preserve">Privremena stečajna upraviteljica Lidiji </w:t>
      </w:r>
      <w:proofErr w:type="spellStart"/>
      <w:r>
        <w:t>Balog</w:t>
      </w:r>
      <w:proofErr w:type="spellEnd"/>
      <w:r>
        <w:t xml:space="preserve"> iz Bilja, Vinogradska 17</w:t>
      </w:r>
      <w:r>
        <w:rPr>
          <w:noProof/>
        </w:rPr>
        <w:t>,</w:t>
      </w:r>
      <w:r>
        <w:t xml:space="preserve"> podnijela je ovom sudu 27. travnja 2018. godine Izvješće o financijsko gospodarskom stanju dužnika.</w:t>
      </w:r>
    </w:p>
    <w:p w:rsidRDefault="0006125C" w:rsidP="0006125C" w:rsidR="0006125C">
      <w:pPr>
        <w:spacing w:after="0"/>
        <w:jc w:val="both"/>
      </w:pPr>
      <w:r>
        <w:tab/>
        <w:t xml:space="preserve">Podneskom od 27. lipnja 2018. godine privremena stečajna upraviteljica zatražila je isplatu nagrade sukladno Uredbi o kriterijima i načinu obračuna i plaćanja nagrade stečajnim upraviteljima ("Narodne novine" broj 105/2015, dalje Uredba), te naknadu putnih troškova u bruto iznosu od 1.491,00 kuna. </w:t>
      </w:r>
    </w:p>
    <w:p w:rsidRDefault="0006125C" w:rsidP="0006125C" w:rsidR="0006125C">
      <w:pPr>
        <w:spacing w:after="0"/>
        <w:jc w:val="both"/>
      </w:pPr>
      <w:r>
        <w:tab/>
        <w:t xml:space="preserve">Stečajni sudac razmotrio je zahtjev privremene stečajne upraviteljice, te odlučio da joj se temeljem čl.4.Uredbe, odredi nagrada u </w:t>
      </w:r>
      <w:proofErr w:type="spellStart"/>
      <w:r>
        <w:t>brutto</w:t>
      </w:r>
      <w:proofErr w:type="spellEnd"/>
      <w:r>
        <w:t xml:space="preserve"> iznosu od 2.645,00 kuna, smatrajući da je ta nagrada primjerena obujmu poslova.</w:t>
      </w:r>
    </w:p>
    <w:p w:rsidRDefault="0006125C" w:rsidP="0006125C" w:rsidR="0006125C">
      <w:pPr>
        <w:jc w:val="both"/>
      </w:pPr>
      <w:r>
        <w:t xml:space="preserve"> </w:t>
      </w:r>
      <w:r>
        <w:tab/>
        <w:t>Troškovi koje privremena stečajna upraviteljica potražuje bili su potrebni za utvrđivanje gospodarsko-financijskog stanja dužnika, te su temeljem čl.94.st.1. i st.3.Stečajnog zakona (Narodne novine  broj 71/15, 104/17, dalje SZ-a) privremenoj stečajnoj upraviteljici odobreni u iznosu određenom kao u izreci ovog rješenja.</w:t>
      </w:r>
      <w:r>
        <w:tab/>
        <w:t xml:space="preserve"> </w:t>
      </w:r>
    </w:p>
    <w:p w:rsidRDefault="0006125C" w:rsidP="0006125C" w:rsidR="0006125C">
      <w:pPr>
        <w:ind w:firstLine="720"/>
        <w:jc w:val="center"/>
      </w:pPr>
      <w:r>
        <w:t>Bjelovar 12. studenog 2018.</w:t>
      </w:r>
    </w:p>
    <w:p w:rsidRDefault="0006125C" w:rsidP="0006125C" w:rsidR="0006125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06125C" w:rsidP="0006125C" w:rsidR="000612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</w:t>
      </w:r>
      <w:r>
        <w:t>,v.r.</w:t>
      </w:r>
    </w:p>
    <w:p w:rsidRDefault="0006125C" w:rsidP="0006125C" w:rsidR="0006125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6125C" w:rsidP="0006125C" w:rsidR="0006125C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6125C" w:rsidP="0006125C" w:rsidR="00AE649C" w:rsidRPr="00B76F3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25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7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St-756/2017-14</izvorni_sadrzaj>
    <derivirana_varijabla naziv="DomainObject.Oznaka_1">St-756/2017-14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2018.</izvorni_sadrzaj>
    <derivirana_varijabla naziv="DomainObject.Predmet.DatumRjesavanja_1">15.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St-756/2017</izvorni_sadrzaj>
    <derivirana_varijabla naziv="DomainObject.Predmet.OznakaBroj_1">St-756/2017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BROZ društvo s ograničenom odgovornošću za poljoprivredu i proizvodnju zastupanog po punomoćniku Ivan Brozović</izvorni_sadrzaj>
    <derivirana_varijabla naziv="DomainObject.Predmet.ProtustrankaFormated_1">  BROZ društvo s ograničenom odgovornošću za poljoprivredu i proizvodnju zastupanog po punomoćniku Ivan Brozović</derivirana_varijabla>
  </DomainObject.Predmet.ProtustrankaFormated>
  <DomainObject.Predmet.ProtustrankaFormatedOIB>
    <izvorni_sadrzaj>  BROZ društvo s ograničenom odgovornošću za poljoprivredu i proizvodnju, OIB 58347116958 zastupanog po punomoćniku Ivan Brozović</izvorni_sadrzaj>
    <derivirana_varijabla naziv="DomainObject.Predmet.ProtustrankaFormatedOIB_1">  BROZ društvo s ograničenom odgovornošću za poljoprivredu i proizvodnju, OIB 58347116958 zastupanog po punomoćniku Ivan Brozović</derivirana_varijabla>
  </DomainObject.Predmet.ProtustrankaFormatedOIB>
  <DomainObject.Predmet.ProtustrankaFormatedWithAdress>
    <izvorni_sadrzaj> BROZ društvo s ograničenom odgovornošću za poljoprivredu i proizvodnju, Gudovac 84, 43000 Gudovac zastupanog po punomoćniku Ivan Brozović</izvorni_sadrzaj>
    <derivirana_varijabla naziv="DomainObject.Predmet.ProtustrankaFormatedWithAdress_1"> BROZ društvo s ograničenom odgovornošću za poljoprivredu i proizvodnju, Gudovac 84, 43000 Gudovac zastupanog po punomoćniku Ivan Brozović</derivirana_varijabla>
  </DomainObject.Predmet.ProtustrankaFormatedWithAdress>
  <DomainObject.Predmet.ProtustrankaFormatedWithAdressOIB>
    <izvorni_sadrzaj> BROZ društvo s ograničenom odgovornošću za poljoprivredu i proizvodnju, OIB 58347116958, Gudovac 84, 43000 Gudovac zastupanog po punomoćniku Ivan Brozović</izvorni_sadrzaj>
    <derivirana_varijabla naziv="DomainObject.Predmet.ProtustrankaFormatedWithAdressOIB_1"> BROZ društvo s ograničenom odgovornošću za poljoprivredu i proizvodnju, OIB 58347116958, Gudovac 84, 43000 Gudovac zastupanog po punomoćniku Ivan Brozović</derivirana_varijabla>
  </DomainObject.Predmet.ProtustrankaFormatedWithAdressOIB>
  <DomainObject.Predmet.ProtustrankaWithAdress>
    <izvorni_sadrzaj>BROZ društvo s ograničenom odgovornošću za poljoprivredu i proizvodnju Gudovac 84, 43000 Gudovac</izvorni_sadrzaj>
    <derivirana_varijabla naziv="DomainObject.Predmet.ProtustrankaWithAdress_1">BROZ društvo s ograničenom odgovornošću za poljoprivredu i proizvodnju Gudovac 84, 43000 Gudovac</derivirana_varijabla>
  </DomainObject.Predmet.ProtustrankaWithAdress>
  <DomainObject.Predmet.ProtustrankaWithAdressOIB>
    <izvorni_sadrzaj>BROZ društvo s ograničenom odgovornošću za poljoprivredu i proizvodnju, OIB 58347116958, Gudovac 84, 43000 Gudovac</izvorni_sadrzaj>
    <derivirana_varijabla naziv="DomainObject.Predmet.ProtustrankaWithAdressOIB_1">BROZ društvo s ograničenom odgovornošću za poljoprivredu i proizvodnju, OIB 58347116958, Gudovac 84, 43000 Gudovac</derivirana_varijabla>
  </DomainObject.Predmet.ProtustrankaWithAdressOIB>
  <DomainObject.Predmet.ProtustrankaNazivFormated>
    <izvorni_sadrzaj>BROZ društvo s ograničenom odgovornošću za poljoprivredu i proizvodnju</izvorni_sadrzaj>
    <derivirana_varijabla naziv="DomainObject.Predmet.ProtustrankaNazivFormated_1">BROZ društvo s ograničenom odgovornošću za poljoprivredu i proizvodnju</derivirana_varijabla>
  </DomainObject.Predmet.ProtustrankaNazivFormated>
  <DomainObject.Predmet.ProtustrankaNazivFormatedOIB>
    <izvorni_sadrzaj>BROZ društvo s ograničenom odgovornošću za poljoprivredu i proizvodnju, OIB 58347116958</izvorni_sadrzaj>
    <derivirana_varijabla naziv="DomainObject.Predmet.ProtustrankaNazivFormatedOIB_1">BROZ društvo s ograničenom odgovornošću za poljoprivredu i proizvodnju, OIB 58347116958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BROZ društvo s ograničenom odgovornošću za poljoprivredu i proizvodnju zastupanog po punomoćniku Ivan Brozović</item>
    </izvorni_sadrzaj>
    <derivirana_varijabla naziv="DomainObject.Predmet.ProtuStrankaListFormated_1">
      <item>BROZ društvo s ograničenom odgovornošću za poljoprivredu i proizvodnju zastupanog po punomoćniku Ivan Brozović</item>
    </derivirana_varijabla>
  </DomainObject.Predmet.ProtuStrankaListFormated>
  <DomainObject.Predmet.ProtuStrankaListFormatedOIB>
    <izvorni_sadrzaj>
      <item>BROZ društvo s ograničenom odgovornošću za poljoprivredu i proizvodnju, OIB 58347116958 zastupanog po punomoćniku Ivan Brozović</item>
    </izvorni_sadrzaj>
    <derivirana_varijabla naziv="DomainObject.Predmet.ProtuStrankaListFormatedOIB_1">
      <item>BROZ društvo s ograničenom odgovornošću za poljoprivredu i proizvodnju, OIB 58347116958 zastupanog po punomoćniku Ivan Brozović</item>
    </derivirana_varijabla>
  </DomainObject.Predmet.ProtuStrankaListFormatedOIB>
  <DomainObject.Predmet.ProtuStrankaListFormatedWithAdress>
    <izvorni_sadrzaj>
      <item>BROZ društvo s ograničenom odgovornošću za poljoprivredu i proizvodnju, Gudovac 84, 43000 Gudovac zastupanog po punomoćniku Ivan Brozović</item>
    </izvorni_sadrzaj>
    <derivirana_varijabla naziv="DomainObject.Predmet.ProtuStrankaListFormatedWithAdress_1">
      <item>BROZ društvo s ograničenom odgovornošću za poljoprivredu i proizvodnju, Gudovac 84, 43000 Gudovac zastupanog po punomoćniku Ivan Brozović</item>
    </derivirana_varijabla>
  </DomainObject.Predmet.ProtuStrankaListFormatedWithAdress>
  <DomainObject.Predmet.ProtuStrankaListFormatedWithAdressOIB>
    <izvorni_sadrzaj>
      <item>BROZ društvo s ograničenom odgovornošću za poljoprivredu i proizvodnju, OIB 58347116958, Gudovac 84, 43000 Gudovac zastupanog po punomoćniku Ivan Brozović</item>
    </izvorni_sadrzaj>
    <derivirana_varijabla naziv="DomainObject.Predmet.ProtuStrankaListFormatedWithAdressOIB_1">
      <item>BROZ društvo s ograničenom odgovornošću za poljoprivredu i proizvodnju, OIB 58347116958, Gudovac 84, 43000 Gudovac zastupanog po punomoćniku Ivan Brozović</item>
    </derivirana_varijabla>
  </DomainObject.Predmet.ProtuStrankaListFormatedWithAdressOIB>
  <DomainObject.Predmet.ProtuStrankaListNazivFormated>
    <izvorni_sadrzaj>
      <item>BROZ društvo s ograničenom odgovornošću za poljoprivredu i proizvodnju</item>
    </izvorni_sadrzaj>
    <derivirana_varijabla naziv="DomainObject.Predmet.ProtuStrankaListNazivFormated_1">
      <item>BROZ društvo s ograničenom odgovornošću za poljoprivredu i proizvodnju</item>
    </derivirana_varijabla>
  </DomainObject.Predmet.ProtuStrankaListNazivFormated>
  <DomainObject.Predmet.ProtuStrankaListNazivFormatedOIB>
    <izvorni_sadrzaj>
      <item>BROZ društvo s ograničenom odgovornošću za poljoprivredu i proizvodnju, OIB 58347116958</item>
    </izvorni_sadrzaj>
    <derivirana_varijabla naziv="DomainObject.Predmet.ProtuStrankaListNazivFormatedOIB_1">
      <item>BROZ društvo s ograničenom odgovornošću za poljoprivredu i proizvodnju, OIB 58347116958</item>
    </derivirana_varijabla>
  </DomainObject.Predmet.ProtuStrankaListNazivFormatedOIB>
  <DomainObject.Predmet.OstaliListFormated>
    <izvorni_sadrzaj>
      <item>Ivan Brozović punomoćnik sudionika u postupku BROZ društvo s ograničenom odgovornošću za poljoprivredu i proizvodnju</item>
    </izvorni_sadrzaj>
    <derivirana_varijabla naziv="DomainObject.Predmet.OstaliListFormated_1">
      <item>Ivan Brozović punomoćnik sudionika u postupku BROZ društvo s ograničenom odgovornošću za poljoprivredu i proizvodnju</item>
    </derivirana_varijabla>
  </DomainObject.Predmet.OstaliListFormated>
  <DomainObject.Predmet.OstaliListFormatedOIB>
    <izvorni_sadrzaj>
      <item>Ivan Brozović, OIB 03322766046 punomoćnik sudionika u postupku BROZ društvo s ograničenom odgovornošću za poljoprivredu i proizvodnju</item>
    </izvorni_sadrzaj>
    <derivirana_varijabla naziv="DomainObject.Predmet.OstaliListFormatedOIB_1">
      <item>Ivan Brozović, OIB 03322766046 punomoćnik sudionika u postupku BROZ društvo s ograničenom odgovornošću za poljoprivredu i proizvodnju</item>
    </derivirana_varijabla>
  </DomainObject.Predmet.OstaliListFormatedOIB>
  <DomainObject.Predmet.OstaliListFormatedWithAdress>
    <izvorni_sadrzaj>
      <item>Ivan Brozović, Gudovac 84, 43000 Gudovac punomoćnik sudionika u postupku BROZ društvo s ograničenom odgovornošću za poljoprivredu i proizvodnju</item>
    </izvorni_sadrzaj>
    <derivirana_varijabla naziv="DomainObject.Predmet.OstaliListFormatedWithAdress_1">
      <item>Ivan Brozović, Gudovac 84, 43000 Gudovac punomoćnik sudionika u postupku BROZ društvo s ograničenom odgovornošću za poljoprivredu i proizvodnju</item>
    </derivirana_varijabla>
  </DomainObject.Predmet.OstaliListFormatedWithAdress>
  <DomainObject.Predmet.OstaliListFormatedWithAdressOIB>
    <izvorni_sadrzaj>
      <item>Ivan Brozović, OIB 03322766046, Gudovac 84, 43000 Gudovac punomoćnik sudionika u postupku BROZ društvo s ograničenom odgovornošću za poljoprivredu i proizvodnju</item>
    </izvorni_sadrzaj>
    <derivirana_varijabla naziv="DomainObject.Predmet.OstaliListFormatedWithAdressOIB_1">
      <item>Ivan Brozović, OIB 03322766046, Gudovac 84, 43000 Gudovac punomoćnik sudionika u postupku BROZ društvo s ograničenom odgovornošću za poljoprivredu i proizvodnju</item>
    </derivirana_varijabla>
  </DomainObject.Predmet.OstaliListFormatedWithAdressOIB>
  <DomainObject.Predmet.OstaliListNazivFormated>
    <izvorni_sadrzaj>
      <item>Ivan Brozović</item>
    </izvorni_sadrzaj>
    <derivirana_varijabla naziv="DomainObject.Predmet.OstaliListNazivFormated_1">
      <item>Ivan Brozović</item>
    </derivirana_varijabla>
  </DomainObject.Predmet.OstaliListNazivFormated>
  <DomainObject.Predmet.OstaliListNazivFormatedOIB>
    <izvorni_sadrzaj>
      <item>Ivan Brozović, OIB 03322766046</item>
    </izvorni_sadrzaj>
    <derivirana_varijabla naziv="DomainObject.Predmet.OstaliListNazivFormatedOIB_1">
      <item>Ivan Brozović, OIB 03322766046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St-756/2017-14</izvorni_sadrzaj>
    <derivirana_varijabla naziv="DomainObject.PoslovniBrojDokumenta_1">St-756/2017-14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BROZ društvo s ograničenom odgovornošću za poljoprivredu i proizvodnju</izvorni_sadrzaj>
    <derivirana_varijabla naziv="DomainObject.Predmet.ProtustrankaIDrugi_1">BROZ društvo s ograničenom odgovornošću za poljoprivredu i proizvodnju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BROZ društvo s ograničenom odgovornošću za poljoprivredu i proizvodnju, OIB 58347116958, Gudovac 84, 43000 Gudovac</izvorni_sadrzaj>
    <derivirana_varijabla naziv="DomainObject.Predmet.ProtustrankaIDrugiAdressOIB_1">BROZ društvo s ograničenom odgovornošću za poljoprivredu i proizvodnju, OIB 58347116958, Gudovac 84,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2018.</izvorni_sadrzaj>
    <derivirana_varijabla naziv="DomainObject.Predmet.OdlukaRjesenje.DatumDonosenjaOdluke_1">15. listopada 2018.</derivirana_varijabla>
  </DomainObject.Predmet.OdlukaRjesenje.DatumDonosenjaOdluke>
  <DomainObject.Predmet.OdlukaRjesenje.DatumPravomocnosti>
    <izvorni_sadrzaj>2. studenog 2018.</izvorni_sadrzaj>
    <derivirana_varijabla naziv="DomainObject.Predmet.OdlukaRjesenje.DatumPravomocnosti_1">2. studenog 2018.</derivirana_varijabla>
  </DomainObject.Predmet.OdlukaRjesenje.DatumPravomocnosti>
  <DomainObject.Predmet.OdlukaRjesenje.Oznaka>
    <izvorni_sadrzaj>St-756/2017-11</izvorni_sadrzaj>
    <derivirana_varijabla naziv="DomainObject.Predmet.OdlukaRjesenje.Oznaka_1">St-756/2017-11</derivirana_varijabla>
  </DomainObject.Predmet.OdlukaRjesenje.Oznaka>
  <DomainObject.Predmet.SudioniciListNaziv>
    <izvorni_sadrzaj>
      <item>FINANCIJSKA AGENCIJA, RC ZAGREB, Podružnica Bjelovar</item>
      <item>BROZ društvo s ograničenom odgovornošću za poljoprivredu i proizvodnju</item>
      <item>Ivan Brozović</item>
    </izvorni_sadrzaj>
    <derivirana_varijabla naziv="DomainObject.Predmet.SudioniciListNaziv_1">
      <item>FINANCIJSKA AGENCIJA, RC ZAGREB, Podružnica Bjelovar</item>
      <item>BROZ društvo s ograničenom odgovornošću za poljoprivredu i proizvodnju</item>
      <item>Ivan Brozović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izvorni_sadrzaj>
    <derivirana_varijabla naziv="DomainObject.Predmet.SudioniciListAdressOIB_1">
      <item>FINANCIJSKA AGENCIJA, RC ZAGREB, Podružnica Bjelovar, OIB 85821130368, F. Supila 4,43000 Bjelovar</item>
      <item>BROZ društvo s ograničenom odgovornošću za poljoprivredu i proizvodnju, OIB 58347116958, Gudovac 84,43000 Gudovac</item>
      <item>Ivan Brozović, OIB 03322766046, Gudovac 84,43000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2F936-95E4-44CE-A2B1-157B875A0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1817</properties:Characters>
  <properties:Lines>39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2018-11-12T10:07:00Z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St-756/2017-14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