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66ff" w14:paraId="2ce66ff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677</w:t>
      </w:r>
      <w:r w:rsidR="001D7548">
        <w:t>/18</w:t>
      </w:r>
      <w:r w:rsidR="00D76812">
        <w:t>-</w:t>
      </w:r>
      <w:r w:rsidR="00BA3355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1A3DC6">
        <w:t xml:space="preserve">za otvaranje stečajnog postupka nad dužnikom: </w:t>
      </w:r>
      <w:r w:rsidR="007541AE">
        <w:t>POPULUS PRODUKCIJA j.d.o.o. Dugo Selo, Ulica hrvatskih branitelja 1, OIB: 46841246872, MBS: 080982858</w:t>
      </w:r>
      <w:r w:rsidR="00040F40">
        <w:t xml:space="preserve">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541AE">
        <w:t>POPULUS PRODUKCIJA j.d.o.o. Dugo Selo, Ulica hrvatskih branitelja 1, OIB: 46841246872, MBS: 080982858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7541AE">
        <w:t>6.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7541AE">
        <w:t>1</w:t>
      </w:r>
      <w:r w:rsidR="00D76812" w:rsidRPr="00D76812">
        <w:t>,20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7541AE">
        <w:t>Vlado Šokac, Belišće,</w:t>
      </w:r>
      <w:r w:rsidR="00CF1FAB">
        <w:t xml:space="preserve"> Fiskulturna 12, </w:t>
      </w:r>
      <w:r w:rsidR="00BA3355">
        <w:t xml:space="preserve">Bistrinci, </w:t>
      </w:r>
      <w:r w:rsidR="00CF1FAB">
        <w:t>OIB: 9545</w:t>
      </w:r>
      <w:r w:rsidR="00BA3355">
        <w:t>7</w:t>
      </w:r>
      <w:r w:rsidR="00CF1FAB">
        <w:t>319937.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CF1FAB">
        <w:t>26</w:t>
      </w:r>
      <w:r w:rsidR="00040F40">
        <w:t>. li</w:t>
      </w:r>
      <w:r w:rsidR="00CF1FAB">
        <w:t>stopada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CF1FAB">
        <w:t>POPULUS PRODUKCIJA j.d.o.o. Dugo Selo, Ulica hrvatskih branitelja 1, OIB: 46841246872, MBS: 080982858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CF1FAB">
        <w:t>677</w:t>
      </w:r>
      <w:r w:rsidR="00046F88">
        <w:t>/1</w:t>
      </w:r>
      <w:r w:rsidR="00A322BC">
        <w:t>8</w:t>
      </w:r>
      <w:r w:rsidR="00BA3355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040F40">
        <w:t>2</w:t>
      </w:r>
      <w:r w:rsidR="00CF1FAB">
        <w:t>0</w:t>
      </w:r>
      <w:r w:rsidR="00A322BC">
        <w:t>.</w:t>
      </w:r>
      <w:r w:rsidR="00CF1FAB">
        <w:t>10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CF1FAB">
        <w:t>8.486,16</w:t>
      </w:r>
      <w:r w:rsidR="00040F40">
        <w:t xml:space="preserve"> </w:t>
      </w:r>
      <w:r>
        <w:t xml:space="preserve">kn u koji iznos je uračunata kamata i naknada FINE za provedbu ovrhe na novčanim sredstvima te da dužnik ima </w:t>
      </w:r>
      <w:r w:rsidR="00040F40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CF1FAB">
        <w:t xml:space="preserve">Vlado Šokac, Belišće, Fiskulturna 12, </w:t>
      </w:r>
      <w:r w:rsidR="00BA3355">
        <w:t xml:space="preserve">Bistrinci, </w:t>
      </w:r>
      <w:r w:rsidR="00CF1FAB">
        <w:t>OIB: 9545</w:t>
      </w:r>
      <w:r w:rsidR="00BA3355">
        <w:t>7</w:t>
      </w:r>
      <w:r w:rsidR="00CF1FAB">
        <w:t>319937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6F1464">
        <w:t>6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181" w:rsidR="00392181">
      <w:r>
        <w:separator/>
      </w:r>
    </w:p>
  </w:endnote>
  <w:endnote w:id="0" w:type="continuationSeparator">
    <w:p w:rsidRDefault="00392181" w:rsidR="00392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181" w:rsidR="00392181">
      <w:r>
        <w:separator/>
      </w:r>
    </w:p>
  </w:footnote>
  <w:footnote w:id="0" w:type="continuationSeparator">
    <w:p w:rsidRDefault="00392181" w:rsidR="003921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21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133E"/>
    <w:rsid w:val="001C7099"/>
    <w:rsid w:val="001D7548"/>
    <w:rsid w:val="001E75FC"/>
    <w:rsid w:val="00205658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92181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FE6"/>
    <w:rsid w:val="0061746B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333BB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0CB"/>
    <w:rsid w:val="00AF0E4E"/>
    <w:rsid w:val="00B00E84"/>
    <w:rsid w:val="00B32D98"/>
    <w:rsid w:val="00B72723"/>
    <w:rsid w:val="00B85B2E"/>
    <w:rsid w:val="00B96D02"/>
    <w:rsid w:val="00BA3355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1FAB"/>
    <w:rsid w:val="00CF4431"/>
    <w:rsid w:val="00CF53A8"/>
    <w:rsid w:val="00D178DC"/>
    <w:rsid w:val="00D47883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0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00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0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0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0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0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00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0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0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0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St-677/2018</izvorni_sadrzaj>
    <derivirana_varijabla naziv="DomainObject.Predmet.OznakaBroj_1">St-677/2018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POPULUS PRODUKCIJA j.d.o.o.</izvorni_sadrzaj>
    <derivirana_varijabla naziv="DomainObject.Predmet.ProtustrankaFormated_1">  POPULUS PRODUKCIJA j.d.o.o.</derivirana_varijabla>
  </DomainObject.Predmet.ProtustrankaFormated>
  <DomainObject.Predmet.ProtustrankaFormatedOIB>
    <izvorni_sadrzaj>  POPULUS PRODUKCIJA j.d.o.o., OIB 46841246872</izvorni_sadrzaj>
    <derivirana_varijabla naziv="DomainObject.Predmet.ProtustrankaFormatedOIB_1">  POPULUS PRODUKCIJA j.d.o.o., OIB 46841246872</derivirana_varijabla>
  </DomainObject.Predmet.ProtustrankaFormatedOIB>
  <DomainObject.Predmet.ProtustrankaFormatedWithAdress>
    <izvorni_sadrzaj> POPULUS PRODUKCIJA j.d.o.o., Ulica hrvatskih branitelja 1, 10370 Dugo Selo</izvorni_sadrzaj>
    <derivirana_varijabla naziv="DomainObject.Predmet.ProtustrankaFormatedWithAdress_1"> POPULUS PRODUKCIJA j.d.o.o., Ulica hrvatskih branitelja 1, 10370 Dugo Selo</derivirana_varijabla>
  </DomainObject.Predmet.ProtustrankaFormatedWithAdress>
  <DomainObject.Predmet.ProtustrankaFormatedWithAdressOIB>
    <izvorni_sadrzaj> POPULUS PRODUKCIJA j.d.o.o., OIB 46841246872, Ulica hrvatskih branitelja 1, 10370 Dugo Selo</izvorni_sadrzaj>
    <derivirana_varijabla naziv="DomainObject.Predmet.ProtustrankaFormatedWithAdressOIB_1"> POPULUS PRODUKCIJA j.d.o.o., OIB 46841246872, Ulica hrvatskih branitelja 1, 10370 Dugo Selo</derivirana_varijabla>
  </DomainObject.Predmet.ProtustrankaFormatedWithAdressOIB>
  <DomainObject.Predmet.ProtustrankaWithAdress>
    <izvorni_sadrzaj>POPULUS PRODUKCIJA j.d.o.o. Ulica hrvatskih branitelja 1, 10370 Dugo Selo</izvorni_sadrzaj>
    <derivirana_varijabla naziv="DomainObject.Predmet.ProtustrankaWithAdress_1">POPULUS PRODUKCIJA j.d.o.o. Ulica hrvatskih branitelja 1, 10370 Dugo Selo</derivirana_varijabla>
  </DomainObject.Predmet.ProtustrankaWithAdress>
  <DomainObject.Predmet.ProtustrankaWithAdressOIB>
    <izvorni_sadrzaj>POPULUS PRODUKCIJA j.d.o.o., OIB 46841246872, Ulica hrvatskih branitelja 1, 10370 Dugo Selo</izvorni_sadrzaj>
    <derivirana_varijabla naziv="DomainObject.Predmet.ProtustrankaWithAdressOIB_1">POPULUS PRODUKCIJA j.d.o.o., OIB 46841246872, Ulica hrvatskih branitelja 1, 10370 Dugo Selo</derivirana_varijabla>
  </DomainObject.Predmet.ProtustrankaWithAdressOIB>
  <DomainObject.Predmet.ProtustrankaNazivFormated>
    <izvorni_sadrzaj>POPULUS PRODUKCIJA j.d.o.o.</izvorni_sadrzaj>
    <derivirana_varijabla naziv="DomainObject.Predmet.ProtustrankaNazivFormated_1">POPULUS PRODUKCIJA j.d.o.o.</derivirana_varijabla>
  </DomainObject.Predmet.ProtustrankaNazivFormated>
  <DomainObject.Predmet.ProtustrankaNazivFormatedOIB>
    <izvorni_sadrzaj>POPULUS PRODUKCIJA j.d.o.o., OIB 46841246872</izvorni_sadrzaj>
    <derivirana_varijabla naziv="DomainObject.Predmet.ProtustrankaNazivFormatedOIB_1">POPULUS PRODUKCIJA j.d.o.o., OIB 46841246872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POPULUS PRODUKCIJA j.d.o.o.</item>
    </izvorni_sadrzaj>
    <derivirana_varijabla naziv="DomainObject.Predmet.ProtuStrankaListFormated_1">
      <item>POPULUS PRODUKCIJA j.d.o.o.</item>
    </derivirana_varijabla>
  </DomainObject.Predmet.ProtuStrankaListFormated>
  <DomainObject.Predmet.ProtuStrankaListFormatedOIB>
    <izvorni_sadrzaj>
      <item>POPULUS PRODUKCIJA j.d.o.o., OIB 46841246872</item>
    </izvorni_sadrzaj>
    <derivirana_varijabla naziv="DomainObject.Predmet.ProtuStrankaListFormatedOIB_1">
      <item>POPULUS PRODUKCIJA j.d.o.o., OIB 46841246872</item>
    </derivirana_varijabla>
  </DomainObject.Predmet.ProtuStrankaListFormatedOIB>
  <DomainObject.Predmet.ProtuStrankaListFormatedWithAdress>
    <izvorni_sadrzaj>
      <item>POPULUS PRODUKCIJA j.d.o.o., Ulica hrvatskih branitelja 1, 10370 Dugo Selo</item>
    </izvorni_sadrzaj>
    <derivirana_varijabla naziv="DomainObject.Predmet.ProtuStrankaListFormatedWithAdress_1">
      <item>POPULUS PRODUKCIJA j.d.o.o., Ulica hrvatskih branitelja 1, 10370 Dugo Selo</item>
    </derivirana_varijabla>
  </DomainObject.Predmet.ProtuStrankaListFormatedWithAdress>
  <DomainObject.Predmet.ProtuStrankaListFormatedWithAdressOIB>
    <izvorni_sadrzaj>
      <item>POPULUS PRODUKCIJA j.d.o.o., OIB 46841246872, Ulica hrvatskih branitelja 1, 10370 Dugo Selo</item>
    </izvorni_sadrzaj>
    <derivirana_varijabla naziv="DomainObject.Predmet.ProtuStrankaListFormatedWithAdressOIB_1">
      <item>POPULUS PRODUKCIJA j.d.o.o., OIB 46841246872, Ulica hrvatskih branitelja 1, 10370 Dugo Selo</item>
    </derivirana_varijabla>
  </DomainObject.Predmet.ProtuStrankaListFormatedWithAdressOIB>
  <DomainObject.Predmet.ProtuStrankaListNazivFormated>
    <izvorni_sadrzaj>
      <item>POPULUS PRODUKCIJA j.d.o.o.</item>
    </izvorni_sadrzaj>
    <derivirana_varijabla naziv="DomainObject.Predmet.ProtuStrankaListNazivFormated_1">
      <item>POPULUS PRODUKCIJA j.d.o.o.</item>
    </derivirana_varijabla>
  </DomainObject.Predmet.ProtuStrankaListNazivFormated>
  <DomainObject.Predmet.ProtuStrankaListNazivFormatedOIB>
    <izvorni_sadrzaj>
      <item>POPULUS PRODUKCIJA j.d.o.o., OIB 46841246872</item>
    </izvorni_sadrzaj>
    <derivirana_varijabla naziv="DomainObject.Predmet.ProtuStrankaListNazivFormatedOIB_1">
      <item>POPULUS PRODUKCIJA j.d.o.o., OIB 46841246872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POPULUS PRODUKCIJA j.d.o.o.</izvorni_sadrzaj>
    <derivirana_varijabla naziv="DomainObject.Predmet.ProtustrankaIDrugi_1">POPULUS PRODUKCIJA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POPULUS PRODUKCIJA j.d.o.o., OIB 46841246872, Ulica hrvatskih branitelja 1, 10370 Dugo Selo</izvorni_sadrzaj>
    <derivirana_varijabla naziv="DomainObject.Predmet.ProtustrankaIDrugiAdressOIB_1">POPULUS PRODUKCIJA j.d.o.o., OIB 46841246872, Ulica hrvatskih branitelja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POPULUS PRODUKCIJA j.d.o.o.</item>
      <item>FINA Regionalni centar Zagreb</item>
    </izvorni_sadrzaj>
    <derivirana_varijabla naziv="DomainObject.Predmet.SudioniciListNaziv_1">
      <item>POPULUS PRODUKCIJA j.d.o.o.</item>
      <item>FINA Regionalni centar Zagreb</item>
    </derivirana_varijabla>
  </DomainObject.Predmet.SudioniciListNaziv>
  <DomainObject.Predmet.SudioniciListAdressOIB>
    <izvorni_sadrzaj>
      <item>POPULUS PRODUKCIJA j.d.o.o., OIB 46841246872, Ulica hrvatskih branitelja 1,10370 Dugo Selo</item>
      <item>FINA Regionalni centar Zagreb, OIB 85821130368, Trg svibanjskih žrtava 1995. 1,10000 Zagreb</item>
    </izvorni_sadrzaj>
    <derivirana_varijabla naziv="DomainObject.Predmet.SudioniciListAdressOIB_1">
      <item>POPULUS PRODUKCIJA j.d.o.o., OIB 46841246872, Ulica hrvatskih branitelja 1,10370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46841246872</item>
      <item>, OIB 85821130368</item>
    </izvorni_sadrzaj>
    <derivirana_varijabla naziv="DomainObject.Predmet.SudioniciListNazivOIB_1">
      <item>, OIB 46841246872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2D2E2-7FB2-447E-9702-280C90C63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452</properties:Words>
  <properties:Characters>2535</properties:Characters>
  <properties:Lines>105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2018-07-06T07:46:00Z</dcterms:created>
  <dc:creator>hermanj</dc:creator>
  <cp:lastModifiedBy>Zvjezdana Kovačić</cp:lastModifiedBy>
  <cp:lastPrinted>2018-07-06T07:45:00Z</cp:lastPrinted>
  <dcterms:modified xmlns:xsi="http://www.w3.org/2001/XMLSchema-instance" xsi:type="dcterms:W3CDTF">2018-07-06T07:47:00Z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St-677-18.docx)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