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252f" w14:paraId="c93252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72634">
        <w:rPr>
          <w:rStyle w:val="Naglaeno"/>
          <w:b w:val="false"/>
        </w:rPr>
        <w:t>121/18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>L. Jä</w:t>
      </w:r>
      <w:r w:rsidR="00C111D8">
        <w:t>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72634">
        <w:t>NEXUS PROIZVODNJA</w:t>
      </w:r>
      <w:r w:rsidR="00B57C6B">
        <w:t xml:space="preserve"> d.o.o.</w:t>
      </w:r>
      <w:r w:rsidR="008870F3">
        <w:t xml:space="preserve"> za </w:t>
      </w:r>
      <w:r w:rsidR="00F72634">
        <w:t>poljoprivrednu proizvodnju i trgovinu</w:t>
      </w:r>
      <w:r w:rsidR="00B57C6B">
        <w:t xml:space="preserve">, </w:t>
      </w:r>
      <w:r w:rsidR="00FA0E78">
        <w:t xml:space="preserve">OIB: </w:t>
      </w:r>
      <w:r w:rsidR="00F72634">
        <w:t>56554989739</w:t>
      </w:r>
      <w:r w:rsidR="00A948C4">
        <w:t xml:space="preserve">, </w:t>
      </w:r>
      <w:r w:rsidR="00B57C6B">
        <w:t xml:space="preserve">MBS: </w:t>
      </w:r>
      <w:r w:rsidR="00F72634">
        <w:t>030114474,</w:t>
      </w:r>
      <w:r w:rsidR="00B75762">
        <w:t xml:space="preserve"> </w:t>
      </w:r>
      <w:r w:rsidR="00F72634">
        <w:t>Donji Miholjac, Industrijska zona Janjevci 6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F72634">
        <w:t>7. veljače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72634">
        <w:t>NEXUS PROIZVODNJA d.o.o. za poljoprivrednu proizvodnju i trgovinu, OIB: 56554989739, MBS: 030114474, Donji Miholjac, Industrijska zona Janjevci 6</w:t>
      </w:r>
      <w:r w:rsidR="00B75762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72634">
        <w:t>20.</w:t>
      </w:r>
      <w:r w:rsidR="004E6173">
        <w:t>653,07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E6173">
        <w:t>MIRKO MILOLOŽA</w:t>
      </w:r>
      <w:r w:rsidR="00B57C6B">
        <w:t xml:space="preserve">, OIB: </w:t>
      </w:r>
      <w:r w:rsidR="004E6173">
        <w:t>58247486655</w:t>
      </w:r>
      <w:r w:rsidR="00773A14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E6173">
        <w:t xml:space="preserve">12118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FF5AB6">
        <w:t>7</w:t>
      </w:r>
      <w:r w:rsidR="004E6173">
        <w:t>. veljače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E6173">
        <w:t xml:space="preserve">21/3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141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5AB6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261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61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14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14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261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61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14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14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St-121/2018-3</izvorni_sadrzaj>
    <derivirana_varijabla naziv="DomainObject.Oznaka_1">St-121/2018-3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PROIZVODNJA d.o.o. za poljoprivrednu proizvodnju i trgovinu</izvorni_sadrzaj>
    <derivirana_varijabla naziv="DomainObject.Predmet.ProtustrankaFormated_1">  NEXUS PROIZVODNJA d.o.o. za poljoprivrednu proizvodnju i trgovinu</derivirana_varijabla>
  </DomainObject.Predmet.ProtustrankaFormated>
  <DomainObject.Predmet.ProtustrankaFormatedOIB>
    <izvorni_sadrzaj>  NEXUS PROIZVODNJA d.o.o. za poljoprivrednu proizvodnju i trgovinu, OIB 56554989739</izvorni_sadrzaj>
    <derivirana_varijabla naziv="DomainObject.Predmet.ProtustrankaFormatedOIB_1">  NEXUS PROIZVODNJA d.o.o. za poljoprivrednu proizvodnju i trgovinu, OIB 56554989739</derivirana_varijabla>
  </DomainObject.Predmet.ProtustrankaFormatedOIB>
  <DomainObject.Predmet.ProtustrankaFormatedWithAdress>
    <izvorni_sadrzaj> NEXUS PROIZVODNJA d.o.o. za poljoprivrednu proizvodnju i trgovinu, Industrijska zona Janjevci 6, 31540 Donji Miholjac</izvorni_sadrzaj>
    <derivirana_varijabla naziv="DomainObject.Predmet.ProtustrankaFormatedWithAdress_1"> NEXUS PROIZVODNJA d.o.o. za poljoprivrednu proizvodnju i trgovinu, Industrijska zona Janjevci 6, 31540 Donji Miholjac</derivirana_varijabla>
  </DomainObject.Predmet.ProtustrankaFormatedWithAdress>
  <DomainObject.Predmet.ProtustrankaFormatedWithAdressOIB>
    <izvorni_sadrzaj> NEXUS PROIZVODNJA d.o.o. za poljoprivrednu proizvodnju i trgovinu, OIB 56554989739, Industrijska zona Janjevci 6, 31540 Donji Miholjac</izvorni_sadrzaj>
    <derivirana_varijabla naziv="DomainObject.Predmet.ProtustrankaFormatedWithAdressOIB_1"> NEXUS PROIZVODNJA d.o.o. za poljoprivrednu proizvodnju i trgovinu, OIB 56554989739, Industrijska zona Janjevci 6, 31540 Donji Miholjac</derivirana_varijabla>
  </DomainObject.Predmet.ProtustrankaFormatedWithAdressOIB>
  <DomainObject.Predmet.ProtustrankaWithAdress>
    <izvorni_sadrzaj>NEXUS PROIZVODNJA d.o.o. za poljoprivrednu proizvodnju i trgovinu Industrijska zona Janjevci 6, 31540 Donji Miholjac</izvorni_sadrzaj>
    <derivirana_varijabla naziv="DomainObject.Predmet.ProtustrankaWithAdress_1">NEXUS PROIZVODNJA d.o.o. za poljoprivrednu proizvodnju i trgovinu Industrijska zona Janjevci 6, 31540 Donji Miholjac</derivirana_varijabla>
  </DomainObject.Predmet.ProtustrankaWithAdress>
  <DomainObject.Predmet.ProtustrankaWithAdressOIB>
    <izvorni_sadrzaj>NEXUS PROIZVODNJA d.o.o. za poljoprivrednu proizvodnju i trgovinu, OIB 56554989739, Industrijska zona Janjevci 6, 31540 Donji Miholjac</izvorni_sadrzaj>
    <derivirana_varijabla naziv="DomainObject.Predmet.ProtustrankaWithAdressOIB_1">NEXUS PROIZVODNJA d.o.o. za poljoprivrednu proizvodnju i trgovinu, OIB 56554989739, Industrijska zona Janjevci 6, 31540 Donji Miholjac</derivirana_varijabla>
  </DomainObject.Predmet.ProtustrankaWithAdressOIB>
  <DomainObject.Predmet.ProtustrankaNazivFormated>
    <izvorni_sadrzaj>NEXUS PROIZVODNJA d.o.o. za poljoprivrednu proizvodnju i trgovinu</izvorni_sadrzaj>
    <derivirana_varijabla naziv="DomainObject.Predmet.ProtustrankaNazivFormated_1">NEXUS PROIZVODNJA d.o.o. za poljoprivrednu proizvodnju i trgovinu</derivirana_varijabla>
  </DomainObject.Predmet.ProtustrankaNazivFormated>
  <DomainObject.Predmet.ProtustrankaNazivFormatedOIB>
    <izvorni_sadrzaj>NEXUS PROIZVODNJA d.o.o. za poljoprivrednu proizvodnju i trgovinu, OIB 56554989739</izvorni_sadrzaj>
    <derivirana_varijabla naziv="DomainObject.Predmet.ProtustrankaNazivFormatedOIB_1">NEXUS PROIZVODNJA d.o.o. za poljoprivrednu proizvodnju i trgovinu, OIB 56554989739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NEXUS PROIZVODNJA d.o.o. za poljoprivrednu proizvodnju i trgovinu</item>
    </izvorni_sadrzaj>
    <derivirana_varijabla naziv="DomainObject.Predmet.ProtuStrankaListFormated_1">
      <item>NEXUS PROIZVODNJA d.o.o. za poljoprivrednu proizvodnju i trgovinu</item>
    </derivirana_varijabla>
  </DomainObject.Predmet.ProtuStrankaListFormated>
  <DomainObject.Predmet.ProtuStrankaListFormatedOIB>
    <izvorni_sadrzaj>
      <item>NEXUS PROIZVODNJA d.o.o. za poljoprivrednu proizvodnju i trgovinu, OIB 56554989739</item>
    </izvorni_sadrzaj>
    <derivirana_varijabla naziv="DomainObject.Predmet.ProtuStrankaListFormatedOIB_1">
      <item>NEXUS PROIZVODNJA d.o.o. za poljoprivrednu proizvodnju i trgovinu, OIB 56554989739</item>
    </derivirana_varijabla>
  </DomainObject.Predmet.ProtuStrankaListFormatedOIB>
  <DomainObject.Predmet.ProtuStrankaListFormatedWithAdress>
    <izvorni_sadrzaj>
      <item>NEXUS PROIZVODNJA d.o.o. za poljoprivrednu proizvodnju i trgovinu, Industrijska zona Janjevci 6, 31540 Donji Miholjac</item>
    </izvorni_sadrzaj>
    <derivirana_varijabla naziv="DomainObject.Predmet.ProtuStrankaListFormatedWithAdress_1">
      <item>NEXUS PROIZVODNJA d.o.o. za poljoprivrednu proizvodnju i trgovinu, Industrijska zona Janjevci 6, 31540 Donji Miholjac</item>
    </derivirana_varijabla>
  </DomainObject.Predmet.ProtuStrankaListFormatedWithAdress>
  <DomainObject.Predmet.ProtuStrankaListFormatedWithAdressOIB>
    <izvorni_sadrzaj>
      <item>NEXUS PROIZVODNJA d.o.o. za poljoprivrednu proizvodnju i trgovinu, OIB 56554989739, Industrijska zona Janjevci 6, 31540 Donji Miholjac</item>
    </izvorni_sadrzaj>
    <derivirana_varijabla naziv="DomainObject.Predmet.ProtuStrankaListFormatedWithAdressOIB_1">
      <item>NEXUS PROIZVODNJA d.o.o. za poljoprivrednu proizvodnju i trgovinu, OIB 56554989739, Industrijska zona Janjevci 6, 31540 Donji Miholjac</item>
    </derivirana_varijabla>
  </DomainObject.Predmet.ProtuStrankaListFormatedWithAdressOIB>
  <DomainObject.Predmet.ProtuStrankaListNazivFormated>
    <izvorni_sadrzaj>
      <item>NEXUS PROIZVODNJA d.o.o. za poljoprivrednu proizvodnju i trgovinu</item>
    </izvorni_sadrzaj>
    <derivirana_varijabla naziv="DomainObject.Predmet.ProtuStrankaListNazivFormated_1">
      <item>NEXUS PROIZVODNJA d.o.o. za poljoprivrednu proizvodnju i trgovinu</item>
    </derivirana_varijabla>
  </DomainObject.Predmet.ProtuStrankaListNazivFormated>
  <DomainObject.Predmet.ProtuStrankaListNazivFormatedOIB>
    <izvorni_sadrzaj>
      <item>NEXUS PROIZVODNJA d.o.o. za poljoprivrednu proizvodnju i trgovinu, OIB 56554989739</item>
    </izvorni_sadrzaj>
    <derivirana_varijabla naziv="DomainObject.Predmet.ProtuStrankaListNazivFormatedOIB_1">
      <item>NEXUS PROIZVODNJA d.o.o. za poljoprivrednu proizvodnju i trgovinu, OIB 56554989739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St-121/2018-3</izvorni_sadrzaj>
    <derivirana_varijabla naziv="DomainObject.PoslovniBrojDokumenta_1">St-121/2018-3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NEXUS PROIZVODNJA d.o.o. za poljoprivrednu proizvodnju i trgovinu</izvorni_sadrzaj>
    <derivirana_varijabla naziv="DomainObject.Predmet.ProtustrankaIDrugi_1">NEXUS PROIZVODNJA d.o.o. za poljoprivrednu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NEXUS PROIZVODNJA d.o.o. za poljoprivrednu proizvodnju i trgovinu, OIB 56554989739, Industrijska zona Janjevci 6, 31540 Donji Miholjac</izvorni_sadrzaj>
    <derivirana_varijabla naziv="DomainObject.Predmet.ProtustrankaIDrugiAdressOIB_1">NEXUS PROIZVODNJA d.o.o. za poljoprivrednu proizvodnju i trgovinu, OIB 56554989739,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NEXUS PROIZVODNJA d.o.o. za poljoprivrednu proizvodnju i trgovinu</item>
    </izvorni_sadrzaj>
    <derivirana_varijabla naziv="DomainObject.Predmet.SudioniciListNaziv_1">
      <item>FINA RC OSIJEK</item>
      <item>NEXUS PROIZVODNJA d.o.o. za poljoprivrednu proizvodnju i trgovinu</item>
    </derivirana_varijabla>
  </DomainObject.Predmet.SudioniciListNaziv>
  <DomainObject.Predmet.SudioniciListAdressOIB>
    <izvorni_sadrzaj>
      <item>FINA RC OSIJEK, OIB 85821130368</item>
      <item>NEXUS PROIZVODNJA d.o.o. za poljoprivrednu proizvodnju i trgovinu, OIB 56554989739, Industrijska zona Janjevci 6,31540 Donji Miholjac</item>
    </izvorni_sadrzaj>
    <derivirana_varijabla naziv="DomainObject.Predmet.SudioniciListAdressOIB_1">
      <item>FINA RC OSIJEK, OIB 85821130368</item>
      <item>NEXUS PROIZVODNJA d.o.o. za poljoprivrednu proizvodnju i trgovinu, OIB 56554989739,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56554989739</item>
    </izvorni_sadrzaj>
    <derivirana_varijabla naziv="DomainObject.Predmet.SudioniciListNazivOIB_1">
      <item>, OIB 85821130368</item>
      <item>, OIB 56554989739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EC495-61AC-4E15-B7F2-FF3AEE5A6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2149</properties:Characters>
  <properties:Lines>51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2018-02-07T08:24:00Z</dcterms:created>
  <dc:creator>Korisnik</dc:creator>
  <cp:lastModifiedBy>Snježana Andrijanić</cp:lastModifiedBy>
  <cp:lastPrinted>2018-02-07T08:24:00Z</cp:lastPrinted>
  <dcterms:modified xmlns:xsi="http://www.w3.org/2001/XMLSchema-instance" xsi:type="dcterms:W3CDTF">2018-02-07T08:33:00Z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St-121/2018-3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