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da31" w14:paraId="dddda3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</w:t>
      </w:r>
      <w:r w:rsidR="0096396E" w:rsidRPr="0096396E">
        <w:t xml:space="preserve">18 </w:t>
      </w:r>
      <w:r w:rsidR="00CB73F9" w:rsidRPr="00CB73F9">
        <w:t>St-</w:t>
      </w:r>
      <w:r w:rsidR="0066766E">
        <w:t>98</w:t>
      </w:r>
      <w:r w:rsidR="004448CC">
        <w:t>7</w:t>
      </w:r>
      <w:r w:rsidR="00263303">
        <w:t>/17-3</w:t>
      </w:r>
      <w:r w:rsidR="00085D6F">
        <w:t xml:space="preserve">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F14F2B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4448CC" w:rsidRPr="004448CC">
        <w:t>MEDICUS privatna zdravstvena ustanova za specifičnu zdravstvenu zaštitu</w:t>
      </w:r>
      <w:r w:rsidR="004448CC">
        <w:t xml:space="preserve">, Zagreb, Krapinska 45, MBS: </w:t>
      </w:r>
      <w:r w:rsidR="004448CC" w:rsidRPr="004448CC">
        <w:t>080443554</w:t>
      </w:r>
      <w:r w:rsidR="004448CC">
        <w:t xml:space="preserve">, OIB: </w:t>
      </w:r>
      <w:r w:rsidR="00D44F92" w:rsidRPr="00D44F92">
        <w:t>60461285043</w:t>
      </w:r>
      <w:r w:rsidR="00D373D9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8A45CA">
        <w:t xml:space="preserve">1. kolovoza </w:t>
      </w:r>
      <w:r w:rsidR="005A374F">
        <w:t>2017.,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D373D9">
        <w:t>MEDICUS privatna zdravstvena ustanova za specifičnu zdravstvenu zaštitu, Zagreb, Krapinska 45, MBS: 080443554, OIB: 60461285043</w:t>
      </w:r>
      <w:r w:rsidR="00B360EA">
        <w:t xml:space="preserve">, </w:t>
      </w:r>
      <w:r>
        <w:t>na temelju neizvršenih osnova za plaćanje iznosi</w:t>
      </w:r>
      <w:r w:rsidR="00554444">
        <w:t xml:space="preserve"> </w:t>
      </w:r>
      <w:r w:rsidR="00D373D9">
        <w:t xml:space="preserve">19.372,03 kn. </w:t>
      </w:r>
      <w:r w:rsidR="00554444">
        <w:t xml:space="preserve">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375708">
        <w:t xml:space="preserve"> dr. med. Božena Kuk, OIB 06103846034, Zagreb, Palmotićeva 54</w:t>
      </w:r>
      <w:r w:rsidR="001C71DD">
        <w:t>, d</w:t>
      </w:r>
      <w:r>
        <w:t xml:space="preserve">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75708">
        <w:t>987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6396E">
        <w:t xml:space="preserve">1. kolovoza 2017. 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F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5588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1DD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5D91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3303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6038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708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8CC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6766E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45CA"/>
    <w:rsid w:val="008A6156"/>
    <w:rsid w:val="008A66B9"/>
    <w:rsid w:val="008A786C"/>
    <w:rsid w:val="008B0E56"/>
    <w:rsid w:val="008B2DE1"/>
    <w:rsid w:val="008B2E3A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396E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4DE0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373D9"/>
    <w:rsid w:val="00D4346E"/>
    <w:rsid w:val="00D44F92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5796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1A7"/>
    <w:rsid w:val="00EE48D3"/>
    <w:rsid w:val="00EE5256"/>
    <w:rsid w:val="00EE54F1"/>
    <w:rsid w:val="00F02A50"/>
    <w:rsid w:val="00F040DB"/>
    <w:rsid w:val="00F067A8"/>
    <w:rsid w:val="00F111CE"/>
    <w:rsid w:val="00F11F5E"/>
    <w:rsid w:val="00F14F2B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2262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St-987/2017</izvorni_sadrzaj>
    <derivirana_varijabla naziv="DomainObject.Predmet.OznakaBroj_1">St-987/2017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MEDICUS privatna zdravstvena ustanova za specifičnu zdravstvenu zaštitu</izvorni_sadrzaj>
    <derivirana_varijabla naziv="DomainObject.Predmet.ProtustrankaFormated_1">  MEDICUS privatna zdravstvena ustanova za specifičnu zdravstvenu zaštitu</derivirana_varijabla>
  </DomainObject.Predmet.ProtustrankaFormated>
  <DomainObject.Predmet.ProtustrankaFormatedOIB>
    <izvorni_sadrzaj>  MEDICUS privatna zdravstvena ustanova za specifičnu zdravstvenu zaštitu, OIB 60461285043</izvorni_sadrzaj>
    <derivirana_varijabla naziv="DomainObject.Predmet.ProtustrankaFormatedOIB_1">  MEDICUS privatna zdravstvena ustanova za specifičnu zdravstvenu zaštitu, OIB 60461285043</derivirana_varijabla>
  </DomainObject.Predmet.ProtustrankaFormatedOIB>
  <DomainObject.Predmet.ProtustrankaFormatedWithAdress>
    <izvorni_sadrzaj> MEDICUS privatna zdravstvena ustanova za specifičnu zdravstvenu zaštitu, Krapinska 45, 10000 Zagreb</izvorni_sadrzaj>
    <derivirana_varijabla naziv="DomainObject.Predmet.ProtustrankaFormatedWithAdress_1"> MEDICUS privatna zdravstvena ustanova za specifičnu zdravstvenu zaštitu, Krapinska 45, 10000 Zagreb</derivirana_varijabla>
  </DomainObject.Predmet.ProtustrankaFormatedWithAdress>
  <DomainObject.Predmet.ProtustrankaFormatedWithAdressOIB>
    <izvorni_sadrzaj> MEDICUS privatna zdravstvena ustanova za specifičnu zdravstvenu zaštitu, OIB 60461285043, Krapinska 45, 10000 Zagreb</izvorni_sadrzaj>
    <derivirana_varijabla naziv="DomainObject.Predmet.ProtustrankaFormatedWithAdressOIB_1"> MEDICUS privatna zdravstvena ustanova za specifičnu zdravstvenu zaštitu, OIB 60461285043, Krapinska 45, 10000 Zagreb</derivirana_varijabla>
  </DomainObject.Predmet.ProtustrankaFormatedWithAdressOIB>
  <DomainObject.Predmet.ProtustrankaWithAdress>
    <izvorni_sadrzaj>MEDICUS privatna zdravstvena ustanova za specifičnu zdravstvenu zaštitu Krapinska 45, 10000 Zagreb</izvorni_sadrzaj>
    <derivirana_varijabla naziv="DomainObject.Predmet.ProtustrankaWithAdress_1">MEDICUS privatna zdravstvena ustanova za specifičnu zdravstvenu zaštitu Krapinska 45, 10000 Zagreb</derivirana_varijabla>
  </DomainObject.Predmet.ProtustrankaWithAdress>
  <DomainObject.Predmet.ProtustrankaWithAdressOIB>
    <izvorni_sadrzaj>MEDICUS privatna zdravstvena ustanova za specifičnu zdravstvenu zaštitu, OIB 60461285043, Krapinska 45, 10000 Zagreb</izvorni_sadrzaj>
    <derivirana_varijabla naziv="DomainObject.Predmet.ProtustrankaWithAdressOIB_1">MEDICUS privatna zdravstvena ustanova za specifičnu zdravstvenu zaštitu, OIB 60461285043, Krapinska 45, 10000 Zagreb</derivirana_varijabla>
  </DomainObject.Predmet.ProtustrankaWithAdressOIB>
  <DomainObject.Predmet.ProtustrankaNazivFormated>
    <izvorni_sadrzaj>MEDICUS privatna zdravstvena ustanova za specifičnu zdravstvenu zaštitu</izvorni_sadrzaj>
    <derivirana_varijabla naziv="DomainObject.Predmet.ProtustrankaNazivFormated_1">MEDICUS privatna zdravstvena ustanova za specifičnu zdravstvenu zaštitu</derivirana_varijabla>
  </DomainObject.Predmet.ProtustrankaNazivFormated>
  <DomainObject.Predmet.ProtustrankaNazivFormatedOIB>
    <izvorni_sadrzaj>MEDICUS privatna zdravstvena ustanova za specifičnu zdravstvenu zaštitu, OIB 60461285043</izvorni_sadrzaj>
    <derivirana_varijabla naziv="DomainObject.Predmet.ProtustrankaNazivFormatedOIB_1">MEDICUS privatna zdravstvena ustanova za specifičnu zdravstvenu zaštitu, OIB 60461285043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MEDICUS privatna zdravstvena ustanova za specifičnu zdravstvenu zaštitu</item>
    </izvorni_sadrzaj>
    <derivirana_varijabla naziv="DomainObject.Predmet.ProtuStrankaListFormated_1">
      <item>MEDICUS privatna zdravstvena ustanova za specifičnu zdravstvenu zaštitu</item>
    </derivirana_varijabla>
  </DomainObject.Predmet.ProtuStrankaListFormated>
  <DomainObject.Predmet.ProtuStrankaListFormatedOIB>
    <izvorni_sadrzaj>
      <item>MEDICUS privatna zdravstvena ustanova za specifičnu zdravstvenu zaštitu, OIB 60461285043</item>
    </izvorni_sadrzaj>
    <derivirana_varijabla naziv="DomainObject.Predmet.ProtuStrankaListFormatedOIB_1">
      <item>MEDICUS privatna zdravstvena ustanova za specifičnu zdravstvenu zaštitu, OIB 60461285043</item>
    </derivirana_varijabla>
  </DomainObject.Predmet.ProtuStrankaListFormatedOIB>
  <DomainObject.Predmet.ProtuStrankaListFormatedWithAdress>
    <izvorni_sadrzaj>
      <item>MEDICUS privatna zdravstvena ustanova za specifičnu zdravstvenu zaštitu, Krapinska 45, 10000 Zagreb</item>
    </izvorni_sadrzaj>
    <derivirana_varijabla naziv="DomainObject.Predmet.ProtuStrankaListFormatedWithAdress_1">
      <item>MEDICUS privatna zdravstvena ustanova za specifičnu zdravstvenu zaštitu, Krapinska 45, 10000 Zagreb</item>
    </derivirana_varijabla>
  </DomainObject.Predmet.ProtuStrankaListFormatedWithAdress>
  <DomainObject.Predmet.ProtuStrankaListFormatedWithAdressOIB>
    <izvorni_sadrzaj>
      <item>MEDICUS privatna zdravstvena ustanova za specifičnu zdravstvenu zaštitu, OIB 60461285043, Krapinska 45, 10000 Zagreb</item>
    </izvorni_sadrzaj>
    <derivirana_varijabla naziv="DomainObject.Predmet.ProtuStrankaListFormatedWithAdressOIB_1">
      <item>MEDICUS privatna zdravstvena ustanova za specifičnu zdravstvenu zaštitu, OIB 60461285043, Krapinska 45, 10000 Zagreb</item>
    </derivirana_varijabla>
  </DomainObject.Predmet.ProtuStrankaListFormatedWithAdressOIB>
  <DomainObject.Predmet.ProtuStrankaListNazivFormated>
    <izvorni_sadrzaj>
      <item>MEDICUS privatna zdravstvena ustanova za specifičnu zdravstvenu zaštitu</item>
    </izvorni_sadrzaj>
    <derivirana_varijabla naziv="DomainObject.Predmet.ProtuStrankaListNazivFormated_1">
      <item>MEDICUS privatna zdravstvena ustanova za specifičnu zdravstvenu zaštitu</item>
    </derivirana_varijabla>
  </DomainObject.Predmet.ProtuStrankaListNazivFormated>
  <DomainObject.Predmet.ProtuStrankaListNazivFormatedOIB>
    <izvorni_sadrzaj>
      <item>MEDICUS privatna zdravstvena ustanova za specifičnu zdravstvenu zaštitu, OIB 60461285043</item>
    </izvorni_sadrzaj>
    <derivirana_varijabla naziv="DomainObject.Predmet.ProtuStrankaListNazivFormatedOIB_1">
      <item>MEDICUS privatna zdravstvena ustanova za specifičnu zdravstvenu zaštitu, OIB 60461285043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MEDICUS privatna zdravstvena ustanova za specifičnu zdravstvenu zaštitu</izvorni_sadrzaj>
    <derivirana_varijabla naziv="DomainObject.Predmet.ProtustrankaIDrugi_1">MEDICUS privatna zdravstvena ustanova za specifičnu zdravstvenu zaštitu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MEDICUS privatna zdravstvena ustanova za specifičnu zdravstvenu zaštitu, OIB 60461285043, Krapinska 45, 10000 Zagreb</izvorni_sadrzaj>
    <derivirana_varijabla naziv="DomainObject.Predmet.ProtustrankaIDrugiAdressOIB_1">MEDICUS privatna zdravstvena ustanova za specifičnu zdravstvenu zaštitu, OIB 60461285043, Krapinska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MEDICUS privatna zdravstvena ustanova za specifičnu zdravstvenu zaštitu</item>
      <item>FINA Regionalni centar Zagreb</item>
    </izvorni_sadrzaj>
    <derivirana_varijabla naziv="DomainObject.Predmet.SudioniciListNaziv_1">
      <item>MEDICUS privatna zdravstvena ustanova za specifičnu zdravstvenu zaštitu</item>
      <item>FINA Regionalni centar Zagreb</item>
    </derivirana_varijabla>
  </DomainObject.Predmet.SudioniciListNaziv>
  <DomainObject.Predmet.SudioniciListAdressOIB>
    <izvorni_sadrzaj>
      <item>MEDICUS privatna zdravstvena ustanova za specifičnu zdravstvenu zaštitu, OIB 60461285043, Krapinska 45,10000 Zagreb</item>
      <item>FINA Regionalni centar Zagreb, OIB 85821130368, Trg svibanjskih žrtava 1995. br. 1,10000 Zagreb</item>
    </izvorni_sadrzaj>
    <derivirana_varijabla naziv="DomainObject.Predmet.SudioniciListAdressOIB_1">
      <item>MEDICUS privatna zdravstvena ustanova za specifičnu zdravstvenu zaštitu, OIB 60461285043, Krapinska 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60461285043</item>
      <item>, OIB 85821130368</item>
    </izvorni_sadrzaj>
    <derivirana_varijabla naziv="DomainObject.Predmet.SudioniciListNazivOIB_1">
      <item>, OIB 60461285043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DF130-E32E-46DE-A106-35C9BB544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2199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2017-08-01T09:36:00Z</dcterms:created>
  <dc:creator>Korisnik</dc:creator>
  <cp:lastModifiedBy>Sanja Ban</cp:lastModifiedBy>
  <cp:lastPrinted>2017-08-01T09:36:00Z</cp:lastPrinted>
  <dcterms:modified xmlns:xsi="http://www.w3.org/2001/XMLSchema-instance" xsi:type="dcterms:W3CDTF">2017-08-01T09:37:00Z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