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9197" w14:paraId="8db9197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F37A96">
        <w:rPr>
          <w:rFonts w:cs="Times New Roman" w:eastAsia="MS Mincho" w:hAnsi="Times New Roman" w:ascii="Times New Roman"/>
          <w:sz w:val="24"/>
        </w:rPr>
        <w:t>27. rujna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A16DBD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00637E">
        <w:rPr>
          <w:bCs/>
        </w:rPr>
        <w:t>CAFFE WIEN</w:t>
      </w:r>
      <w:r w:rsidR="0000637E">
        <w:t xml:space="preserve"> jednostavno društvo s ograničenom odgovornošću za ugostiteljstvo Viškovo, Vozišće 55 (MBS </w:t>
      </w:r>
      <w:hyperlink r:id="rId9" w:history="true">
        <w:r w:rsidR="0000637E" w:rsidRPr="0000637E">
          <w:rPr>
            <w:rStyle w:val="Hiperveza"/>
            <w:u w:val="none"/>
          </w:rPr>
          <w:t>040360553</w:t>
        </w:r>
      </w:hyperlink>
      <w:r w:rsidR="0000637E">
        <w:t xml:space="preserve"> - OIB 95121631128)</w:t>
      </w:r>
    </w:p>
    <w:p w:rsidRDefault="0000637E" w:rsidP="00BD433E" w:rsidR="0000637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55FA0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00637E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897A2C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155FA0">
        <w:t>27</w:t>
      </w:r>
      <w:r w:rsidR="000E39EE">
        <w:t xml:space="preserve">. </w:t>
      </w:r>
      <w:r w:rsidR="00A16DBD">
        <w:t>srpnja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00637E">
        <w:t>11</w:t>
      </w:r>
      <w:r w:rsidR="00A16DBD">
        <w:t>. srpnja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A16DBD">
        <w:t>120</w:t>
      </w:r>
      <w:r>
        <w:t xml:space="preserve"> dana u ukupnom iznosu od </w:t>
      </w:r>
      <w:r w:rsidR="0000637E">
        <w:t>47.810,07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BD433E" w:rsidP="005B62F7" w:rsidR="00BD433E">
      <w:pPr>
        <w:ind w:firstLine="348"/>
        <w:jc w:val="both"/>
      </w:pPr>
    </w:p>
    <w:p w:rsidRDefault="0008465B" w:rsidP="00897A2C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897A2C" w:rsidP="0008465B" w:rsidR="0008465B" w:rsidRPr="00155FA0">
      <w:pPr>
        <w:jc w:val="center"/>
      </w:pPr>
      <w:r>
        <w:t>25. listopada 2018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10,00 sati</w:t>
      </w:r>
    </w:p>
    <w:p w:rsidRDefault="00897A2C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</w:t>
      </w:r>
      <w:r>
        <w:t xml:space="preserve">ovog </w:t>
      </w:r>
      <w:r w:rsidR="0008465B" w:rsidRPr="00155FA0">
        <w:t>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00637E">
        <w:t>412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897A2C">
        <w:t>33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A16DBD" w:rsidR="00BD433E">
      <w:pPr>
        <w:jc w:val="center"/>
      </w:pPr>
      <w:r>
        <w:t>Sudac</w:t>
      </w:r>
    </w:p>
    <w:p w:rsidRDefault="00BD433E" w:rsidP="00A16DBD" w:rsidR="00BD433E">
      <w:pPr>
        <w:jc w:val="center"/>
      </w:pPr>
    </w:p>
    <w:p w:rsidRDefault="00BD433E" w:rsidP="00A16DBD" w:rsidR="00BD433E">
      <w:pPr>
        <w:jc w:val="center"/>
      </w:pPr>
    </w:p>
    <w:p w:rsidRDefault="00BD433E" w:rsidP="00897A2C" w:rsidR="00DA1E99" w:rsidRPr="00DA1E99">
      <w:pPr>
        <w:jc w:val="center"/>
        <w:rPr>
          <w:rFonts w:eastAsia="MS Mincho"/>
          <w:b/>
        </w:rPr>
      </w:pPr>
      <w:r>
        <w:t>Zapisničar</w:t>
      </w: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F60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4C3E7F">
      <w:t>412/2018-9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0637E"/>
    <w:rsid w:val="000114D4"/>
    <w:rsid w:val="0008465B"/>
    <w:rsid w:val="000A5CAD"/>
    <w:rsid w:val="000E39EE"/>
    <w:rsid w:val="00125838"/>
    <w:rsid w:val="00154098"/>
    <w:rsid w:val="00155FA0"/>
    <w:rsid w:val="001D5535"/>
    <w:rsid w:val="00226F60"/>
    <w:rsid w:val="00244003"/>
    <w:rsid w:val="002E1FF6"/>
    <w:rsid w:val="00312ADD"/>
    <w:rsid w:val="00395650"/>
    <w:rsid w:val="003B5246"/>
    <w:rsid w:val="003B6443"/>
    <w:rsid w:val="004467DE"/>
    <w:rsid w:val="004624D4"/>
    <w:rsid w:val="004B6DF4"/>
    <w:rsid w:val="004C3E7F"/>
    <w:rsid w:val="004C403B"/>
    <w:rsid w:val="004F4F54"/>
    <w:rsid w:val="005B62F7"/>
    <w:rsid w:val="005C683A"/>
    <w:rsid w:val="00637E33"/>
    <w:rsid w:val="006B3EE3"/>
    <w:rsid w:val="00722721"/>
    <w:rsid w:val="0083778F"/>
    <w:rsid w:val="0085095B"/>
    <w:rsid w:val="00897A2C"/>
    <w:rsid w:val="008B00A9"/>
    <w:rsid w:val="008C3BD4"/>
    <w:rsid w:val="00911955"/>
    <w:rsid w:val="00912035"/>
    <w:rsid w:val="00962833"/>
    <w:rsid w:val="009F12D4"/>
    <w:rsid w:val="00A009B9"/>
    <w:rsid w:val="00A16DBD"/>
    <w:rsid w:val="00A5479F"/>
    <w:rsid w:val="00A6654D"/>
    <w:rsid w:val="00B5386D"/>
    <w:rsid w:val="00B62570"/>
    <w:rsid w:val="00B761B7"/>
    <w:rsid w:val="00BD433E"/>
    <w:rsid w:val="00C21785"/>
    <w:rsid w:val="00D318E8"/>
    <w:rsid w:val="00DA1E99"/>
    <w:rsid w:val="00E41FD0"/>
    <w:rsid w:val="00E77647"/>
    <w:rsid w:val="00F37A96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60553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27. rujna 2018.</izvorni_sadrzaj>
    <derivirana_varijabla naziv="DomainObject.StvarniPocetakDatum_1">27. rujna 2018.</derivirana_varijabla>
  </DomainObject.StvarniPocetakDatum>
  <DomainObject.StvarniZavrsetakDatum>
    <izvorni_sadrzaj>27. rujna 2018.</izvorni_sadrzaj>
    <derivirana_varijabla naziv="DomainObject.StvarniZavrsetakDatum_1">27. rujna 2018.</derivirana_varijabla>
  </DomainObject.StvarniZavrsetakDatum>
  <DomainObject.PlaniraniZavrsetakDatum>
    <izvorni_sadrzaj>27. rujna 2018.</izvorni_sadrzaj>
    <derivirana_varijabla naziv="DomainObject.PlaniraniZavrsetakDatum_1">27. rujna 2018.</derivirana_varijabla>
  </DomainObject.PlaniraniZavrsetakDatum>
  <DomainObject.PlaniraniPocetakDatum>
    <izvorni_sadrzaj>27. rujna 2018.</izvorni_sadrzaj>
    <derivirana_varijabla naziv="DomainObject.PlaniraniPocetakDatum_1">27. rujna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2018.</izvorni_sadrzaj>
    <derivirana_varijabla naziv="DomainObject.Zapisnik.DatumKreiranja_1">27.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St-412/2018-9</izvorni_sadrzaj>
    <derivirana_varijabla naziv="DomainObject.Zapisnik.Oznaka_1">St-412/2018-9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WIEN j.d.o.o.</izvorni_sadrzaj>
    <derivirana_varijabla naziv="DomainObject.Predmet.ProtustrankaFormated_1">  CAFFE WIEN j.d.o.o.</derivirana_varijabla>
  </DomainObject.Predmet.ProtustrankaFormated>
  <DomainObject.Predmet.ProtustrankaFormatedOIB>
    <izvorni_sadrzaj>  CAFFE WIEN j.d.o.o., OIB 95121631128</izvorni_sadrzaj>
    <derivirana_varijabla naziv="DomainObject.Predmet.ProtustrankaFormatedOIB_1">  CAFFE WIEN j.d.o.o., OIB 95121631128</derivirana_varijabla>
  </DomainObject.Predmet.ProtustrankaFormatedOIB>
  <DomainObject.Predmet.ProtustrankaFormatedWithAdress>
    <izvorni_sadrzaj> CAFFE WIEN j.d.o.o., Vozišće 55, 51216 Viškovo</izvorni_sadrzaj>
    <derivirana_varijabla naziv="DomainObject.Predmet.ProtustrankaFormatedWithAdress_1"> CAFFE WIEN j.d.o.o., Vozišće 55, 51216 Viškovo</derivirana_varijabla>
  </DomainObject.Predmet.ProtustrankaFormatedWithAdress>
  <DomainObject.Predmet.ProtustrankaFormatedWithAdressOIB>
    <izvorni_sadrzaj> CAFFE WIEN j.d.o.o., OIB 95121631128, Vozišće 55, 51216 Viškovo</izvorni_sadrzaj>
    <derivirana_varijabla naziv="DomainObject.Predmet.ProtustrankaFormatedWithAdressOIB_1"> CAFFE WIEN j.d.o.o., OIB 95121631128, Vozišće 55, 51216 Viškovo</derivirana_varijabla>
  </DomainObject.Predmet.ProtustrankaFormatedWithAdressOIB>
  <DomainObject.Predmet.ProtustrankaWithAdress>
    <izvorni_sadrzaj>CAFFE WIEN j.d.o.o. Vozišće 55, 51216 Viškovo</izvorni_sadrzaj>
    <derivirana_varijabla naziv="DomainObject.Predmet.ProtustrankaWithAdress_1">CAFFE WIEN j.d.o.o. Vozišće 55, 51216 Viškovo</derivirana_varijabla>
  </DomainObject.Predmet.ProtustrankaWithAdress>
  <DomainObject.Predmet.ProtustrankaWithAdressOIB>
    <izvorni_sadrzaj>CAFFE WIEN j.d.o.o., OIB 95121631128, Vozišće 55, 51216 Viškovo</izvorni_sadrzaj>
    <derivirana_varijabla naziv="DomainObject.Predmet.ProtustrankaWithAdressOIB_1">CAFFE WIEN j.d.o.o., OIB 95121631128, Vozišće 55, 51216 Viškovo</derivirana_varijabla>
  </DomainObject.Predmet.ProtustrankaWithAdressOIB>
  <DomainObject.Predmet.ProtustrankaNazivFormated>
    <izvorni_sadrzaj>CAFFE WIEN j.d.o.o.</izvorni_sadrzaj>
    <derivirana_varijabla naziv="DomainObject.Predmet.ProtustrankaNazivFormated_1">CAFFE WIEN j.d.o.o.</derivirana_varijabla>
  </DomainObject.Predmet.ProtustrankaNazivFormated>
  <DomainObject.Predmet.ProtustrankaNazivFormatedOIB>
    <izvorni_sadrzaj>CAFFE WIEN j.d.o.o., OIB 95121631128</izvorni_sadrzaj>
    <derivirana_varijabla naziv="DomainObject.Predmet.ProtustrankaNazivFormatedOIB_1">CAFFE WIEN j.d.o.o., OIB 95121631128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CAFFE WIEN j.d.o.o.</item>
    </izvorni_sadrzaj>
    <derivirana_varijabla naziv="DomainObject.Predmet.ProtuStrankaListFormated_1">
      <item>CAFFE WIEN j.d.o.o.</item>
    </derivirana_varijabla>
  </DomainObject.Predmet.ProtuStrankaListFormated>
  <DomainObject.Predmet.ProtuStrankaListFormatedOIB>
    <izvorni_sadrzaj>
      <item>CAFFE WIEN j.d.o.o., OIB 95121631128</item>
    </izvorni_sadrzaj>
    <derivirana_varijabla naziv="DomainObject.Predmet.ProtuStrankaListFormatedOIB_1">
      <item>CAFFE WIEN j.d.o.o., OIB 95121631128</item>
    </derivirana_varijabla>
  </DomainObject.Predmet.ProtuStrankaListFormatedOIB>
  <DomainObject.Predmet.ProtuStrankaListFormatedWithAdress>
    <izvorni_sadrzaj>
      <item>CAFFE WIEN j.d.o.o., Vozišće 55, 51216 Viškovo</item>
    </izvorni_sadrzaj>
    <derivirana_varijabla naziv="DomainObject.Predmet.ProtuStrankaListFormatedWithAdress_1">
      <item>CAFFE WIEN j.d.o.o., Vozišće 55, 51216 Viškovo</item>
    </derivirana_varijabla>
  </DomainObject.Predmet.ProtuStrankaListFormatedWithAdress>
  <DomainObject.Predmet.ProtuStrankaListFormatedWithAdressOIB>
    <izvorni_sadrzaj>
      <item>CAFFE WIEN j.d.o.o., OIB 95121631128, Vozišće 55, 51216 Viškovo</item>
    </izvorni_sadrzaj>
    <derivirana_varijabla naziv="DomainObject.Predmet.ProtuStrankaListFormatedWithAdressOIB_1">
      <item>CAFFE WIEN j.d.o.o., OIB 95121631128, Vozišće 55, 51216 Viškovo</item>
    </derivirana_varijabla>
  </DomainObject.Predmet.ProtuStrankaListFormatedWithAdressOIB>
  <DomainObject.Predmet.ProtuStrankaListNazivFormated>
    <izvorni_sadrzaj>
      <item>CAFFE WIEN j.d.o.o.</item>
    </izvorni_sadrzaj>
    <derivirana_varijabla naziv="DomainObject.Predmet.ProtuStrankaListNazivFormated_1">
      <item>CAFFE WIEN j.d.o.o.</item>
    </derivirana_varijabla>
  </DomainObject.Predmet.ProtuStrankaListNazivFormated>
  <DomainObject.Predmet.ProtuStrankaListNazivFormatedOIB>
    <izvorni_sadrzaj>
      <item>CAFFE WIEN j.d.o.o., OIB 95121631128</item>
    </izvorni_sadrzaj>
    <derivirana_varijabla naziv="DomainObject.Predmet.ProtuStrankaListNazivFormatedOIB_1">
      <item>CAFFE WIEN j.d.o.o., OIB 95121631128</item>
    </derivirana_varijabla>
  </DomainObject.Predmet.ProtuStrankaListNazivFormatedOIB>
  <DomainObject.Predmet.OstaliListFormated>
    <izvorni_sadrzaj>
      <item>Bobby Mike Telesmanich</item>
    </izvorni_sadrzaj>
    <derivirana_varijabla naziv="DomainObject.Predmet.OstaliListFormated_1">
      <item>Bobby Mike Telesmanich</item>
    </derivirana_varijabla>
  </DomainObject.Predmet.OstaliListFormated>
  <DomainObject.Predmet.OstaliListFormatedOIB>
    <izvorni_sadrzaj>
      <item>Bobby Mike Telesmanich, OIB 58646195963</item>
    </izvorni_sadrzaj>
    <derivirana_varijabla naziv="DomainObject.Predmet.OstaliListFormatedOIB_1">
      <item>Bobby Mike Telesmanich, OIB 58646195963</item>
    </derivirana_varijabla>
  </DomainObject.Predmet.OstaliListFormatedOIB>
  <DomainObject.Predmet.OstaliListFormatedWithAdress>
    <izvorni_sadrzaj>
      <item>Bobby Mike Telesmanich, Burići 22, 51262 Šmrika</item>
    </izvorni_sadrzaj>
    <derivirana_varijabla naziv="DomainObject.Predmet.OstaliListFormatedWithAdress_1">
      <item>Bobby Mike Telesmanich, Burići 22, 51262 Šmrika</item>
    </derivirana_varijabla>
  </DomainObject.Predmet.OstaliListFormatedWithAdress>
  <DomainObject.Predmet.OstaliListFormatedWithAdressOIB>
    <izvorni_sadrzaj>
      <item>Bobby Mike Telesmanich, OIB 58646195963, Burići 22, 51262 Šmrika</item>
    </izvorni_sadrzaj>
    <derivirana_varijabla naziv="DomainObject.Predmet.OstaliListFormatedWithAdressOIB_1">
      <item>Bobby Mike Telesmanich, OIB 58646195963, Burići 22, 51262 Šmrika</item>
    </derivirana_varijabla>
  </DomainObject.Predmet.OstaliListFormatedWithAdressOIB>
  <DomainObject.Predmet.OstaliListNazivFormated>
    <izvorni_sadrzaj>
      <item>Bobby Mike Telesmanich</item>
    </izvorni_sadrzaj>
    <derivirana_varijabla naziv="DomainObject.Predmet.OstaliListNazivFormated_1">
      <item>Bobby Mike Telesmanich</item>
    </derivirana_varijabla>
  </DomainObject.Predmet.OstaliListNazivFormated>
  <DomainObject.Predmet.OstaliListNazivFormatedOIB>
    <izvorni_sadrzaj>
      <item>Bobby Mike Telesmanich, OIB 58646195963</item>
    </izvorni_sadrzaj>
    <derivirana_varijabla naziv="DomainObject.Predmet.OstaliListNazivFormatedOIB_1">
      <item>Bobby Mike Telesmanich, OIB 58646195963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St-412/2018-9</izvorni_sadrzaj>
    <derivirana_varijabla naziv="DomainObject.PoslovniBrojDokumenta_1">St-412/2018-9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CAFFE WIEN j.d.o.o.</izvorni_sadrzaj>
    <derivirana_varijabla naziv="DomainObject.Predmet.ProtustrankaIDrugi_1">CAFFE WIEN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CAFFE WIEN j.d.o.o., OIB 95121631128, Vozišće 55, 51216 Viškovo</izvorni_sadrzaj>
    <derivirana_varijabla naziv="DomainObject.Predmet.ProtustrankaIDrugiAdressOIB_1">CAFFE WIEN j.d.o.o., OIB 95121631128, Vozišće 55,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CAFFE WIEN j.d.o.o.</item>
      <item>Bobby Mike Telesmanich</item>
    </izvorni_sadrzaj>
    <derivirana_varijabla naziv="DomainObject.Predmet.SudioniciListNaziv_1">
      <item>FINA  Rijeka</item>
      <item>CAFFE WIEN j.d.o.o.</item>
      <item>Bobby Mike Telesmanich</item>
    </derivirana_varijabla>
  </DomainObject.Predmet.SudioniciListNaziv>
  <DomainObject.Predmet.SudioniciListAdressOIB>
    <izvorni_sadrzaj>
      <item>FINA  Rijeka, OIB 85821130368, Frana Kurelca 8,51000 Rijeka</item>
      <item>CAFFE WIEN j.d.o.o., OIB 95121631128, Vozišće 55,51216 Viškovo</item>
      <item>Bobby Mike Telesmanich, OIB 58646195963, Burići 22,51262 Šmrika</item>
    </izvorni_sadrzaj>
    <derivirana_varijabla naziv="DomainObject.Predmet.SudioniciListAdressOIB_1">
      <item>FINA  Rijeka, OIB 85821130368, Frana Kurelca 8,51000 Rijeka</item>
      <item>CAFFE WIEN j.d.o.o., OIB 95121631128, Vozišće 55,51216 Viškovo</item>
      <item>Bobby Mike Telesmanich, OIB 58646195963, Burići 22,51262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95121631128</item>
      <item>, OIB 58646195963</item>
    </izvorni_sadrzaj>
    <derivirana_varijabla naziv="DomainObject.Predmet.SudioniciListNazivOIB_1">
      <item>, OIB 85821130368</item>
      <item>, OIB 95121631128</item>
      <item>, OIB 58646195963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1367</properties:Characters>
  <properties:Lines>50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2018-09-24T11:18:00Z</dcterms:created>
  <dc:creator>Liljana Ugrin</dc:creator>
  <cp:lastModifiedBy>Elizabet Jovanović</cp:lastModifiedBy>
  <cp:lastPrinted>2018-09-27T07:32:00Z</cp:lastPrinted>
  <dcterms:modified xmlns:xsi="http://www.w3.org/2001/XMLSchema-instance" xsi:type="dcterms:W3CDTF">2018-09-27T07:33:00Z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St-412/2018-9 / Zapisnik - Ročište radi izjašnjenja o prijedlogu za otvaranje steč.post (412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