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c64c" w14:paraId="e23c64c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D15B3D">
        <w:rPr>
          <w:b/>
        </w:rPr>
        <w:t>298</w:t>
      </w:r>
      <w:r w:rsidRPr="005153ED">
        <w:rPr>
          <w:b/>
        </w:rPr>
        <w:t>/201</w:t>
      </w:r>
      <w:r w:rsidR="00D15B3D">
        <w:rPr>
          <w:b/>
        </w:rPr>
        <w:t>9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D15B3D" w:rsidP="00C24820" w:rsidR="00C24820" w:rsidRPr="00C24820">
      <w:pPr>
        <w:rPr>
          <w:b/>
        </w:rPr>
      </w:pPr>
      <w:r>
        <w:rPr>
          <w:b/>
        </w:rPr>
        <w:t xml:space="preserve">TRGOVAČKI SUD U </w:t>
      </w:r>
      <w:r w:rsidR="00C24820" w:rsidRPr="00C24820">
        <w:rPr>
          <w:b/>
        </w:rPr>
        <w:t>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D15B3D" w:rsidP="00C16A18" w:rsidR="00C24820" w:rsidRPr="00C24820">
      <w:pPr>
        <w:ind w:firstLine="708"/>
        <w:jc w:val="both"/>
      </w:pPr>
      <w:r>
        <w:t xml:space="preserve">Trgovački sud </w:t>
      </w:r>
      <w:r w:rsidR="00C24820" w:rsidRPr="00C24820">
        <w:t>u Dubrovniku, po stečajnom sucu tog suda Katarini</w:t>
      </w:r>
      <w:r w:rsidR="00C16A18">
        <w:t xml:space="preserve"> Franković, kao sucu pojedincu u stečajnom postupku </w:t>
      </w:r>
      <w:r w:rsidR="00C24820" w:rsidRPr="00C24820">
        <w:t xml:space="preserve"> nad dužnikom  </w:t>
      </w:r>
      <w:r w:rsidR="00E87650" w:rsidRPr="00E87650">
        <w:t xml:space="preserve">FELICITA, d.o.o. za ugostiteljstvo, trgovinu, ribarstvo i stočarstvo, </w:t>
      </w:r>
      <w:proofErr w:type="spellStart"/>
      <w:r w:rsidR="00E87650" w:rsidRPr="00E87650">
        <w:t>Zaklopatica</w:t>
      </w:r>
      <w:proofErr w:type="spellEnd"/>
      <w:r w:rsidR="00E87650" w:rsidRPr="00E87650">
        <w:t xml:space="preserve"> (Općina Lastovo), </w:t>
      </w:r>
      <w:proofErr w:type="spellStart"/>
      <w:r w:rsidR="00E87650" w:rsidRPr="00E87650">
        <w:t>Zaklopatica</w:t>
      </w:r>
      <w:proofErr w:type="spellEnd"/>
      <w:r w:rsidR="00E87650" w:rsidRPr="00E87650">
        <w:t xml:space="preserve"> 44, MBS: 060077852, OIB: 03980990076</w:t>
      </w:r>
      <w:r w:rsidR="00C24820" w:rsidRPr="00C24820">
        <w:t xml:space="preserve">, dana </w:t>
      </w:r>
      <w:r>
        <w:t>16</w:t>
      </w:r>
      <w:r w:rsidR="00C24820" w:rsidRPr="00C24820">
        <w:t xml:space="preserve">. </w:t>
      </w:r>
      <w:r>
        <w:t>siječnja 2019</w:t>
      </w:r>
      <w:r w:rsidR="00C24820" w:rsidRPr="00C24820">
        <w:t>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16A18" w:rsidP="00C16A18" w:rsidR="00C24820" w:rsidRPr="00C24820">
      <w:pPr>
        <w:ind w:firstLine="708"/>
        <w:jc w:val="both"/>
      </w:pPr>
      <w:r w:rsidRPr="00C16A18">
        <w:t xml:space="preserve">Ročište za </w:t>
      </w:r>
      <w:r w:rsidR="00E87650" w:rsidRPr="00E87650">
        <w:t xml:space="preserve">glasovanje o Izmijenjenom planu restrukturiranja </w:t>
      </w:r>
      <w:r w:rsidRPr="00C16A18">
        <w:t xml:space="preserve">stečajnog dužnika </w:t>
      </w:r>
      <w:r w:rsidR="00C24820" w:rsidRPr="00C24820">
        <w:t xml:space="preserve">određeno za dan </w:t>
      </w:r>
      <w:r w:rsidR="00D15B3D" w:rsidRPr="00D15B3D">
        <w:t>16. siječnja 2019</w:t>
      </w:r>
      <w:r w:rsidRPr="00C16A18">
        <w:t>.</w:t>
      </w:r>
      <w:r w:rsidR="00D15B3D">
        <w:t xml:space="preserve"> god.</w:t>
      </w:r>
      <w:r w:rsidRPr="00C16A18">
        <w:t xml:space="preserve"> u </w:t>
      </w:r>
      <w:r w:rsidR="00E87650">
        <w:t>11</w:t>
      </w:r>
      <w:r w:rsidRPr="00C16A18">
        <w:t xml:space="preserve">,00 sati </w:t>
      </w:r>
      <w:r>
        <w:t xml:space="preserve"> </w:t>
      </w:r>
      <w:r w:rsidR="00C24820" w:rsidRPr="00C24820">
        <w:t>se odgađa</w:t>
      </w:r>
      <w:r w:rsidR="00A625EC">
        <w:t xml:space="preserve"> na temelju čl. 60 st. 2. stečajnog zakona</w:t>
      </w:r>
      <w:r>
        <w:t>,</w:t>
      </w:r>
      <w:r w:rsidR="00C24820" w:rsidRPr="00C24820">
        <w:t xml:space="preserve"> te se novo zakazuje za dan</w:t>
      </w:r>
    </w:p>
    <w:p w:rsidRDefault="00C24820" w:rsidP="00C24820" w:rsidR="00C24820" w:rsidRPr="00C24820"/>
    <w:p w:rsidRDefault="00D15B3D" w:rsidP="00C24820" w:rsidR="00C24820">
      <w:pPr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C24820" w:rsidRPr="00C16A18">
        <w:rPr>
          <w:b/>
          <w:u w:val="single"/>
        </w:rPr>
        <w:t xml:space="preserve">. </w:t>
      </w:r>
      <w:r w:rsidR="00E87650">
        <w:rPr>
          <w:b/>
          <w:u w:val="single"/>
        </w:rPr>
        <w:t>siječnja 2019</w:t>
      </w:r>
      <w:r w:rsidR="00C24820" w:rsidRPr="00C16A18">
        <w:rPr>
          <w:b/>
          <w:u w:val="single"/>
        </w:rPr>
        <w:t>. godine u 1</w:t>
      </w:r>
      <w:r w:rsidR="00C16A18" w:rsidRPr="00C16A18">
        <w:rPr>
          <w:b/>
          <w:u w:val="single"/>
        </w:rPr>
        <w:t>1</w:t>
      </w:r>
      <w:r w:rsidR="00C24820" w:rsidRPr="00C16A18">
        <w:rPr>
          <w:b/>
          <w:u w:val="single"/>
        </w:rPr>
        <w:t>,00 sati</w:t>
      </w:r>
    </w:p>
    <w:p w:rsidRDefault="00E87650" w:rsidP="00C24820" w:rsidR="00E87650" w:rsidRPr="00C16A18">
      <w:pPr>
        <w:jc w:val="center"/>
        <w:rPr>
          <w:b/>
          <w:u w:val="single"/>
        </w:rPr>
      </w:pPr>
    </w:p>
    <w:p w:rsidRDefault="00C16A18" w:rsidP="00C16A18" w:rsidR="00C16A18" w:rsidRPr="00C16A18">
      <w:r w:rsidRPr="00C16A18">
        <w:t xml:space="preserve">i to u sudnici broj 2 na 1 katu ovog suda u Dubrovniku, Dr. Ante Starčevića 23.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16A18" w:rsidP="00C24820" w:rsidR="00C24820" w:rsidRPr="00C24820">
      <w:pPr>
        <w:jc w:val="center"/>
        <w:rPr>
          <w:b/>
        </w:rPr>
      </w:pPr>
      <w:r>
        <w:rPr>
          <w:b/>
        </w:rPr>
        <w:t xml:space="preserve">U Dubrovniku, dana </w:t>
      </w:r>
      <w:r w:rsidR="00D15B3D" w:rsidRPr="00D15B3D">
        <w:rPr>
          <w:b/>
        </w:rPr>
        <w:t>16. siječnja 2019</w:t>
      </w:r>
      <w:r w:rsidR="00D15B3D">
        <w:rPr>
          <w:b/>
        </w:rPr>
        <w:t xml:space="preserve">. </w:t>
      </w:r>
      <w:r w:rsidR="00C24820" w:rsidRPr="00C24820">
        <w:rPr>
          <w:b/>
        </w:rPr>
        <w:t>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07EFB"/>
    <w:rsid w:val="00445746"/>
    <w:rsid w:val="004711AF"/>
    <w:rsid w:val="00492BD5"/>
    <w:rsid w:val="004B2141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A3E5E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625EC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16A18"/>
    <w:rsid w:val="00C24820"/>
    <w:rsid w:val="00C62681"/>
    <w:rsid w:val="00C82135"/>
    <w:rsid w:val="00C85526"/>
    <w:rsid w:val="00CE3D62"/>
    <w:rsid w:val="00D15B3D"/>
    <w:rsid w:val="00D15E35"/>
    <w:rsid w:val="00D30F28"/>
    <w:rsid w:val="00D63D0D"/>
    <w:rsid w:val="00DC460C"/>
    <w:rsid w:val="00E1076B"/>
    <w:rsid w:val="00E22A64"/>
    <w:rsid w:val="00E71DD2"/>
    <w:rsid w:val="00E87650"/>
    <w:rsid w:val="00EB69F7"/>
    <w:rsid w:val="00EC47FF"/>
    <w:rsid w:val="00EE72CB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E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E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E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E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E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E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E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E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St-298/2019</izvorni_sadrzaj>
    <derivirana_varijabla naziv="DomainObject.Predmet.OznakaBroj_1">St-298/2019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805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2019-01-16T12:08:00Z</dcterms:created>
  <dc:creator>kfrankovic</dc:creator>
  <cp:lastModifiedBy>Andrijana Leto</cp:lastModifiedBy>
  <cp:lastPrinted>2018-02-08T07:25:00Z</cp:lastPrinted>
  <dcterms:modified xmlns:xsi="http://www.w3.org/2001/XMLSchema-instance" xsi:type="dcterms:W3CDTF">2019-01-16T12:45:00Z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298- 19.docx)</vt:lpwstr>
  </prop:property>
  <prop:property name="CC_coloring" pid="5" fmtid="{D5CDD505-2E9C-101B-9397-08002B2CF9AE}">
    <vt:bool>false</vt:bool>
  </prop:property>
</prop:Properties>
</file>