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db34" w14:paraId="156db34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6D61C7">
        <w:rPr>
          <w:b/>
          <w:color w:val="222222"/>
        </w:rPr>
        <w:t>1408/2017-</w:t>
      </w:r>
      <w:r w:rsidR="007C476B">
        <w:rPr>
          <w:b/>
          <w:color w:val="222222"/>
        </w:rPr>
        <w:t>11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članova  Financijske agencije za otvaranje stečajnog postupka nad dužnikom</w:t>
      </w:r>
      <w:r w:rsidR="00FD78EC" w:rsidRPr="00FD78EC">
        <w:rPr>
          <w:b/>
        </w:rPr>
        <w:t xml:space="preserve"> </w:t>
      </w:r>
      <w:r w:rsidR="006D61C7">
        <w:rPr>
          <w:b/>
        </w:rPr>
        <w:t>LEON j.d.o.o. za ugostiteljstvo, trgovinu i usluge, Požega, OIB: 79956532283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7C476B">
        <w:rPr>
          <w:color w:val="222222"/>
        </w:rPr>
        <w:t>2. studenoga</w:t>
      </w:r>
      <w:r w:rsidR="00AA63DC">
        <w:rPr>
          <w:color w:val="222222"/>
        </w:rPr>
        <w:t xml:space="preserve"> 2017</w:t>
      </w:r>
      <w:r w:rsidRPr="006A7BA9">
        <w:rPr>
          <w:color w:val="222222"/>
        </w:rPr>
        <w:t>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7C476B">
        <w:rPr>
          <w:b/>
          <w:color w:val="222222"/>
          <w:u w:val="single"/>
        </w:rPr>
        <w:t>17</w:t>
      </w:r>
      <w:r w:rsidR="000E6E10" w:rsidRPr="006D61C7">
        <w:rPr>
          <w:b/>
          <w:color w:val="222222"/>
          <w:u w:val="single"/>
        </w:rPr>
        <w:t xml:space="preserve">. </w:t>
      </w:r>
      <w:r w:rsidR="007C476B">
        <w:rPr>
          <w:b/>
          <w:color w:val="222222"/>
          <w:u w:val="single"/>
        </w:rPr>
        <w:t>studenoga</w:t>
      </w:r>
      <w:r w:rsidR="008B2B57" w:rsidRPr="006D61C7">
        <w:rPr>
          <w:b/>
          <w:color w:val="222222"/>
          <w:u w:val="single"/>
        </w:rPr>
        <w:t xml:space="preserve"> 201</w:t>
      </w:r>
      <w:r w:rsidR="00AA63DC" w:rsidRPr="006D61C7">
        <w:rPr>
          <w:b/>
          <w:color w:val="222222"/>
          <w:u w:val="single"/>
        </w:rPr>
        <w:t>7</w:t>
      </w:r>
      <w:r w:rsidR="008B2B57" w:rsidRPr="006D61C7">
        <w:rPr>
          <w:b/>
          <w:color w:val="222222"/>
          <w:u w:val="single"/>
        </w:rPr>
        <w:t xml:space="preserve">. u </w:t>
      </w:r>
      <w:r w:rsidR="007C476B">
        <w:rPr>
          <w:b/>
          <w:color w:val="222222"/>
          <w:u w:val="single"/>
        </w:rPr>
        <w:t>11,45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r w:rsidR="006D61C7" w:rsidRPr="006D61C7">
        <w:rPr>
          <w:b/>
          <w:color w:val="222222"/>
          <w:sz w:val="22"/>
          <w:szCs w:val="22"/>
        </w:rPr>
        <w:t>Mergime Zymi, Požega, Kamenita Vrata 1, OIB: 40759064128</w:t>
      </w:r>
      <w:r w:rsidR="00A3250A" w:rsidRPr="006D61C7">
        <w:rPr>
          <w:b/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koj</w:t>
      </w:r>
      <w:r w:rsidR="007E4837" w:rsidRPr="006D61C7">
        <w:rPr>
          <w:color w:val="222222"/>
          <w:sz w:val="22"/>
          <w:szCs w:val="22"/>
        </w:rPr>
        <w:t>a</w:t>
      </w:r>
      <w:r w:rsidRPr="006D61C7">
        <w:rPr>
          <w:color w:val="222222"/>
          <w:sz w:val="22"/>
          <w:szCs w:val="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6D61C7" w:rsidRPr="006D61C7">
        <w:rPr>
          <w:b/>
          <w:color w:val="222222"/>
          <w:sz w:val="22"/>
          <w:szCs w:val="22"/>
        </w:rPr>
        <w:t>1408</w:t>
      </w:r>
      <w:r w:rsidR="00AA63DC" w:rsidRPr="006D61C7">
        <w:rPr>
          <w:b/>
          <w:color w:val="222222"/>
          <w:sz w:val="22"/>
          <w:szCs w:val="22"/>
        </w:rPr>
        <w:t>/2017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skraćenog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7C476B">
        <w:rPr>
          <w:color w:val="222222"/>
          <w:sz w:val="22"/>
          <w:szCs w:val="22"/>
        </w:rPr>
        <w:t>2. studenog</w:t>
      </w:r>
      <w:r w:rsidR="008B2B5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>201</w:t>
      </w:r>
      <w:r w:rsidR="00AA63DC" w:rsidRPr="0001489E">
        <w:rPr>
          <w:color w:val="222222"/>
          <w:sz w:val="22"/>
          <w:szCs w:val="22"/>
        </w:rPr>
        <w:t>7</w:t>
      </w:r>
      <w:r w:rsidR="006A7BA9" w:rsidRPr="0001489E">
        <w:rPr>
          <w:color w:val="222222"/>
          <w:sz w:val="22"/>
          <w:szCs w:val="22"/>
        </w:rPr>
        <w:t>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eOglasne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D208E"/>
    <w:rsid w:val="00323158"/>
    <w:rsid w:val="003560A3"/>
    <w:rsid w:val="003B002D"/>
    <w:rsid w:val="00460CD7"/>
    <w:rsid w:val="00480C95"/>
    <w:rsid w:val="00554082"/>
    <w:rsid w:val="005A3650"/>
    <w:rsid w:val="00626AD5"/>
    <w:rsid w:val="00663F23"/>
    <w:rsid w:val="006905E1"/>
    <w:rsid w:val="006A7BA9"/>
    <w:rsid w:val="006C0965"/>
    <w:rsid w:val="006D61C7"/>
    <w:rsid w:val="006E67E4"/>
    <w:rsid w:val="006F3451"/>
    <w:rsid w:val="007C476B"/>
    <w:rsid w:val="007C551C"/>
    <w:rsid w:val="007E4837"/>
    <w:rsid w:val="0089514C"/>
    <w:rsid w:val="008A66DB"/>
    <w:rsid w:val="008B2B57"/>
    <w:rsid w:val="009130E7"/>
    <w:rsid w:val="009D2E8B"/>
    <w:rsid w:val="00A3250A"/>
    <w:rsid w:val="00A808AF"/>
    <w:rsid w:val="00AA63DC"/>
    <w:rsid w:val="00AD74EB"/>
    <w:rsid w:val="00AE1B76"/>
    <w:rsid w:val="00AF29D9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F44600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451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451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451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451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451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451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451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451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6905.36</izvorni_sadrzaj>
    <derivirana_varijabla naziv="DomainObject.Predmet.InicijalnaVrijednost_1">6905.36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St-1408/2017</izvorni_sadrzaj>
    <derivirana_varijabla naziv="DomainObject.Predmet.OznakaBroj_1">St-1408/2017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LEON j.d.o.o. za ugostiteljstvo, trgovinu i usluge</izvorni_sadrzaj>
    <derivirana_varijabla naziv="DomainObject.Predmet.ProtustrankaFormated_1">  LEON j.d.o.o. za ugostiteljstvo, trgovinu i usluge</derivirana_varijabla>
  </DomainObject.Predmet.ProtustrankaFormated>
  <DomainObject.Predmet.ProtustrankaFormatedOIB>
    <izvorni_sadrzaj>  LEON j.d.o.o. za ugostiteljstvo, trgovinu i usluge, OIB 79956532283</izvorni_sadrzaj>
    <derivirana_varijabla naziv="DomainObject.Predmet.ProtustrankaFormatedOIB_1">  LEON j.d.o.o. za ugostiteljstvo, trgovinu i usluge, OIB 79956532283</derivirana_varijabla>
  </DomainObject.Predmet.ProtustrankaFormatedOIB>
  <DomainObject.Predmet.ProtustrankaFormatedWithAdress>
    <izvorni_sadrzaj> LEON j.d.o.o. za ugostiteljstvo, trgovinu i usluge, Kamenita vrata 1, 34000 Požega</izvorni_sadrzaj>
    <derivirana_varijabla naziv="DomainObject.Predmet.ProtustrankaFormatedWithAdress_1"> LEON j.d.o.o. za ugostiteljstvo, trgovinu i usluge, Kamenita vrata 1, 34000 Požega</derivirana_varijabla>
  </DomainObject.Predmet.ProtustrankaFormatedWithAdress>
  <DomainObject.Predmet.ProtustrankaFormatedWithAdressOIB>
    <izvorni_sadrzaj> LEON j.d.o.o. za ugostiteljstvo, trgovinu i usluge, OIB 79956532283, Kamenita vrata 1, 34000 Požega</izvorni_sadrzaj>
    <derivirana_varijabla naziv="DomainObject.Predmet.ProtustrankaFormatedWithAdressOIB_1"> LEON j.d.o.o. za ugostiteljstvo, trgovinu i usluge, OIB 79956532283, Kamenita vrata 1, 34000 Požega</derivirana_varijabla>
  </DomainObject.Predmet.ProtustrankaFormatedWithAdressOIB>
  <DomainObject.Predmet.ProtustrankaWithAdress>
    <izvorni_sadrzaj>LEON j.d.o.o. za ugostiteljstvo, trgovinu i usluge Kamenita vrata 1, 34000 Požega</izvorni_sadrzaj>
    <derivirana_varijabla naziv="DomainObject.Predmet.ProtustrankaWithAdress_1">LEON j.d.o.o. za ugostiteljstvo, trgovinu i usluge Kamenita vrata 1, 34000 Požega</derivirana_varijabla>
  </DomainObject.Predmet.ProtustrankaWithAdress>
  <DomainObject.Predmet.ProtustrankaWithAdressOIB>
    <izvorni_sadrzaj>LEON j.d.o.o. za ugostiteljstvo, trgovinu i usluge, OIB 79956532283, Kamenita vrata 1, 34000 Požega</izvorni_sadrzaj>
    <derivirana_varijabla naziv="DomainObject.Predmet.ProtustrankaWithAdressOIB_1">LEON j.d.o.o. za ugostiteljstvo, trgovinu i usluge, OIB 79956532283, Kamenita vrata 1, 34000 Požega</derivirana_varijabla>
  </DomainObject.Predmet.ProtustrankaWithAdressOIB>
  <DomainObject.Predmet.ProtustrankaNazivFormated>
    <izvorni_sadrzaj>LEON j.d.o.o. za ugostiteljstvo, trgovinu i usluge</izvorni_sadrzaj>
    <derivirana_varijabla naziv="DomainObject.Predmet.ProtustrankaNazivFormated_1">LEON j.d.o.o. za ugostiteljstvo, trgovinu i usluge</derivirana_varijabla>
  </DomainObject.Predmet.ProtustrankaNazivFormated>
  <DomainObject.Predmet.ProtustrankaNazivFormatedOIB>
    <izvorni_sadrzaj>LEON j.d.o.o. za ugostiteljstvo, trgovinu i usluge, OIB 79956532283</izvorni_sadrzaj>
    <derivirana_varijabla naziv="DomainObject.Predmet.ProtustrankaNazivFormatedOIB_1">LEON j.d.o.o. za ugostiteljstvo, trgovinu i usluge, OIB 79956532283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 j.d.o.o. za ugostiteljstvo, trgovinu i usluge</item>
    </izvorni_sadrzaj>
    <derivirana_varijabla naziv="DomainObject.Predmet.ProtuStrankaListFormated_1">
      <item>LEON j.d.o.o. za ugostiteljstvo, trgovinu i usluge</item>
    </derivirana_varijabla>
  </DomainObject.Predmet.ProtuStrankaListFormated>
  <DomainObject.Predmet.ProtuStrankaListFormatedOIB>
    <izvorni_sadrzaj>
      <item>LEON j.d.o.o. za ugostiteljstvo, trgovinu i usluge, OIB 79956532283</item>
    </izvorni_sadrzaj>
    <derivirana_varijabla naziv="DomainObject.Predmet.ProtuStrankaListFormatedOIB_1">
      <item>LEON j.d.o.o. za ugostiteljstvo, trgovinu i usluge, OIB 79956532283</item>
    </derivirana_varijabla>
  </DomainObject.Predmet.ProtuStrankaListFormatedOIB>
  <DomainObject.Predmet.ProtuStrankaListFormatedWithAdress>
    <izvorni_sadrzaj>
      <item>LEON j.d.o.o. za ugostiteljstvo, trgovinu i usluge, Kamenita vrata 1, 34000 Požega</item>
    </izvorni_sadrzaj>
    <derivirana_varijabla naziv="DomainObject.Predmet.ProtuStrankaListFormatedWithAdress_1">
      <item>LEON j.d.o.o. za ugostiteljstvo, trgovinu i usluge, Kamenita vrata 1, 34000 Požega</item>
    </derivirana_varijabla>
  </DomainObject.Predmet.ProtuStrankaListFormatedWithAdress>
  <DomainObject.Predmet.ProtuStrankaListFormatedWithAdressOIB>
    <izvorni_sadrzaj>
      <item>LEON j.d.o.o. za ugostiteljstvo, trgovinu i usluge, OIB 79956532283, Kamenita vrata 1, 34000 Požega</item>
    </izvorni_sadrzaj>
    <derivirana_varijabla naziv="DomainObject.Predmet.ProtuStrankaListFormatedWithAdressOIB_1">
      <item>LEON j.d.o.o. za ugostiteljstvo, trgovinu i usluge, OIB 79956532283, Kamenita vrata 1, 34000 Požega</item>
    </derivirana_varijabla>
  </DomainObject.Predmet.ProtuStrankaListFormatedWithAdressOIB>
  <DomainObject.Predmet.ProtuStrankaListNazivFormated>
    <izvorni_sadrzaj>
      <item>LEON j.d.o.o. za ugostiteljstvo, trgovinu i usluge</item>
    </izvorni_sadrzaj>
    <derivirana_varijabla naziv="DomainObject.Predmet.ProtuStrankaListNazivFormated_1">
      <item>LEON j.d.o.o. za ugostiteljstvo, trgovinu i usluge</item>
    </derivirana_varijabla>
  </DomainObject.Predmet.ProtuStrankaListNazivFormated>
  <DomainObject.Predmet.ProtuStrankaListNazivFormatedOIB>
    <izvorni_sadrzaj>
      <item>LEON j.d.o.o. za ugostiteljstvo, trgovinu i usluge, OIB 79956532283</item>
    </izvorni_sadrzaj>
    <derivirana_varijabla naziv="DomainObject.Predmet.ProtuStrankaListNazivFormatedOIB_1">
      <item>LEON j.d.o.o. za ugostiteljstvo, trgovinu i usluge, OIB 79956532283</item>
    </derivirana_varijabla>
  </DomainObject.Predmet.ProtuStrankaListNazivFormatedOIB>
  <DomainObject.Predmet.OstaliListFormated>
    <izvorni_sadrzaj>
      <item>Mergime Zymi</item>
    </izvorni_sadrzaj>
    <derivirana_varijabla naziv="DomainObject.Predmet.OstaliListFormated_1">
      <item>Mergime Zymi</item>
    </derivirana_varijabla>
  </DomainObject.Predmet.OstaliListFormated>
  <DomainObject.Predmet.OstaliListFormatedOIB>
    <izvorni_sadrzaj>
      <item>Mergime Zymi, OIB 40759064128</item>
    </izvorni_sadrzaj>
    <derivirana_varijabla naziv="DomainObject.Predmet.OstaliListFormatedOIB_1">
      <item>Mergime Zymi, OIB 40759064128</item>
    </derivirana_varijabla>
  </DomainObject.Predmet.OstaliListFormatedOIB>
  <DomainObject.Predmet.OstaliListFormatedWithAdress>
    <izvorni_sadrzaj>
      <item>Mergime Zymi, Kamenita Vrata 1, 34000 Požega</item>
    </izvorni_sadrzaj>
    <derivirana_varijabla naziv="DomainObject.Predmet.OstaliListFormatedWithAdress_1">
      <item>Mergime Zymi, Kamenita Vrata 1, 34000 Požega</item>
    </derivirana_varijabla>
  </DomainObject.Predmet.OstaliListFormatedWithAdress>
  <DomainObject.Predmet.OstaliListFormatedWithAdressOIB>
    <izvorni_sadrzaj>
      <item>Mergime Zymi, OIB 40759064128, Kamenita Vrata 1, 34000 Požega</item>
    </izvorni_sadrzaj>
    <derivirana_varijabla naziv="DomainObject.Predmet.OstaliListFormatedWithAdressOIB_1">
      <item>Mergime Zymi, OIB 40759064128, Kamenita Vrata 1, 34000 Požega</item>
    </derivirana_varijabla>
  </DomainObject.Predmet.OstaliListFormatedWithAdressOIB>
  <DomainObject.Predmet.OstaliListNazivFormated>
    <izvorni_sadrzaj>
      <item>Mergime Zymi</item>
    </izvorni_sadrzaj>
    <derivirana_varijabla naziv="DomainObject.Predmet.OstaliListNazivFormated_1">
      <item>Mergime Zymi</item>
    </derivirana_varijabla>
  </DomainObject.Predmet.OstaliListNazivFormated>
  <DomainObject.Predmet.OstaliListNazivFormatedOIB>
    <izvorni_sadrzaj>
      <item>Mergime Zymi, OIB 40759064128</item>
    </izvorni_sadrzaj>
    <derivirana_varijabla naziv="DomainObject.Predmet.OstaliListNazivFormatedOIB_1">
      <item>Mergime Zymi, OIB 40759064128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 j.d.o.o. za ugostiteljstvo, trgovinu i usluge</izvorni_sadrzaj>
    <derivirana_varijabla naziv="DomainObject.Predmet.ProtustrankaIDrugi_1">LEON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LEON j.d.o.o. za ugostiteljstvo, trgovinu i usluge, OIB 79956532283, Kamenita vrata 1, 34000 Požega</izvorni_sadrzaj>
    <derivirana_varijabla naziv="DomainObject.Predmet.ProtustrankaIDrugiAdressOIB_1">LEON j.d.o.o. za ugostiteljstvo, trgovinu i usluge, OIB 79956532283, Kamenita vrata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LEON j.d.o.o. za ugostiteljstvo, trgovinu i usluge</item>
      <item>Mergime Zymi</item>
    </izvorni_sadrzaj>
    <derivirana_varijabla naziv="DomainObject.Predmet.SudioniciListNaziv_1">
      <item>Financijska agencija</item>
      <item>LEON j.d.o.o. za ugostiteljstvo, trgovinu i usluge</item>
      <item>Mergime Zymi</item>
    </derivirana_varijabla>
  </DomainObject.Predmet.SudioniciListNaziv>
  <DomainObject.Predmet.SudioniciListAdressOIB>
    <izvorni_sadrzaj>
      <item>Financijska agencija, OIB 85821130368, Ulica grada Vukovara 70,10000 Zagreb</item>
      <item>LEON j.d.o.o. za ugostiteljstvo, trgovinu i usluge, OIB 79956532283, Kamenita vrata 1,34000 Požega</item>
      <item>Mergime Zymi, OIB 40759064128, Kamenita Vrata 1,34000 Požega</item>
    </izvorni_sadrzaj>
    <derivirana_varijabla naziv="DomainObject.Predmet.SudioniciListAdressOIB_1">
      <item>Financijska agencija, OIB 85821130368, Ulica grada Vukovara 70,10000 Zagreb</item>
      <item>LEON j.d.o.o. za ugostiteljstvo, trgovinu i usluge, OIB 79956532283, Kamenita vrata 1,34000 Požega</item>
      <item>Mergime Zymi, OIB 40759064128, Kamenita Vrata 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79956532283</item>
      <item>, OIB 40759064128</item>
    </izvorni_sadrzaj>
    <derivirana_varijabla naziv="DomainObject.Predmet.SudioniciListNazivOIB_1">
      <item>, OIB 85821130368</item>
      <item>, OIB 79956532283</item>
      <item>, OIB 40759064128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05EDA-BA18-4BE7-A7BD-C0D640BA2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290</properties:Words>
  <properties:Characters>1576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2017-08-30T10:01:00Z</dcterms:created>
  <dc:creator>mjankovic3</dc:creator>
  <cp:lastModifiedBy>wsadmin</cp:lastModifiedBy>
  <cp:lastPrinted>2017-10-09T12:09:00Z</cp:lastPrinted>
  <dcterms:modified xmlns:xsi="http://www.w3.org/2001/XMLSchema-instance" xsi:type="dcterms:W3CDTF">2017-11-02T12:11:00Z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