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ff1d" w14:paraId="956ff1d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053E01">
      <w:pPr>
        <w:rPr>
          <w:bCs/>
        </w:rPr>
      </w:pPr>
      <w:r w:rsidRPr="00053E01">
        <w:rPr>
          <w:bCs/>
        </w:rPr>
        <w:t>Dr. Franje Tuđmana 35</w:t>
      </w:r>
      <w:r w:rsidR="00721F79" w:rsidRPr="00053E01">
        <w:rPr>
          <w:bCs/>
        </w:rPr>
        <w:tab/>
      </w:r>
      <w:r w:rsidR="00721F79" w:rsidRPr="00053E01">
        <w:rPr>
          <w:bCs/>
        </w:rPr>
        <w:tab/>
      </w:r>
      <w:r w:rsidR="00721F79" w:rsidRPr="00053E01">
        <w:rPr>
          <w:bCs/>
        </w:rPr>
        <w:tab/>
      </w:r>
      <w:r w:rsidR="00721F79" w:rsidRPr="00053E01">
        <w:rPr>
          <w:bCs/>
        </w:rPr>
        <w:tab/>
      </w:r>
      <w:r w:rsidR="00721F79" w:rsidRPr="00053E01">
        <w:rPr>
          <w:bCs/>
        </w:rPr>
        <w:tab/>
      </w:r>
    </w:p>
    <w:p w:rsidRDefault="002B5525" w:rsidP="0002147A" w:rsidR="002B5525" w:rsidRPr="00053E01">
      <w:pPr>
        <w:rPr>
          <w:bCs/>
        </w:rPr>
      </w:pPr>
    </w:p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053E01" w:rsidP="00053E01" w:rsidR="00CF6741" w:rsidRPr="006761E9">
      <w:pPr>
        <w:ind w:firstLine="708"/>
        <w:jc w:val="both"/>
      </w:pPr>
      <w:r>
        <w:t>Trgovački sud u Zadru OIB:</w:t>
      </w:r>
      <w:r w:rsidR="001E3935" w:rsidRPr="00686108">
        <w:t>39670464653, po su</w:t>
      </w:r>
      <w:r w:rsidR="001E3935">
        <w:t>tkinji</w:t>
      </w:r>
      <w:r w:rsidR="001E3935" w:rsidRPr="00686108">
        <w:t xml:space="preserve"> Ani Markač, povodom prijedloga za otvaranje stečajnog postupka nad dužnikom </w:t>
      </w:r>
      <w:r w:rsidR="008A08F9">
        <w:t>PALMATUS j.d.o.o. za promet nekretninama, Ugljan, Ulica Šimuna Kožičića Benje 33, OIB:64542361571</w:t>
      </w:r>
      <w:r w:rsidR="00EB4FA0">
        <w:t xml:space="preserve">, </w:t>
      </w:r>
      <w:r w:rsidR="001E3935" w:rsidRPr="00686108">
        <w:t xml:space="preserve">dana </w:t>
      </w:r>
      <w:r w:rsidR="002C2B21">
        <w:t xml:space="preserve">18. travnja </w:t>
      </w:r>
      <w:r w:rsidR="001E3935" w:rsidRPr="00686108">
        <w:t xml:space="preserve"> 2016.</w:t>
      </w: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A70A5D" w:rsidP="00053E01" w:rsidR="00A70A5D" w:rsidRPr="002C2B21">
      <w:pPr>
        <w:jc w:val="both"/>
        <w:rPr>
          <w:b/>
          <w:bCs/>
        </w:rPr>
      </w:pPr>
      <w:r w:rsidRPr="006761E9">
        <w:t xml:space="preserve">I.    </w:t>
      </w:r>
      <w:r w:rsidR="002C2B21">
        <w:t>R</w:t>
      </w:r>
      <w:r w:rsidRPr="006761E9">
        <w:t xml:space="preserve">očište </w:t>
      </w:r>
      <w:r w:rsidR="002C2B21">
        <w:t>zakazano r</w:t>
      </w:r>
      <w:r w:rsidRPr="006761E9">
        <w:t xml:space="preserve">adi utvrđivanja pretpostavki za otvaranje stečajnog postupka za dan </w:t>
      </w:r>
      <w:r w:rsidR="00620B20">
        <w:rPr>
          <w:b/>
          <w:bCs/>
        </w:rPr>
        <w:t>19.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620B20">
        <w:rPr>
          <w:b/>
          <w:bCs/>
        </w:rPr>
        <w:t>8,30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="002C2B21">
        <w:t xml:space="preserve">/I, na zahtjev zastupnika dužnika po zakonu odgađa se </w:t>
      </w:r>
      <w:r w:rsidR="002C2B21" w:rsidRPr="002C2B21">
        <w:rPr>
          <w:b/>
          <w:bCs/>
        </w:rPr>
        <w:t xml:space="preserve">za dan 31. svibnja 2016. u 8,30 sati.  </w:t>
      </w:r>
    </w:p>
    <w:p w:rsidRDefault="00A70A5D" w:rsidP="00A70A5D" w:rsidR="00A70A5D" w:rsidRPr="006761E9">
      <w:pPr>
        <w:jc w:val="center"/>
      </w:pPr>
    </w:p>
    <w:p w:rsidRDefault="002C2B21" w:rsidP="00053E01" w:rsidR="00A70A5D" w:rsidRPr="00053E01">
      <w:pPr>
        <w:jc w:val="both"/>
        <w:rPr>
          <w:b/>
          <w:bCs/>
        </w:rPr>
      </w:pPr>
      <w:r>
        <w:t>II.</w:t>
      </w:r>
      <w:r>
        <w:tab/>
        <w:t>R</w:t>
      </w:r>
      <w:r w:rsidR="00A70A5D" w:rsidRPr="006761E9">
        <w:t xml:space="preserve">očište </w:t>
      </w:r>
      <w:r>
        <w:t xml:space="preserve">zakazano </w:t>
      </w:r>
      <w:r w:rsidR="00A70A5D" w:rsidRPr="006761E9">
        <w:t xml:space="preserve">radi očitovanja o prijedlogu za otvaranje stečajnog postupka  za dan </w:t>
      </w:r>
      <w:r w:rsidR="00620B20">
        <w:rPr>
          <w:b/>
          <w:bCs/>
        </w:rPr>
        <w:t>19. travnja</w:t>
      </w:r>
      <w:r w:rsidR="0002147A" w:rsidRPr="0002147A">
        <w:rPr>
          <w:b/>
          <w:bCs/>
        </w:rPr>
        <w:t xml:space="preserve"> 2016. u </w:t>
      </w:r>
      <w:r w:rsidR="00620B20">
        <w:rPr>
          <w:b/>
          <w:bCs/>
        </w:rPr>
        <w:t xml:space="preserve">8,40 </w:t>
      </w:r>
      <w:r w:rsidR="0002147A" w:rsidRPr="0002147A">
        <w:rPr>
          <w:b/>
          <w:bCs/>
        </w:rPr>
        <w:t>sati</w:t>
      </w:r>
      <w:r w:rsidR="0002147A" w:rsidRPr="006761E9">
        <w:t xml:space="preserve"> </w:t>
      </w:r>
      <w:r w:rsidR="00A70A5D" w:rsidRPr="006761E9">
        <w:t xml:space="preserve">kod ovog suda, Ulica Franje Tuđmana br. 35, sudnica br, </w:t>
      </w:r>
      <w:r w:rsidR="00360AB6" w:rsidRPr="006761E9">
        <w:t>14</w:t>
      </w:r>
      <w:r w:rsidR="00A70A5D" w:rsidRPr="006761E9">
        <w:t>/I.</w:t>
      </w:r>
      <w:r w:rsidRPr="002C2B21">
        <w:t xml:space="preserve"> </w:t>
      </w:r>
      <w:r>
        <w:t xml:space="preserve">na zahtjev zastupnika dužnika po zakonu odgađa se </w:t>
      </w:r>
      <w:r>
        <w:rPr>
          <w:b/>
          <w:bCs/>
        </w:rPr>
        <w:t>za dan 31. svibnja 2016. u 8,4</w:t>
      </w:r>
      <w:r w:rsidRPr="002C2B21">
        <w:rPr>
          <w:b/>
          <w:bCs/>
        </w:rPr>
        <w:t xml:space="preserve">0 sati.  </w:t>
      </w:r>
    </w:p>
    <w:p w:rsidRDefault="00CC3921" w:rsidP="00CC3921" w:rsidR="00CC3921" w:rsidRPr="006761E9">
      <w:pPr>
        <w:jc w:val="both"/>
      </w:pPr>
    </w:p>
    <w:p w:rsidRDefault="002C2B21" w:rsidP="002C2B21" w:rsidR="00CC3921" w:rsidRPr="006761E9">
      <w:pPr>
        <w:jc w:val="both"/>
      </w:pPr>
      <w:r>
        <w:t>III.</w:t>
      </w:r>
      <w:r>
        <w:tab/>
      </w:r>
      <w:r w:rsidR="00CC3921" w:rsidRPr="006761E9">
        <w:t xml:space="preserve">Na ročište </w:t>
      </w:r>
      <w:r w:rsidR="00DE7329" w:rsidRPr="006761E9">
        <w:t xml:space="preserve">se </w:t>
      </w:r>
      <w:r w:rsidR="00CC3921"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="00CC3921" w:rsidRPr="006761E9">
        <w:t xml:space="preserve"> </w:t>
      </w:r>
      <w:r w:rsidR="00B6386D" w:rsidRPr="006761E9">
        <w:t>prijedloga</w:t>
      </w:r>
      <w:r w:rsidR="00CC3921"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2C2B21" w:rsidP="00053E01" w:rsidR="002C2B21">
      <w:pPr>
        <w:jc w:val="both"/>
      </w:pPr>
      <w:r>
        <w:tab/>
        <w:t>U predmetu pod gornjim poslovnim brojem Sud je za dan 19. travnja 2016. u 8,20 sati zakazao ročište r</w:t>
      </w:r>
      <w:r w:rsidRPr="006761E9">
        <w:t>adi utvrđivanja pretpostavki za otvaranje stečajnog postupka</w:t>
      </w:r>
      <w:r>
        <w:t xml:space="preserve"> nad uvodno označe</w:t>
      </w:r>
      <w:r w:rsidR="00053E01">
        <w:t xml:space="preserve">nim dužnikom, a istog dana </w:t>
      </w:r>
      <w:r>
        <w:t xml:space="preserve">u 8,40 sati ročište </w:t>
      </w:r>
      <w:r w:rsidRPr="006761E9">
        <w:t>radi očitovanja o prijedlogu za otvaranje stečajnog postupka</w:t>
      </w:r>
      <w:r>
        <w:t>.</w:t>
      </w:r>
    </w:p>
    <w:p w:rsidRDefault="002C2B21" w:rsidP="00053E01" w:rsidR="002C2B21">
      <w:pPr>
        <w:jc w:val="both"/>
      </w:pPr>
      <w:r>
        <w:tab/>
        <w:t>Zastupnik dužnika po zakonu Vojislav Borić, podneskom od 14. travnja 2016. zatražio je odgodu ročišta zakazanih za dan 19. travnja 2016., a zbog zdravstvenih problema</w:t>
      </w:r>
      <w:r w:rsidR="00053E01">
        <w:t xml:space="preserve"> (amputacije</w:t>
      </w:r>
      <w:r>
        <w:t xml:space="preserve"> lijeve potk</w:t>
      </w:r>
      <w:r w:rsidR="00053E01">
        <w:t xml:space="preserve">oljenice, te problema sa vidom). U prilog istome dostavio je liječničku i dokumentaciju. </w:t>
      </w:r>
    </w:p>
    <w:p w:rsidRDefault="00053E01" w:rsidP="002C2B21" w:rsidR="00053E01">
      <w:pPr>
        <w:jc w:val="both"/>
      </w:pPr>
      <w:r>
        <w:tab/>
        <w:t>Slijedom navedenog odlučeno je kao u izreci ovog rješenja.</w:t>
      </w:r>
    </w:p>
    <w:p w:rsidRDefault="002C2B21" w:rsidP="00053E01" w:rsidR="005A3991" w:rsidRPr="006761E9">
      <w:pPr>
        <w:jc w:val="both"/>
      </w:pPr>
      <w:r>
        <w:tab/>
      </w:r>
      <w:r w:rsidRPr="006761E9">
        <w:t xml:space="preserve">  </w:t>
      </w:r>
    </w:p>
    <w:p w:rsidRDefault="00721F79" w:rsidP="002C2B21" w:rsidR="00C443B6" w:rsidRPr="006761E9">
      <w:pPr>
        <w:jc w:val="center"/>
      </w:pPr>
      <w:r w:rsidRPr="006761E9">
        <w:t xml:space="preserve">U Zadru, </w:t>
      </w:r>
      <w:r w:rsidR="002C2B21">
        <w:t>18. travnja 2</w:t>
      </w:r>
      <w:r w:rsidR="00245588" w:rsidRPr="006761E9">
        <w:t>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53E01" w:rsidP="00053E01" w:rsidR="00794DBD" w:rsidRPr="006761E9">
      <w:pPr>
        <w:jc w:val="right"/>
      </w:pPr>
      <w:r>
        <w:tab/>
      </w:r>
      <w:r>
        <w:tab/>
      </w:r>
      <w:r>
        <w:tab/>
      </w:r>
      <w:r>
        <w:tab/>
        <w:t xml:space="preserve">                            </w:t>
      </w:r>
      <w:r w:rsidR="000D4229">
        <w:t xml:space="preserve">  </w:t>
      </w:r>
      <w:r w:rsidR="0002147A">
        <w:t>S</w:t>
      </w:r>
      <w:r w:rsidR="00360AB6" w:rsidRPr="006761E9">
        <w:t>utkinja</w:t>
      </w:r>
    </w:p>
    <w:p w:rsidRDefault="00053E01" w:rsidP="00053E01" w:rsidR="00053E01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 w:rsidR="000D4229">
        <w:t xml:space="preserve">    Ana Markač</w:t>
      </w:r>
    </w:p>
    <w:p w:rsidRDefault="00053E01" w:rsidP="00721F79" w:rsidR="00053E01"/>
    <w:p w:rsidRDefault="00053E01" w:rsidP="00721F79" w:rsidR="00053E01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053E01" w:rsidR="00053E01">
      <w:r w:rsidRPr="006761E9">
        <w:t>Protiv ovog rješenja nije dopuštena žalba.</w:t>
      </w:r>
    </w:p>
    <w:p w:rsidRDefault="00053E01" w:rsidP="0020610B" w:rsidR="00053E01">
      <w:pPr>
        <w:ind w:firstLine="360"/>
      </w:pPr>
    </w:p>
    <w:p w:rsidRDefault="00053E01" w:rsidP="0020610B" w:rsidR="00053E01">
      <w:pPr>
        <w:ind w:firstLine="360"/>
      </w:pPr>
    </w:p>
    <w:p w:rsidRDefault="00053E01" w:rsidP="0020610B" w:rsidR="00053E01">
      <w:pPr>
        <w:ind w:firstLine="360"/>
      </w:pPr>
    </w:p>
    <w:p w:rsidRDefault="00053E01" w:rsidP="0020610B" w:rsidR="00053E01">
      <w:pPr>
        <w:ind w:firstLine="360"/>
      </w:pPr>
    </w:p>
    <w:p w:rsidRDefault="00053E01" w:rsidP="0020610B" w:rsidR="00053E01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C2B21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8A08F9">
        <w:t>PALMATUS j.d.o.o. za promet nekretninama, Ugljan, Ulica Šimuna Kožičića Benje 33</w:t>
      </w:r>
    </w:p>
    <w:p w:rsidRDefault="008A08F9" w:rsidP="00053E01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VOJISLAV BORIĆ, Ugljan, Ulica Šimuna Kožičića Benje 33</w:t>
      </w:r>
      <w:r w:rsidR="009D4726" w:rsidRPr="006761E9">
        <w:rPr>
          <w:szCs w:val="24"/>
        </w:rPr>
        <w:t xml:space="preserve">, 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8A08F9">
        <w:t>Zadar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053E01" w:rsidR="0020610B" w:rsidRPr="006761E9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81BD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8A08F9" w:rsidP="008A08F9" w:rsidR="008A08F9">
    <w:pPr>
      <w:pStyle w:val="Zaglavlje"/>
      <w:jc w:val="right"/>
    </w:pPr>
    <w:r>
      <w:t xml:space="preserve">Poslovni broj: 2 </w:t>
    </w:r>
    <w:r w:rsidR="002C2B21">
      <w:t>St-377/16-26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8A08F9">
      <w:t>37</w:t>
    </w:r>
    <w:r w:rsidR="00EB4FA0">
      <w:t>7</w:t>
    </w:r>
    <w:r w:rsidR="00752F5C">
      <w:t>/16-</w:t>
    </w:r>
    <w:r w:rsidR="002C2B21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3E01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2B21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1607C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0B20"/>
    <w:rsid w:val="00621863"/>
    <w:rsid w:val="00621B7E"/>
    <w:rsid w:val="006239E2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1BDE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A08F9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9F4F50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4FA0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1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1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PALMATUS j.d.o.o. za promet nekretninama zastupanog po punomoćniku Vojislav Borić</izvorni_sadrzaj>
    <derivirana_varijabla naziv="DomainObject.Predmet.ProtustrankaFormated_1">  PALMATUS j.d.o.o. za promet nekretninama zastupanog po punomoćniku Vojislav Borić</derivirana_varijabla>
  </DomainObject.Predmet.ProtustrankaFormated>
  <DomainObject.Predmet.ProtustrankaFormatedOIB>
    <izvorni_sadrzaj>  PALMATUS j.d.o.o. za promet nekretninama, OIB 64542361571 zastupanog po punomoćniku Vojislav Borić</izvorni_sadrzaj>
    <derivirana_varijabla naziv="DomainObject.Predmet.ProtustrankaFormatedOIB_1">  PALMATUS j.d.o.o. za promet nekretninama, OIB 64542361571 zastupanog po punomoćniku Vojislav Borić</derivirana_varijabla>
  </DomainObject.Predmet.ProtustrankaFormatedOIB>
  <DomainObject.Predmet.ProtustrankaFormatedWithAdress>
    <izvorni_sadrzaj> PALMATUS j.d.o.o. za promet nekretninama, Ulica Šimuna Kožičića Benje 33, 23273 Ugljan zastupanog po punomoćniku Vojislav Borić</izvorni_sadrzaj>
    <derivirana_varijabla naziv="DomainObject.Predmet.ProtustrankaFormatedWithAdress_1"> PALMATUS j.d.o.o. za promet nekretninama, Ulica Šimuna Kožičića Benje 33, 23273 Ugljan zastupanog po punomoćniku Vojislav Borić</derivirana_varijabla>
  </DomainObject.Predmet.ProtustrankaFormatedWithAdress>
  <DomainObject.Predmet.ProtustrankaFormatedWithAdressOIB>
    <izvorni_sadrzaj> PALMATUS j.d.o.o. za promet nekretninama, OIB 64542361571, Ulica Šimuna Kožičića Benje 33, 23273 Ugljan zastupanog po punomoćniku Vojislav Borić</izvorni_sadrzaj>
    <derivirana_varijabla naziv="DomainObject.Predmet.ProtustrankaFormatedWithAdressOIB_1"> PALMATUS j.d.o.o. za promet nekretninama, OIB 64542361571, Ulica Šimuna Kožičića Benje 33, 23273 Ugljan zastupanog po punomoćniku Vojislav Borić</derivirana_varijabla>
  </DomainObject.Predmet.ProtustrankaFormatedWithAdressOIB>
  <DomainObject.Predmet.ProtustrankaWithAdress>
    <izvorni_sadrzaj>PALMATUS j.d.o.o. za promet nekretninama Ulica Šimuna Kožičića Benje 33, 23273 Ugljan</izvorni_sadrzaj>
    <derivirana_varijabla naziv="DomainObject.Predmet.ProtustrankaWithAdress_1">PALMATUS j.d.o.o. za promet nekretninama Ulica Šimuna Kožičića Benje 33, 23273 Ugljan</derivirana_varijabla>
  </DomainObject.Predmet.ProtustrankaWithAdress>
  <DomainObject.Predmet.ProtustrankaWithAdressOIB>
    <izvorni_sadrzaj>PALMATUS j.d.o.o. za promet nekretninama, OIB 64542361571, Ulica Šimuna Kožičića Benje 33, 23273 Ugljan</izvorni_sadrzaj>
    <derivirana_varijabla naziv="DomainObject.Predmet.ProtustrankaWithAdressOIB_1">PALMATUS j.d.o.o. za promet nekretninama, OIB 64542361571, Ulica Šimuna Kožičića Benje 33, 23273 Ugljan</derivirana_varijabla>
  </DomainObject.Predmet.ProtustrankaWithAdressOIB>
  <DomainObject.Predmet.ProtustrankaNazivFormated>
    <izvorni_sadrzaj>PALMATUS j.d.o.o. za promet nekretninama</izvorni_sadrzaj>
    <derivirana_varijabla naziv="DomainObject.Predmet.ProtustrankaNazivFormated_1">PALMATUS j.d.o.o. za promet nekretninama</derivirana_varijabla>
  </DomainObject.Predmet.ProtustrankaNazivFormated>
  <DomainObject.Predmet.ProtustrankaNazivFormatedOIB>
    <izvorni_sadrzaj>PALMATUS j.d.o.o. za promet nekretninama, OIB 64542361571</izvorni_sadrzaj>
    <derivirana_varijabla naziv="DomainObject.Predmet.ProtustrankaNazivFormatedOIB_1">PALMATUS j.d.o.o. za promet nekretninama, OIB 64542361571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PALMATUS j.d.o.o. za promet nekretninama zastupanog po punomoćniku Vojislav Borić</item>
    </izvorni_sadrzaj>
    <derivirana_varijabla naziv="DomainObject.Predmet.ProtuStrankaListFormated_1">
      <item>PALMATUS j.d.o.o. za promet nekretninama zastupanog po punomoćniku Vojislav Borić</item>
    </derivirana_varijabla>
  </DomainObject.Predmet.ProtuStrankaListFormated>
  <DomainObject.Predmet.ProtuStrankaListFormatedOIB>
    <izvorni_sadrzaj>
      <item>PALMATUS j.d.o.o. za promet nekretninama, OIB 64542361571 zastupanog po punomoćniku Vojislav Borić</item>
    </izvorni_sadrzaj>
    <derivirana_varijabla naziv="DomainObject.Predmet.ProtuStrankaListFormatedOIB_1">
      <item>PALMATUS j.d.o.o. za promet nekretninama, OIB 64542361571 zastupanog po punomoćniku Vojislav Borić</item>
    </derivirana_varijabla>
  </DomainObject.Predmet.ProtuStrankaListFormatedOIB>
  <DomainObject.Predmet.ProtuStrankaListFormatedWithAdress>
    <izvorni_sadrzaj>
      <item>PALMATUS j.d.o.o. za promet nekretninama, Ulica Šimuna Kožičića Benje 33, 23273 Ugljan zastupanog po punomoćniku Vojislav Borić</item>
    </izvorni_sadrzaj>
    <derivirana_varijabla naziv="DomainObject.Predmet.ProtuStrankaListFormatedWithAdress_1">
      <item>PALMATUS j.d.o.o. za promet nekretninama, Ulica Šimuna Kožičića Benje 33, 23273 Ugljan zastupanog po punomoćniku Vojislav Borić</item>
    </derivirana_varijabla>
  </DomainObject.Predmet.ProtuStrankaListFormatedWithAdress>
  <DomainObject.Predmet.ProtuStrankaListFormatedWithAdressOIB>
    <izvorni_sadrzaj>
      <item>PALMATUS j.d.o.o. za promet nekretninama, OIB 64542361571, Ulica Šimuna Kožičića Benje 33, 23273 Ugljan zastupanog po punomoćniku Vojislav Borić</item>
    </izvorni_sadrzaj>
    <derivirana_varijabla naziv="DomainObject.Predmet.ProtuStrankaListFormatedWithAdressOIB_1">
      <item>PALMATUS j.d.o.o. za promet nekretninama, OIB 64542361571, Ulica Šimuna Kožičića Benje 33, 23273 Ugljan zastupanog po punomoćniku Vojislav Borić</item>
    </derivirana_varijabla>
  </DomainObject.Predmet.ProtuStrankaListFormatedWithAdressOIB>
  <DomainObject.Predmet.ProtuStrankaListNazivFormated>
    <izvorni_sadrzaj>
      <item>PALMATUS j.d.o.o. za promet nekretninama</item>
    </izvorni_sadrzaj>
    <derivirana_varijabla naziv="DomainObject.Predmet.ProtuStrankaListNazivFormated_1">
      <item>PALMATUS j.d.o.o. za promet nekretninama</item>
    </derivirana_varijabla>
  </DomainObject.Predmet.ProtuStrankaListNazivFormated>
  <DomainObject.Predmet.ProtuStrankaListNazivFormatedOIB>
    <izvorni_sadrzaj>
      <item>PALMATUS j.d.o.o. za promet nekretninama, OIB 64542361571</item>
    </izvorni_sadrzaj>
    <derivirana_varijabla naziv="DomainObject.Predmet.ProtuStrankaListNazivFormatedOIB_1">
      <item>PALMATUS j.d.o.o. za promet nekretninama, OIB 64542361571</item>
    </derivirana_varijabla>
  </DomainObject.Predmet.ProtuStrankaListNazivFormatedOIB>
  <DomainObject.Predmet.OstaliListFormated>
    <izvorni_sadrzaj>
      <item>Vojislav Borić punomoćnik sudionika u postupku PALMATUS j.d.o.o. za promet nekretninama</item>
    </izvorni_sadrzaj>
    <derivirana_varijabla naziv="DomainObject.Predmet.OstaliListFormated_1">
      <item>Vojislav Borić punomoćnik sudionika u postupku PALMATUS j.d.o.o. za promet nekretninama</item>
    </derivirana_varijabla>
  </DomainObject.Predmet.OstaliListFormated>
  <DomainObject.Predmet.OstaliListFormatedOIB>
    <izvorni_sadrzaj>
      <item>Vojislav Borić, OIB 70566204396 punomoćnik sudionika u postupku PALMATUS j.d.o.o. za promet nekretninama</item>
    </izvorni_sadrzaj>
    <derivirana_varijabla naziv="DomainObject.Predmet.OstaliListFormatedOIB_1">
      <item>Vojislav Borić, OIB 70566204396 punomoćnik sudionika u postupku PALMATUS j.d.o.o. za promet nekretninama</item>
    </derivirana_varijabla>
  </DomainObject.Predmet.OstaliListFormatedOIB>
  <DomainObject.Predmet.OstaliListFormatedWithAdress>
    <izvorni_sadrzaj>
      <item>Vojislav Borić, Šimuna Kožičića Benje 33, 23273 Ugljan punomoćnik sudionika u postupku PALMATUS j.d.o.o. za promet nekretninama</item>
    </izvorni_sadrzaj>
    <derivirana_varijabla naziv="DomainObject.Predmet.OstaliListFormatedWithAdress_1">
      <item>Vojislav Borić, Šimuna Kožičića Benje 33, 23273 Ugljan punomoćnik sudionika u postupku PALMATUS j.d.o.o. za promet nekretninama</item>
    </derivirana_varijabla>
  </DomainObject.Predmet.OstaliListFormatedWithAdress>
  <DomainObject.Predmet.OstaliListFormatedWithAdressOIB>
    <izvorni_sadrzaj>
      <item>Vojislav Borić, OIB 70566204396, Šimuna Kožičića Benje 33, 23273 Ugljan punomoćnik sudionika u postupku PALMATUS j.d.o.o. za promet nekretninama</item>
    </izvorni_sadrzaj>
    <derivirana_varijabla naziv="DomainObject.Predmet.OstaliListFormatedWithAdressOIB_1">
      <item>Vojislav Borić, OIB 70566204396, Šimuna Kožičića Benje 33, 23273 Ugljan punomoćnik sudionika u postupku PALMATUS j.d.o.o. za promet nekretninama</item>
    </derivirana_varijabla>
  </DomainObject.Predmet.OstaliListFormatedWithAdressOIB>
  <DomainObject.Predmet.OstaliListNazivFormated>
    <izvorni_sadrzaj>
      <item>Vojislav Borić</item>
    </izvorni_sadrzaj>
    <derivirana_varijabla naziv="DomainObject.Predmet.OstaliListNazivFormated_1">
      <item>Vojislav Borić</item>
    </derivirana_varijabla>
  </DomainObject.Predmet.OstaliListNazivFormated>
  <DomainObject.Predmet.OstaliListNazivFormatedOIB>
    <izvorni_sadrzaj>
      <item>Vojislav Borić, OIB 70566204396</item>
    </izvorni_sadrzaj>
    <derivirana_varijabla naziv="DomainObject.Predmet.OstaliListNazivFormatedOIB_1">
      <item>Vojislav Borić, OIB 70566204396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PALMATUS j.d.o.o. za promet nekretninama</izvorni_sadrzaj>
    <derivirana_varijabla naziv="DomainObject.Predmet.ProtustrankaIDrugi_1">PALMATUS j.d.o.o.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PALMATUS j.d.o.o. za promet nekretninama, OIB 64542361571, Ulica Šimuna Kožičića Benje 33, 23273 Ugljan</izvorni_sadrzaj>
    <derivirana_varijabla naziv="DomainObject.Predmet.ProtustrankaIDrugiAdressOIB_1">PALMATUS j.d.o.o. za promet nekretninama, OIB 64542361571, Ulica Šimuna Kožičića Benje 33,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PALMATUS j.d.o.o. za promet nekretninama</item>
      <item>FINA</item>
      <item>Vojislav Borić</item>
    </izvorni_sadrzaj>
    <derivirana_varijabla naziv="DomainObject.Predmet.SudioniciListNaziv_1">
      <item>PALMATUS j.d.o.o. za promet nekretninama</item>
      <item>FINA</item>
      <item>Vojislav Borić</item>
    </derivirana_varijabla>
  </DomainObject.Predmet.SudioniciListNaziv>
  <DomainObject.Predmet.SudioniciListAdressOIB>
    <izvorni_sadrzaj>
      <item>PALMATUS j.d.o.o. za promet nekretninama, OIB 64542361571, Ulica Šimuna Kožičića Benje 33,23273 Ugljan</item>
      <item>FINA, OIB 85821130368</item>
      <item>Vojislav Borić, OIB 70566204396, Šimuna Kožičića Benje 33,23273 Ugljan</item>
    </izvorni_sadrzaj>
    <derivirana_varijabla naziv="DomainObject.Predmet.SudioniciListAdressOIB_1">
      <item>PALMATUS j.d.o.o. za promet nekretninama, OIB 64542361571, Ulica Šimuna Kožičića Benje 33,23273 Ugljan</item>
      <item>FINA, OIB 85821130368</item>
      <item>Vojislav Borić, OIB 70566204396, Šimuna Kožičića Benje 33,23273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64542361571</item>
      <item>, OIB 85821130368</item>
      <item>, OIB 70566204396</item>
    </izvorni_sadrzaj>
    <derivirana_varijabla naziv="DomainObject.Predmet.SudioniciListNazivOIB_1">
      <item>, OIB 64542361571</item>
      <item>, OIB 85821130368</item>
      <item>, OIB 70566204396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CEEF6-7B81-4543-94AF-03DCA0CC0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1732</properties:Characters>
  <properties:Lines>65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2016-04-18T09:01:00Z</dcterms:created>
  <dc:creator>Administrator</dc:creator>
  <cp:lastModifiedBy>Merlina Klišmanić</cp:lastModifiedBy>
  <cp:lastPrinted>2016-04-18T09:00:00Z</cp:lastPrinted>
  <dcterms:modified xmlns:xsi="http://www.w3.org/2001/XMLSchema-instance" xsi:type="dcterms:W3CDTF">2016-04-18T09:45:00Z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