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e593" w14:paraId="7dfe593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8970BE">
        <w:rPr>
          <w:rFonts w:hAnsi="Times New Roman" w:ascii="Times New Roman"/>
          <w:lang w:val="hr-HR"/>
        </w:rPr>
        <w:t>1284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8970BE">
        <w:rPr>
          <w:rFonts w:hAnsi="Times New Roman" w:ascii="Times New Roman"/>
          <w:szCs w:val="24"/>
          <w:lang w:val="hr-HR"/>
        </w:rPr>
        <w:t xml:space="preserve">SYNAPSIS INFORMACIJSKE TEHNOLOGIJE </w:t>
      </w:r>
      <w:r w:rsidR="00CE7306">
        <w:rPr>
          <w:rFonts w:hAnsi="Times New Roman" w:ascii="Times New Roman"/>
          <w:szCs w:val="24"/>
          <w:lang w:val="hr-HR"/>
        </w:rPr>
        <w:t>d.o.</w:t>
      </w:r>
      <w:r w:rsidR="008970BE">
        <w:rPr>
          <w:rFonts w:hAnsi="Times New Roman" w:ascii="Times New Roman"/>
          <w:szCs w:val="24"/>
          <w:lang w:val="hr-HR"/>
        </w:rPr>
        <w:t>o., Split, Ruđera Boškovića 13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8970BE">
        <w:rPr>
          <w:rFonts w:hAnsi="Times New Roman" w:ascii="Times New Roman"/>
          <w:szCs w:val="24"/>
          <w:lang w:val="hr-HR"/>
        </w:rPr>
        <w:t>70522899540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8970BE" w:rsidRPr="008970BE">
        <w:rPr>
          <w:rFonts w:hAnsi="Times New Roman" w:ascii="Times New Roman"/>
          <w:szCs w:val="24"/>
          <w:lang w:val="en-GB"/>
        </w:rPr>
        <w:t>SYNAPSIS INFORMACIJSKE TEHNOLOGIJE d.o.o., Split, Ruđera Boškovića 13, OIB: 70522899540</w:t>
      </w:r>
      <w:r w:rsidR="008970BE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1A3C6F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1A3C6F">
        <w:rPr>
          <w:rFonts w:hAnsi="Times New Roman" w:ascii="Times New Roman"/>
          <w:szCs w:val="24"/>
          <w:highlight w:val="green"/>
        </w:rPr>
        <w:t>37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1A3C6F" w:rsidRPr="001A3C6F">
        <w:rPr>
          <w:rFonts w:hAnsi="Times New Roman" w:ascii="Times New Roman"/>
        </w:rPr>
        <w:t>Ante Gabelica, dipl. pravnik iz Splita, Ruđera Boškovića 7/125, OIB: 68765596631.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CE730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8970BE" w:rsidRPr="008970BE">
        <w:rPr>
          <w:rFonts w:hAnsi="Times New Roman" w:ascii="Times New Roman"/>
          <w:szCs w:val="24"/>
        </w:rPr>
        <w:t xml:space="preserve">SYNAPSIS INFORMACIJSKE TEHNOLOGIJE d.o.o., Split, Ruđera Boškovića 13, OIB: 70522899540. </w:t>
      </w:r>
    </w:p>
    <w:p w:rsidRDefault="008970BE" w:rsidP="00E808B6" w:rsidR="008970BE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096C62"/>
    <w:rsid w:val="00124397"/>
    <w:rsid w:val="0013007B"/>
    <w:rsid w:val="00131AF5"/>
    <w:rsid w:val="00153FD0"/>
    <w:rsid w:val="001714DB"/>
    <w:rsid w:val="00173C51"/>
    <w:rsid w:val="00197AEF"/>
    <w:rsid w:val="001A2476"/>
    <w:rsid w:val="001A3C6F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0992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C2C8B"/>
    <w:rsid w:val="00CE7306"/>
    <w:rsid w:val="00D1241A"/>
    <w:rsid w:val="00D33F75"/>
    <w:rsid w:val="00D34EE9"/>
    <w:rsid w:val="00D37788"/>
    <w:rsid w:val="00D52BCD"/>
    <w:rsid w:val="00D62B99"/>
    <w:rsid w:val="00D97EE9"/>
    <w:rsid w:val="00DA760B"/>
    <w:rsid w:val="00DD67A1"/>
    <w:rsid w:val="00E14AF3"/>
    <w:rsid w:val="00E21302"/>
    <w:rsid w:val="00E259F9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6C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6C6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0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9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6C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6C6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0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9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St-1284/2015</izvorni_sadrzaj>
    <derivirana_varijabla naziv="DomainObject.Predmet.OznakaBroj_1">St-1284/2015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SYNAPSIS INFORMACIJSKE TEHNOLOGIJE za računalne i srodne djelatnosti društvo s ograničenom odgovornošću</izvorni_sadrzaj>
    <derivirana_varijabla naziv="DomainObject.Predmet.ProtustrankaFormated_1">  SYNAPSIS INFORMACIJSKE TEHNOLOGIJE za računalne i srodne djelatnosti društvo s ograničenom odgovornošću</derivirana_varijabla>
  </DomainObject.Predmet.ProtustrankaFormated>
  <DomainObject.Predmet.ProtustrankaFormatedOIB>
    <izvorni_sadrzaj>  SYNAPSIS INFORMACIJSKE TEHNOLOGIJE za računalne i srodne djelatnosti društvo s ograničenom odgovornošću, OIB 70522899540</izvorni_sadrzaj>
    <derivirana_varijabla naziv="DomainObject.Predmet.ProtustrankaFormatedOIB_1">  SYNAPSIS INFORMACIJSKE TEHNOLOGIJE za računalne i srodne djelatnosti društvo s ograničenom odgovornošću, OIB 70522899540</derivirana_varijabla>
  </DomainObject.Predmet.ProtustrankaFormatedOIB>
  <DomainObject.Predmet.ProtustrankaFormatedWithAdress>
    <izvorni_sadrzaj> SYNAPSIS INFORMACIJSKE TEHNOLOGIJE za računalne i srodne djelatnosti društvo s ograničenom odgovornošću, Ruđera Boškovića 13, 21000 Split</izvorni_sadrzaj>
    <derivirana_varijabla naziv="DomainObject.Predmet.ProtustrankaFormatedWithAdress_1"> SYNAPSIS INFORMACIJSKE TEHNOLOGIJE za računalne i srodne djelatnosti društvo s ograničenom odgovornošću, Ruđera Boškovića 13, 21000 Split</derivirana_varijabla>
  </DomainObject.Predmet.ProtustrankaFormatedWithAdress>
  <DomainObject.Predmet.ProtustrankaFormatedWithAdressOIB>
    <izvorni_sadrzaj> SYNAPSIS INFORMACIJSKE TEHNOLOGIJE za računalne i srodne djelatnosti društvo s ograničenom odgovornošću, OIB 70522899540, Ruđera Boškovića 13, 21000 Split</izvorni_sadrzaj>
    <derivirana_varijabla naziv="DomainObject.Predmet.ProtustrankaFormatedWithAdressOIB_1"> SYNAPSIS INFORMACIJSKE TEHNOLOGIJE za računalne i srodne djelatnosti društvo s ograničenom odgovornošću, OIB 70522899540, Ruđera Boškovića 13, 21000 Split</derivirana_varijabla>
  </DomainObject.Predmet.ProtustrankaFormatedWithAdressOIB>
  <DomainObject.Predmet.ProtustrankaWithAdress>
    <izvorni_sadrzaj>SYNAPSIS INFORMACIJSKE TEHNOLOGIJE za računalne i srodne djelatnosti društvo s ograničenom odgovornošću Ruđera Boškovića 13, 21000 Split</izvorni_sadrzaj>
    <derivirana_varijabla naziv="DomainObject.Predmet.ProtustrankaWithAdress_1">SYNAPSIS INFORMACIJSKE TEHNOLOGIJE za računalne i srodne djelatnosti društvo s ograničenom odgovornošću Ruđera Boškovića 13, 21000 Split</derivirana_varijabla>
  </DomainObject.Predmet.ProtustrankaWithAdress>
  <DomainObject.Predmet.ProtustrankaWithAdressOIB>
    <izvorni_sadrzaj>SYNAPSIS INFORMACIJSKE TEHNOLOGIJE za računalne i srodne djelatnosti društvo s ograničenom odgovornošću, OIB 70522899540, Ruđera Boškovića 13, 21000 Split</izvorni_sadrzaj>
    <derivirana_varijabla naziv="DomainObject.Predmet.ProtustrankaWithAdressOIB_1">SYNAPSIS INFORMACIJSKE TEHNOLOGIJE za računalne i srodne djelatnosti društvo s ograničenom odgovornošću, OIB 70522899540, Ruđera Boškovića 13, 21000 Split</derivirana_varijabla>
  </DomainObject.Predmet.ProtustrankaWithAdressOIB>
  <DomainObject.Predmet.ProtustrankaNazivFormated>
    <izvorni_sadrzaj>SYNAPSIS INFORMACIJSKE TEHNOLOGIJE za računalne i srodne djelatnosti društvo s ograničenom odgovornošću</izvorni_sadrzaj>
    <derivirana_varijabla naziv="DomainObject.Predmet.ProtustrankaNazivFormated_1">SYNAPSIS INFORMACIJSKE TEHNOLOGIJE za računalne i srodne djelatnosti društvo s ograničenom odgovornošću</derivirana_varijabla>
  </DomainObject.Predmet.ProtustrankaNazivFormated>
  <DomainObject.Predmet.ProtustrankaNazivFormatedOIB>
    <izvorni_sadrzaj>SYNAPSIS INFORMACIJSKE TEHNOLOGIJE za računalne i srodne djelatnosti društvo s ograničenom odgovornošću, OIB 70522899540</izvorni_sadrzaj>
    <derivirana_varijabla naziv="DomainObject.Predmet.ProtustrankaNazivFormatedOIB_1">SYNAPSIS INFORMACIJSKE TEHNOLOGIJE za računalne i srodne djelatnosti društvo s ograničenom odgovornošću, OIB 70522899540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50307.76</izvorni_sadrzaj>
    <derivirana_varijabla naziv="DomainObject.Predmet.TrenutnaVrijednost_1">50307.76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SYNAPSIS INFORMACIJSKE TEHNOLOGIJE za računalne i srodne djelatnosti društvo s ograničenom odgovornošću</item>
    </izvorni_sadrzaj>
    <derivirana_varijabla naziv="DomainObject.Predmet.ProtuStrankaListFormated_1">
      <item>SYNAPSIS INFORMACIJSKE TEHNOLOGIJE za računalne i srodne djelatnosti društvo s ograničenom odgovornošću</item>
    </derivirana_varijabla>
  </DomainObject.Predmet.ProtuStrankaListFormated>
  <DomainObject.Predmet.ProtuStrankaListFormatedOIB>
    <izvorni_sadrzaj>
      <item>SYNAPSIS INFORMACIJSKE TEHNOLOGIJE za računalne i srodne djelatnosti društvo s ograničenom odgovornošću, OIB 70522899540</item>
    </izvorni_sadrzaj>
    <derivirana_varijabla naziv="DomainObject.Predmet.ProtuStrankaListFormatedOIB_1">
      <item>SYNAPSIS INFORMACIJSKE TEHNOLOGIJE za računalne i srodne djelatnosti društvo s ograničenom odgovornošću, OIB 70522899540</item>
    </derivirana_varijabla>
  </DomainObject.Predmet.ProtuStrankaListFormatedOIB>
  <DomainObject.Predmet.ProtuStrankaListFormatedWithAdress>
    <izvorni_sadrzaj>
      <item>SYNAPSIS INFORMACIJSKE TEHNOLOGIJE za računalne i srodne djelatnosti društvo s ograničenom odgovornošću, Ruđera Boškovića 13, 21000 Split</item>
    </izvorni_sadrzaj>
    <derivirana_varijabla naziv="DomainObject.Predmet.ProtuStrankaListFormatedWithAdress_1">
      <item>SYNAPSIS INFORMACIJSKE TEHNOLOGIJE za računalne i srodne djelatnosti društvo s ograničenom odgovornošću, Ruđera Boškovića 13, 21000 Split</item>
    </derivirana_varijabla>
  </DomainObject.Predmet.ProtuStrankaListFormatedWithAdress>
  <DomainObject.Predmet.ProtuStrankaListFormatedWithAdressOIB>
    <izvorni_sadrzaj>
      <item>SYNAPSIS INFORMACIJSKE TEHNOLOGIJE za računalne i srodne djelatnosti društvo s ograničenom odgovornošću, OIB 70522899540, Ruđera Boškovića 13, 21000 Split</item>
    </izvorni_sadrzaj>
    <derivirana_varijabla naziv="DomainObject.Predmet.ProtuStrankaListFormatedWithAdressOIB_1">
      <item>SYNAPSIS INFORMACIJSKE TEHNOLOGIJE za računalne i srodne djelatnosti društvo s ograničenom odgovornošću, OIB 70522899540, Ruđera Boškovića 13, 21000 Split</item>
    </derivirana_varijabla>
  </DomainObject.Predmet.ProtuStrankaListFormatedWithAdressOIB>
  <DomainObject.Predmet.ProtuStrankaListNazivFormated>
    <izvorni_sadrzaj>
      <item>SYNAPSIS INFORMACIJSKE TEHNOLOGIJE za računalne i srodne djelatnosti društvo s ograničenom odgovornošću</item>
    </izvorni_sadrzaj>
    <derivirana_varijabla naziv="DomainObject.Predmet.ProtuStrankaListNazivFormated_1">
      <item>SYNAPSIS INFORMACIJSKE TEHNOLOGIJE za računalne i srodne djelatnosti društvo s ograničenom odgovornošću</item>
    </derivirana_varijabla>
  </DomainObject.Predmet.ProtuStrankaListNazivFormated>
  <DomainObject.Predmet.ProtuStrankaListNazivFormatedOIB>
    <izvorni_sadrzaj>
      <item>SYNAPSIS INFORMACIJSKE TEHNOLOGIJE za računalne i srodne djelatnosti društvo s ograničenom odgovornošću, OIB 70522899540</item>
    </izvorni_sadrzaj>
    <derivirana_varijabla naziv="DomainObject.Predmet.ProtuStrankaListNazivFormatedOIB_1">
      <item>SYNAPSIS INFORMACIJSKE TEHNOLOGIJE za računalne i srodne djelatnosti društvo s ograničenom odgovornošću, OIB 70522899540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SYNAPSIS INFORMACIJSKE TEHNOLOGIJE za računalne i srodne djelatnosti društvo s ograničenom odgovornošću</izvorni_sadrzaj>
    <derivirana_varijabla naziv="DomainObject.Predmet.ProtustrankaIDrugi_1">SYNAPSIS INFORMACIJSKE TEHNOLOGIJE za računalne i srodne djelatnosti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SYNAPSIS INFORMACIJSKE TEHNOLOGIJE za računalne i srodne djelatnosti društvo s ograničenom odgovornošću, OIB 70522899540, Ruđera Boškovića 13, 21000 Split</izvorni_sadrzaj>
    <derivirana_varijabla naziv="DomainObject.Predmet.ProtustrankaIDrugiAdressOIB_1">SYNAPSIS INFORMACIJSKE TEHNOLOGIJE za računalne i srodne djelatnosti društvo s ograničenom odgovornošću, OIB 70522899540, Ruđera Boškovića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SYNAPSIS INFORMACIJSKE TEHNOLOGIJE za računalne i srodne djelatnosti društvo s ograničenom odgovornošću</item>
      <item>FINANCIJSKA AGENCIJA RC SPLIT</item>
    </izvorni_sadrzaj>
    <derivirana_varijabla naziv="DomainObject.Predmet.SudioniciListNaziv_1">
      <item>SYNAPSIS INFORMACIJSKE TEHNOLOGIJE za računalne i srodne djelatnosti društvo s ograničenom odgovornošću</item>
      <item>FINANCIJSKA AGENCIJA RC SPLIT</item>
    </derivirana_varijabla>
  </DomainObject.Predmet.SudioniciListNaziv>
  <DomainObject.Predmet.SudioniciListAdressOIB>
    <izvorni_sadrzaj>
      <item>SYNAPSIS INFORMACIJSKE TEHNOLOGIJE za računalne i srodne djelatnosti društvo s ograničenom odgovornošću, OIB 70522899540, Ruđera Boškovića 13,21000 Split</item>
      <item>FINANCIJSKA AGENCIJA RC SPLIT, OIB 85821130368, Mažuranićevo šetalište 24b,21000 Split</item>
    </izvorni_sadrzaj>
    <derivirana_varijabla naziv="DomainObject.Predmet.SudioniciListAdressOIB_1">
      <item>SYNAPSIS INFORMACIJSKE TEHNOLOGIJE za računalne i srodne djelatnosti društvo s ograničenom odgovornošću, OIB 70522899540, Ruđera Boškovića 13,21000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70522899540</item>
      <item>, OIB 85821130368</item>
    </izvorni_sadrzaj>
    <derivirana_varijabla naziv="DomainObject.Predmet.SudioniciListNazivOIB_1">
      <item>, OIB 70522899540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611</properties:Words>
  <properties:Characters>3397</properties:Characters>
  <properties:Lines>105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2016-01-25T10:37:00Z</dcterms:created>
  <dc:creator>Lari Glavaš</dc:creator>
  <cp:lastModifiedBy>Lari Glavaš</cp:lastModifiedBy>
  <cp:lastPrinted>2016-01-25T10:37:00Z</cp:lastPrinted>
  <dcterms:modified xmlns:xsi="http://www.w3.org/2001/XMLSchema-instance" xsi:type="dcterms:W3CDTF">2016-01-25T10:38:00Z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