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b9d5" w14:paraId="5a4b9d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634922">
        <w:rPr>
          <w:rFonts w:cs="Times New Roman"/>
        </w:rPr>
        <w:t xml:space="preserve"> LJUSKA d.o.o., Varaždin, Preradovićeva 1, OIB: 36598693531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51758" w:rsidP="005F7221" w:rsidR="005F7221" w:rsidRPr="00412CB1">
      <w:pPr>
        <w:jc w:val="center"/>
        <w:rPr>
          <w:b/>
        </w:rPr>
      </w:pPr>
      <w:r>
        <w:rPr>
          <w:b/>
        </w:rPr>
        <w:t>4.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634922">
        <w:rPr>
          <w:b/>
        </w:rPr>
        <w:t>08,15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634922">
        <w:t>Vladimir Huđek, Varaždin, Preradovićeva 1,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634922">
        <w:rPr>
          <w:rFonts w:cs="Times New Roman"/>
        </w:rPr>
        <w:t xml:space="preserve">LJUSKA d.o.o., Varaždin, Preradovićeva 1,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3D6194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634922">
        <w:t xml:space="preserve"> Vladimiru Huđek, Varaždin, Preradovićeva 1, OIB: 88422746735</w:t>
      </w:r>
      <w:r w:rsidR="003D6194">
        <w:t>,</w:t>
      </w:r>
      <w:r w:rsidR="00B647CC">
        <w:t xml:space="preserve"> </w:t>
      </w:r>
      <w:r w:rsidRPr="00412CB1">
        <w:t xml:space="preserve">da na zakazano ročište kod ovoga suda, </w:t>
      </w:r>
      <w:r w:rsidR="00351758">
        <w:t>4. svibnja</w:t>
      </w:r>
      <w:r>
        <w:t xml:space="preserve"> 2016. u </w:t>
      </w:r>
      <w:r w:rsidR="00634922">
        <w:t>08,15</w:t>
      </w:r>
      <w:r w:rsidRPr="00412CB1">
        <w:t xml:space="preserve"> sati, dostavi javnobilježnički ovjerovljen prokazni popis imovine za dužnika</w:t>
      </w:r>
      <w:r w:rsidR="00634922">
        <w:t xml:space="preserve"> </w:t>
      </w:r>
      <w:r w:rsidR="00634922">
        <w:rPr>
          <w:rFonts w:cs="Times New Roman"/>
        </w:rPr>
        <w:t>LJUSKA d.o.o., Varaždin, Preradovićeva 1, OIB: 36598693531</w:t>
      </w:r>
      <w:r w:rsidR="00673706">
        <w:rPr>
          <w:rFonts w:cs="Times New Roman"/>
        </w:rPr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634922">
        <w:rPr>
          <w:rFonts w:cs="Times New Roman"/>
        </w:rPr>
        <w:t xml:space="preserve">LJUSKA d.o.o., Varaždin, Preradovićeva 1, 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634922">
        <w:t>Vladimir Huđek, Varaždin, Preradovićeva 1,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B57" w:rsidP="00BA0147" w:rsidR="00144B57">
      <w:r>
        <w:separator/>
      </w:r>
    </w:p>
  </w:endnote>
  <w:endnote w:id="0" w:type="continuationSeparator">
    <w:p w:rsidRDefault="00144B57" w:rsidP="00BA0147" w:rsidR="00144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B57" w:rsidP="00BA0147" w:rsidR="00144B57">
      <w:r>
        <w:separator/>
      </w:r>
    </w:p>
  </w:footnote>
  <w:footnote w:id="0" w:type="continuationSeparator">
    <w:p w:rsidRDefault="00144B57" w:rsidP="00BA0147" w:rsidR="00144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2827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634922">
      <w:t>450/16-3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634922">
      <w:t>450/16-3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8708D"/>
    <w:rsid w:val="000B2748"/>
    <w:rsid w:val="000B44AC"/>
    <w:rsid w:val="000C472A"/>
    <w:rsid w:val="000F55DF"/>
    <w:rsid w:val="00114F1F"/>
    <w:rsid w:val="00144B57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1758"/>
    <w:rsid w:val="00352B19"/>
    <w:rsid w:val="003538D1"/>
    <w:rsid w:val="0036084A"/>
    <w:rsid w:val="00363E19"/>
    <w:rsid w:val="00377F5F"/>
    <w:rsid w:val="003A689F"/>
    <w:rsid w:val="003B3055"/>
    <w:rsid w:val="003D04B7"/>
    <w:rsid w:val="003D6194"/>
    <w:rsid w:val="003F0BEA"/>
    <w:rsid w:val="00434E0B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34922"/>
    <w:rsid w:val="00640372"/>
    <w:rsid w:val="00666C4B"/>
    <w:rsid w:val="00673706"/>
    <w:rsid w:val="00681854"/>
    <w:rsid w:val="00695D0C"/>
    <w:rsid w:val="006A7110"/>
    <w:rsid w:val="006B57C6"/>
    <w:rsid w:val="006B5EF7"/>
    <w:rsid w:val="006C5FEF"/>
    <w:rsid w:val="006D7316"/>
    <w:rsid w:val="00720601"/>
    <w:rsid w:val="0072529F"/>
    <w:rsid w:val="007470CB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42827"/>
    <w:rsid w:val="009668AE"/>
    <w:rsid w:val="00970E9C"/>
    <w:rsid w:val="009A7FC2"/>
    <w:rsid w:val="009C0AFE"/>
    <w:rsid w:val="009F187F"/>
    <w:rsid w:val="009F4BEF"/>
    <w:rsid w:val="00AC55E9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EB716C"/>
    <w:rsid w:val="00EC67C5"/>
    <w:rsid w:val="00EF4A38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42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42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St-450/2016-3</izvorni_sadrzaj>
    <derivirana_varijabla naziv="DomainObject.Oznaka_1">St-450/2016-3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LJUSKA društvo s ograničenom odgovornošću za trgovinu i usluge</izvorni_sadrzaj>
    <derivirana_varijabla naziv="DomainObject.Predmet.ProtustrankaFormated_1">  LJUSKA društvo s ograničenom odgovornošću za trgovinu i usluge</derivirana_varijabla>
  </DomainObject.Predmet.ProtustrankaFormated>
  <DomainObject.Predmet.ProtustrankaFormatedOIB>
    <izvorni_sadrzaj>  LJUSKA društvo s ograničenom odgovornošću za trgovinu i usluge, OIB 36598693531</izvorni_sadrzaj>
    <derivirana_varijabla naziv="DomainObject.Predmet.ProtustrankaFormatedOIB_1">  LJUSKA društvo s ograničenom odgovornošću za trgovinu i usluge, OIB 36598693531</derivirana_varijabla>
  </DomainObject.Predmet.ProtustrankaFormatedOIB>
  <DomainObject.Predmet.ProtustrankaFormatedWithAdress>
    <izvorni_sadrzaj> LJUSKA društvo s ograničenom odgovornošću za trgovinu i usluge, Preradovićeva 1, 42000 Varaždin</izvorni_sadrzaj>
    <derivirana_varijabla naziv="DomainObject.Predmet.ProtustrankaFormatedWithAdress_1"> LJUSKA društvo s ograničenom odgovornošću za trgovinu i usluge, Preradovićeva 1, 42000 Varaždin</derivirana_varijabla>
  </DomainObject.Predmet.ProtustrankaFormatedWithAdress>
  <DomainObject.Predmet.ProtustrankaFormatedWithAdressOIB>
    <izvorni_sadrzaj> LJUSKA društvo s ograničenom odgovornošću za trgovinu i usluge, OIB 36598693531, Preradovićeva 1, 42000 Varaždin</izvorni_sadrzaj>
    <derivirana_varijabla naziv="DomainObject.Predmet.ProtustrankaFormatedWithAdressOIB_1"> LJUSKA društvo s ograničenom odgovornošću za trgovinu i usluge, OIB 36598693531, Preradovićeva 1, 42000 Varaždin</derivirana_varijabla>
  </DomainObject.Predmet.ProtustrankaFormatedWithAdressOIB>
  <DomainObject.Predmet.ProtustrankaWithAdress>
    <izvorni_sadrzaj>LJUSKA društvo s ograničenom odgovornošću za trgovinu i usluge Preradovićeva 1, 42000 Varaždin</izvorni_sadrzaj>
    <derivirana_varijabla naziv="DomainObject.Predmet.ProtustrankaWithAdress_1">LJUSKA društvo s ograničenom odgovornošću za trgovinu i usluge Preradovićeva 1, 42000 Varaždin</derivirana_varijabla>
  </DomainObject.Predmet.ProtustrankaWithAdress>
  <DomainObject.Predmet.ProtustrankaWithAdressOIB>
    <izvorni_sadrzaj>LJUSKA društvo s ograničenom odgovornošću za trgovinu i usluge, OIB 36598693531, Preradovićeva 1, 42000 Varaždin</izvorni_sadrzaj>
    <derivirana_varijabla naziv="DomainObject.Predmet.ProtustrankaWithAdressOIB_1">LJUSKA društvo s ograničenom odgovornošću za trgovinu i usluge, OIB 36598693531, Preradovićeva 1, 42000 Varaždin</derivirana_varijabla>
  </DomainObject.Predmet.ProtustrankaWithAdressOIB>
  <DomainObject.Predmet.ProtustrankaNazivFormated>
    <izvorni_sadrzaj>LJUSKA društvo s ograničenom odgovornošću za trgovinu i usluge</izvorni_sadrzaj>
    <derivirana_varijabla naziv="DomainObject.Predmet.ProtustrankaNazivFormated_1">LJUSKA društvo s ograničenom odgovornošću za trgovinu i usluge</derivirana_varijabla>
  </DomainObject.Predmet.ProtustrankaNazivFormated>
  <DomainObject.Predmet.ProtustrankaNazivFormatedOIB>
    <izvorni_sadrzaj>LJUSKA društvo s ograničenom odgovornošću za trgovinu i usluge, OIB 36598693531</izvorni_sadrzaj>
    <derivirana_varijabla naziv="DomainObject.Predmet.ProtustrankaNazivFormatedOIB_1">LJUSKA društvo s ograničenom odgovornošću za trgovinu i usluge, OIB 36598693531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42129.60</izvorni_sadrzaj>
    <derivirana_varijabla naziv="DomainObject.Predmet.TrenutnaVrijednost_1">42129.60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LJUSKA društvo s ograničenom odgovornošću za trgovinu i usluge</item>
    </izvorni_sadrzaj>
    <derivirana_varijabla naziv="DomainObject.Predmet.ProtuStrankaListFormated_1">
      <item>LJUSKA društvo s ograničenom odgovornošću za trgovinu i usluge</item>
    </derivirana_varijabla>
  </DomainObject.Predmet.ProtuStrankaListFormated>
  <DomainObject.Predmet.ProtuStrankaListFormatedOIB>
    <izvorni_sadrzaj>
      <item>LJUSKA društvo s ograničenom odgovornošću za trgovinu i usluge, OIB 36598693531</item>
    </izvorni_sadrzaj>
    <derivirana_varijabla naziv="DomainObject.Predmet.ProtuStrankaListFormatedOIB_1">
      <item>LJUSKA društvo s ograničenom odgovornošću za trgovinu i usluge, OIB 36598693531</item>
    </derivirana_varijabla>
  </DomainObject.Predmet.ProtuStrankaListFormatedOIB>
  <DomainObject.Predmet.ProtuStrankaListFormatedWithAdress>
    <izvorni_sadrzaj>
      <item>LJUSKA društvo s ograničenom odgovornošću za trgovinu i usluge, Preradovićeva 1, 42000 Varaždin</item>
    </izvorni_sadrzaj>
    <derivirana_varijabla naziv="DomainObject.Predmet.ProtuStrankaListFormatedWithAdress_1">
      <item>LJUSKA društvo s ograničenom odgovornošću za trgovinu i usluge, Preradovićeva 1, 42000 Varaždin</item>
    </derivirana_varijabla>
  </DomainObject.Predmet.ProtuStrankaListFormatedWithAdress>
  <DomainObject.Predmet.ProtuStrankaListFormatedWithAdressOIB>
    <izvorni_sadrzaj>
      <item>LJUSKA društvo s ograničenom odgovornošću za trgovinu i usluge, OIB 36598693531, Preradovićeva 1, 42000 Varaždin</item>
    </izvorni_sadrzaj>
    <derivirana_varijabla naziv="DomainObject.Predmet.ProtuStrankaListFormatedWithAdressOIB_1">
      <item>LJUSKA društvo s ograničenom odgovornošću za trgovinu i usluge, OIB 36598693531, Preradovićeva 1, 42000 Varaždin</item>
    </derivirana_varijabla>
  </DomainObject.Predmet.ProtuStrankaListFormatedWithAdressOIB>
  <DomainObject.Predmet.ProtuStrankaListNazivFormated>
    <izvorni_sadrzaj>
      <item>LJUSKA društvo s ograničenom odgovornošću za trgovinu i usluge</item>
    </izvorni_sadrzaj>
    <derivirana_varijabla naziv="DomainObject.Predmet.ProtuStrankaListNazivFormated_1">
      <item>LJUSKA društvo s ograničenom odgovornošću za trgovinu i usluge</item>
    </derivirana_varijabla>
  </DomainObject.Predmet.ProtuStrankaListNazivFormated>
  <DomainObject.Predmet.ProtuStrankaListNazivFormatedOIB>
    <izvorni_sadrzaj>
      <item>LJUSKA društvo s ograničenom odgovornošću za trgovinu i usluge, OIB 36598693531</item>
    </izvorni_sadrzaj>
    <derivirana_varijabla naziv="DomainObject.Predmet.ProtuStrankaListNazivFormatedOIB_1">
      <item>LJUSKA društvo s ograničenom odgovornošću za trgovinu i usluge, OIB 36598693531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St-450/2016-3</izvorni_sadrzaj>
    <derivirana_varijabla naziv="DomainObject.PoslovniBrojDokumenta_1">St-450/2016-3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LJUSKA društvo s ograničenom odgovornošću za trgovinu i usluge</izvorni_sadrzaj>
    <derivirana_varijabla naziv="DomainObject.Predmet.ProtustrankaIDrugi_1">LJUSKA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LJUSKA društvo s ograničenom odgovornošću za trgovinu i usluge, OIB 36598693531, Preradovićeva 1, 42000 Varaždin</izvorni_sadrzaj>
    <derivirana_varijabla naziv="DomainObject.Predmet.ProtustrankaIDrugiAdressOIB_1">LJUSKA društvo s ograničenom odgovornošću za trgovinu i usluge, OIB 36598693531, Preradovićeva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LJUSKA društvo s ograničenom odgovornošću za trgovinu i usluge</item>
      <item>Sudski registar</item>
    </izvorni_sadrzaj>
    <derivirana_varijabla naziv="DomainObject.Predmet.SudioniciListNaziv_1">
      <item>Financijska agencija</item>
      <item>LJUSKA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LJUSKA društvo s ograničenom odgovornošću za trgovinu i usluge, OIB 36598693531, Preradovićeva 1,42000 Varaždin</item>
      <item>Sudski registar</item>
    </izvorni_sadrzaj>
    <derivirana_varijabla naziv="DomainObject.Predmet.SudioniciListAdressOIB_1">
      <item>Financijska agencija, OIB 85821130368, A. Cesarca 2,42000 Varaždin</item>
      <item>LJUSKA društvo s ograničenom odgovornošću za trgovinu i usluge, OIB 36598693531, Preradovićeva 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36598693531</item>
      <item>, OIB null</item>
    </izvorni_sadrzaj>
    <derivirana_varijabla naziv="DomainObject.Predmet.SudioniciListNazivOIB_1">
      <item>, OIB 85821130368</item>
      <item>, OIB 36598693531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89332-9F89-4875-85E8-88FF606B3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1987</properties:Characters>
  <properties:Lines>64</properties:Lines>
  <properties:Paragraphs>28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2016-03-21T12:37:00Z</cp:lastPrinted>
  <dcterms:modified xmlns:xsi="http://www.w3.org/2001/XMLSchema-instance" xsi:type="dcterms:W3CDTF">2016-03-21T12:37:00Z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