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da2b" w14:paraId="949da2b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</w:t>
      </w:r>
      <w:r w:rsidR="00901A60">
        <w:t>4</w:t>
      </w:r>
      <w:r w:rsidR="000101B5">
        <w:t>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F7232C" w:rsidRPr="00F7232C">
        <w:t>DODIĆ STILIST j.d.o.o.</w:t>
      </w:r>
      <w:r w:rsidR="00F7232C">
        <w:t xml:space="preserve">, Zagreb, </w:t>
      </w:r>
      <w:proofErr w:type="spellStart"/>
      <w:r w:rsidR="00F7232C">
        <w:t>Zametska</w:t>
      </w:r>
      <w:proofErr w:type="spellEnd"/>
      <w:r w:rsidR="00F7232C">
        <w:t xml:space="preserve"> ulica 1, MBS: </w:t>
      </w:r>
      <w:r w:rsidR="00F7232C" w:rsidRPr="00F7232C">
        <w:t>080969768</w:t>
      </w:r>
      <w:r w:rsidR="00F7232C">
        <w:t xml:space="preserve">, OIB: </w:t>
      </w:r>
      <w:r w:rsidR="00F7232C" w:rsidRPr="00F7232C">
        <w:t>91791384765</w:t>
      </w:r>
      <w:r w:rsidR="00F7232C">
        <w:t>,</w:t>
      </w:r>
      <w:r w:rsidR="00C34651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7232C">
        <w:t xml:space="preserve">DODIĆ STILIST j.d.o.o., Zagreb, </w:t>
      </w:r>
      <w:proofErr w:type="spellStart"/>
      <w:r w:rsidR="00F7232C">
        <w:t>Zametska</w:t>
      </w:r>
      <w:proofErr w:type="spellEnd"/>
      <w:r w:rsidR="00F7232C">
        <w:t xml:space="preserve"> ulica 1, MBS: 080969768, OIB: 91791384765, </w:t>
      </w:r>
      <w:r>
        <w:t>na temelju neizvršenih osnova za plaćanje iznosi</w:t>
      </w:r>
      <w:r w:rsidR="00554444">
        <w:t xml:space="preserve"> </w:t>
      </w:r>
      <w:r w:rsidR="00C34651">
        <w:t>2</w:t>
      </w:r>
      <w:r w:rsidR="00A54331">
        <w:t>2.052,84</w:t>
      </w:r>
      <w:r w:rsidR="00ED1045">
        <w:t xml:space="preserve">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375EF8">
        <w:t xml:space="preserve">Nikola </w:t>
      </w:r>
      <w:proofErr w:type="spellStart"/>
      <w:r w:rsidR="00375EF8">
        <w:t>Dodić</w:t>
      </w:r>
      <w:proofErr w:type="spellEnd"/>
      <w:r w:rsidR="00375EF8">
        <w:t xml:space="preserve">, OIB 29323175380, Zagreb,  </w:t>
      </w:r>
      <w:proofErr w:type="spellStart"/>
      <w:r w:rsidR="00375EF8">
        <w:t>Zametska</w:t>
      </w:r>
      <w:proofErr w:type="spellEnd"/>
      <w:r w:rsidR="00375EF8">
        <w:t xml:space="preserve"> 1, </w:t>
      </w:r>
      <w:r w:rsidR="00940E54">
        <w:t xml:space="preserve">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110</w:t>
      </w:r>
      <w:r w:rsidR="00F57871">
        <w:t>4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5242C2">
        <w:t>25</w:t>
      </w:r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2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5EF8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42C2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109B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4BDA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St-1104/2017-3</izvorni_sadrzaj>
    <derivirana_varijabla naziv="DomainObject.Oznaka_1">St-1104/2017-3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St-1104/2017</izvorni_sadrzaj>
    <derivirana_varijabla naziv="DomainObject.Predmet.OznakaBroj_1">St-1104/2017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DODIĆ STILIST j.d.o.o.</izvorni_sadrzaj>
    <derivirana_varijabla naziv="DomainObject.Predmet.ProtustrankaFormated_1">  DODIĆ STILIST j.d.o.o.</derivirana_varijabla>
  </DomainObject.Predmet.ProtustrankaFormated>
  <DomainObject.Predmet.ProtustrankaFormatedOIB>
    <izvorni_sadrzaj>  DODIĆ STILIST j.d.o.o., OIB 91791384765</izvorni_sadrzaj>
    <derivirana_varijabla naziv="DomainObject.Predmet.ProtustrankaFormatedOIB_1">  DODIĆ STILIST j.d.o.o., OIB 91791384765</derivirana_varijabla>
  </DomainObject.Predmet.ProtustrankaFormatedOIB>
  <DomainObject.Predmet.ProtustrankaFormatedWithAdress>
    <izvorni_sadrzaj> DODIĆ STILIST j.d.o.o., Zametska ulica 1, 10000 Zagreb</izvorni_sadrzaj>
    <derivirana_varijabla naziv="DomainObject.Predmet.ProtustrankaFormatedWithAdress_1"> DODIĆ STILIST j.d.o.o., Zametska ulica 1, 10000 Zagreb</derivirana_varijabla>
  </DomainObject.Predmet.ProtustrankaFormatedWithAdress>
  <DomainObject.Predmet.ProtustrankaFormatedWithAdressOIB>
    <izvorni_sadrzaj> DODIĆ STILIST j.d.o.o., OIB 91791384765, Zametska ulica 1, 10000 Zagreb</izvorni_sadrzaj>
    <derivirana_varijabla naziv="DomainObject.Predmet.ProtustrankaFormatedWithAdressOIB_1"> DODIĆ STILIST j.d.o.o., OIB 91791384765, Zametska ulica 1, 10000 Zagreb</derivirana_varijabla>
  </DomainObject.Predmet.ProtustrankaFormatedWithAdressOIB>
  <DomainObject.Predmet.ProtustrankaWithAdress>
    <izvorni_sadrzaj>DODIĆ STILIST j.d.o.o. Zametska ulica 1, 10000 Zagreb</izvorni_sadrzaj>
    <derivirana_varijabla naziv="DomainObject.Predmet.ProtustrankaWithAdress_1">DODIĆ STILIST j.d.o.o. Zametska ulica 1, 10000 Zagreb</derivirana_varijabla>
  </DomainObject.Predmet.ProtustrankaWithAdress>
  <DomainObject.Predmet.ProtustrankaWithAdressOIB>
    <izvorni_sadrzaj>DODIĆ STILIST j.d.o.o., OIB 91791384765, Zametska ulica 1, 10000 Zagreb</izvorni_sadrzaj>
    <derivirana_varijabla naziv="DomainObject.Predmet.ProtustrankaWithAdressOIB_1">DODIĆ STILIST j.d.o.o., OIB 91791384765, Zametska ulica 1, 10000 Zagreb</derivirana_varijabla>
  </DomainObject.Predmet.ProtustrankaWithAdressOIB>
  <DomainObject.Predmet.ProtustrankaNazivFormated>
    <izvorni_sadrzaj>DODIĆ STILIST j.d.o.o.</izvorni_sadrzaj>
    <derivirana_varijabla naziv="DomainObject.Predmet.ProtustrankaNazivFormated_1">DODIĆ STILIST j.d.o.o.</derivirana_varijabla>
  </DomainObject.Predmet.ProtustrankaNazivFormated>
  <DomainObject.Predmet.ProtustrankaNazivFormatedOIB>
    <izvorni_sadrzaj>DODIĆ STILIST j.d.o.o., OIB 91791384765</izvorni_sadrzaj>
    <derivirana_varijabla naziv="DomainObject.Predmet.ProtustrankaNazivFormatedOIB_1">DODIĆ STILIST j.d.o.o., OIB 91791384765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DODIĆ STILIST j.d.o.o.</item>
    </izvorni_sadrzaj>
    <derivirana_varijabla naziv="DomainObject.Predmet.ProtuStrankaListFormated_1">
      <item>DODIĆ STILIST j.d.o.o.</item>
    </derivirana_varijabla>
  </DomainObject.Predmet.ProtuStrankaListFormated>
  <DomainObject.Predmet.ProtuStrankaListFormatedOIB>
    <izvorni_sadrzaj>
      <item>DODIĆ STILIST j.d.o.o., OIB 91791384765</item>
    </izvorni_sadrzaj>
    <derivirana_varijabla naziv="DomainObject.Predmet.ProtuStrankaListFormatedOIB_1">
      <item>DODIĆ STILIST j.d.o.o., OIB 91791384765</item>
    </derivirana_varijabla>
  </DomainObject.Predmet.ProtuStrankaListFormatedOIB>
  <DomainObject.Predmet.ProtuStrankaListFormatedWithAdress>
    <izvorni_sadrzaj>
      <item>DODIĆ STILIST j.d.o.o., Zametska ulica 1, 10000 Zagreb</item>
    </izvorni_sadrzaj>
    <derivirana_varijabla naziv="DomainObject.Predmet.ProtuStrankaListFormatedWithAdress_1">
      <item>DODIĆ STILIST j.d.o.o., Zametska ulica 1, 10000 Zagreb</item>
    </derivirana_varijabla>
  </DomainObject.Predmet.ProtuStrankaListFormatedWithAdress>
  <DomainObject.Predmet.ProtuStrankaListFormatedWithAdressOIB>
    <izvorni_sadrzaj>
      <item>DODIĆ STILIST j.d.o.o., OIB 91791384765, Zametska ulica 1, 10000 Zagreb</item>
    </izvorni_sadrzaj>
    <derivirana_varijabla naziv="DomainObject.Predmet.ProtuStrankaListFormatedWithAdressOIB_1">
      <item>DODIĆ STILIST j.d.o.o., OIB 91791384765, Zametska ulica 1, 10000 Zagreb</item>
    </derivirana_varijabla>
  </DomainObject.Predmet.ProtuStrankaListFormatedWithAdressOIB>
  <DomainObject.Predmet.ProtuStrankaListNazivFormated>
    <izvorni_sadrzaj>
      <item>DODIĆ STILIST j.d.o.o.</item>
    </izvorni_sadrzaj>
    <derivirana_varijabla naziv="DomainObject.Predmet.ProtuStrankaListNazivFormated_1">
      <item>DODIĆ STILIST j.d.o.o.</item>
    </derivirana_varijabla>
  </DomainObject.Predmet.ProtuStrankaListNazivFormated>
  <DomainObject.Predmet.ProtuStrankaListNazivFormatedOIB>
    <izvorni_sadrzaj>
      <item>DODIĆ STILIST j.d.o.o., OIB 91791384765</item>
    </izvorni_sadrzaj>
    <derivirana_varijabla naziv="DomainObject.Predmet.ProtuStrankaListNazivFormatedOIB_1">
      <item>DODIĆ STILIST j.d.o.o., OIB 91791384765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St-1104/2017-3</izvorni_sadrzaj>
    <derivirana_varijabla naziv="DomainObject.PoslovniBrojDokumenta_1">St-1104/2017-3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DODIĆ STILIST j.d.o.o.</izvorni_sadrzaj>
    <derivirana_varijabla naziv="DomainObject.Predmet.ProtustrankaIDrugi_1">DODIĆ STILIST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DODIĆ STILIST j.d.o.o., OIB 91791384765, Zametska ulica 1, 10000 Zagreb</izvorni_sadrzaj>
    <derivirana_varijabla naziv="DomainObject.Predmet.ProtustrankaIDrugiAdressOIB_1">DODIĆ STILIST j.d.o.o., OIB 91791384765, Zametska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DODIĆ STILIST j.d.o.o.</item>
      <item>FINA Regionalni centar Zagreb</item>
    </izvorni_sadrzaj>
    <derivirana_varijabla naziv="DomainObject.Predmet.SudioniciListNaziv_1">
      <item>DODIĆ STILIST j.d.o.o.</item>
      <item>FINA Regionalni centar Zagreb</item>
    </derivirana_varijabla>
  </DomainObject.Predmet.SudioniciListNaziv>
  <DomainObject.Predmet.SudioniciListAdressOIB>
    <izvorni_sadrzaj>
      <item>DODIĆ STILIST j.d.o.o., OIB 91791384765, Zametska ulica 1,10000 Zagreb</item>
      <item>FINA Regionalni centar Zagreb, OIB 85821130368, Trg svibanjskih žrtava 1995. 1,10000 Zagreb</item>
    </izvorni_sadrzaj>
    <derivirana_varijabla naziv="DomainObject.Predmet.SudioniciListAdressOIB_1">
      <item>DODIĆ STILIST j.d.o.o., OIB 91791384765, Zametska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91791384765</item>
      <item>, OIB 85821130368</item>
    </izvorni_sadrzaj>
    <derivirana_varijabla naziv="DomainObject.Predmet.SudioniciListNazivOIB_1">
      <item>, OIB 91791384765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92E469-07C7-43DF-8268-E2783C2C6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2110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2017-08-02T07:02:00Z</dcterms:created>
  <dc:creator>Korisnik</dc:creator>
  <cp:lastModifiedBy>Sanja Ban</cp:lastModifiedBy>
  <cp:lastPrinted>2017-08-02T07:26:00Z</cp:lastPrinted>
  <dcterms:modified xmlns:xsi="http://www.w3.org/2001/XMLSchema-instance" xsi:type="dcterms:W3CDTF">2017-08-02T07:26:00Z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