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f04110e" w14:paraId="f04110e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>
      <w:pPr>
        <w:jc w:val="center"/>
      </w:pPr>
      <w:r w:rsidRPr="00CC1194">
        <w:t>R J E Š E N J E</w:t>
      </w:r>
    </w:p>
    <w:p w:rsidRDefault="005E7F6F" w:rsidP="00F957D4" w:rsidR="005E7F6F" w:rsidRPr="00CC1194">
      <w:pPr>
        <w:jc w:val="center"/>
      </w:pPr>
    </w:p>
    <w:p w:rsidRDefault="00DD34D8" w:rsidP="00DD34D8" w:rsidR="00DD34D8">
      <w:pPr>
        <w:jc w:val="both"/>
      </w:pPr>
    </w:p>
    <w:p w:rsidRDefault="001315CF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HRVATSKA, Ministarstvo financija, Porezna uprava, Područni ured Slavonija i Baranja, Porezno mjesto Vukovar, OIB: 18683136487, koju zastupa Županijsko državno odvjetništvo u Vukovaru, za otvaranje stečajnog postupka nad dužnikom NICOLE d.o.o., Cerić, Stjepana Radića 58, MBS: 050044039, OIB: 04444831934</w:t>
      </w:r>
      <w:r w:rsidR="00EE29A6">
        <w:rPr>
          <w:color w:val="000000"/>
        </w:rPr>
        <w:t xml:space="preserve">, dana </w:t>
      </w:r>
      <w:r w:rsidR="00FA4A32">
        <w:rPr>
          <w:color w:val="000000"/>
        </w:rPr>
        <w:t>18. prosinca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1315CF">
        <w:t>NICOLE d.o.o., Cerić, Stjepana Radića 58, MBS: 050044039, OIB: 04444831934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7120E1">
        <w:t>11</w:t>
      </w:r>
      <w:r w:rsidR="001315CF">
        <w:t>00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1315CF">
        <w:lastRenderedPageBreak/>
        <w:t>NICOLE d.o.o., Cerić, Stjepana Radića 58, MBS: 050044039, OIB: 04444831934</w:t>
      </w:r>
      <w:r w:rsidR="00702AA6">
        <w:t xml:space="preserve"> </w:t>
      </w:r>
      <w:r w:rsidR="00324B97">
        <w:t>održano</w:t>
      </w:r>
      <w:r w:rsidR="00E8200C">
        <w:t>g</w:t>
      </w:r>
      <w:r w:rsidR="00324B97">
        <w:t xml:space="preserve"> </w:t>
      </w:r>
      <w:r w:rsidR="00E721AF">
        <w:t>1</w:t>
      </w:r>
      <w:r w:rsidR="00CA1C57">
        <w:t>3</w:t>
      </w:r>
      <w:r w:rsidR="00A62878">
        <w:t>. prosinca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893A34">
      <w:pPr>
        <w:jc w:val="both"/>
      </w:pPr>
      <w:r>
        <w:t xml:space="preserve">     </w:t>
      </w:r>
    </w:p>
    <w:p w:rsidRDefault="0013611F" w:rsidP="004C187C" w:rsidR="0013611F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695B40">
        <w:t>2</w:t>
      </w:r>
      <w:r w:rsidR="00E65E44">
        <w:t>5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EF6" w:rsidR="00177EF6">
      <w:r>
        <w:separator/>
      </w:r>
    </w:p>
  </w:endnote>
  <w:endnote w:id="0" w:type="continuationSeparator">
    <w:p w:rsidRDefault="00177EF6" w:rsidR="00177E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EF6" w:rsidR="00177EF6">
      <w:r>
        <w:separator/>
      </w:r>
    </w:p>
  </w:footnote>
  <w:footnote w:id="0" w:type="continuationSeparator">
    <w:p w:rsidRDefault="00177EF6" w:rsidR="00177E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63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315CF" w:rsidP="005253BE" w:rsidR="0013611F">
    <w:pPr>
      <w:jc w:val="right"/>
      <w:rPr>
        <w:rFonts w:cs="Tahoma" w:hAnsi="Tahoma" w:ascii="Tahoma"/>
      </w:rPr>
    </w:pPr>
    <w:r>
      <w:t>Poslovni broj: 7 St-1100/18-23</w:t>
    </w:r>
  </w:p>
  <w:p w:rsidRDefault="00BF3E59" w:rsidP="005253BE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</w:p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1015B" w:rsidR="0071015B">
    <w:pPr>
      <w:jc w:val="right"/>
    </w:pPr>
    <w:r w:rsidRPr="00DE5F8A">
      <w:rPr>
        <w:rFonts w:cs="Tahoma" w:hAnsi="Tahoma" w:ascii="Tahoma"/>
      </w:rPr>
      <w:tab/>
    </w:r>
    <w:r w:rsidR="00B574FF">
      <w:t xml:space="preserve">Poslovni broj: </w:t>
    </w:r>
    <w:r w:rsidR="00D708EE">
      <w:t>7 St-1100</w:t>
    </w:r>
    <w:r w:rsidR="0071015B">
      <w:t>/18-</w:t>
    </w:r>
    <w:r w:rsidR="00D708EE">
      <w:t>23</w:t>
    </w:r>
  </w:p>
  <w:p w:rsidRDefault="00BB798A" w:rsidP="00BB798A" w:rsidR="00BB798A">
    <w:pPr>
      <w:jc w:val="right"/>
    </w:pPr>
  </w:p>
  <w:p w:rsidRDefault="00BF3E59" w:rsidP="007574DF" w:rsidR="00BF3E59" w:rsidRPr="00AE45C0"/>
  <w:p w:rsidRDefault="007E45D5" w:rsidR="007E45D5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5CF"/>
    <w:rsid w:val="0013197A"/>
    <w:rsid w:val="00134BCA"/>
    <w:rsid w:val="0013611F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77EF6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6C0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1949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160C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3BE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E7F6F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B40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2AA6"/>
    <w:rsid w:val="00704B18"/>
    <w:rsid w:val="00704DED"/>
    <w:rsid w:val="00706CA4"/>
    <w:rsid w:val="00707579"/>
    <w:rsid w:val="0071015B"/>
    <w:rsid w:val="00710C58"/>
    <w:rsid w:val="007120B5"/>
    <w:rsid w:val="007120E1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5D5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4ECD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0D2"/>
    <w:rsid w:val="00A557DF"/>
    <w:rsid w:val="00A55C55"/>
    <w:rsid w:val="00A56501"/>
    <w:rsid w:val="00A57AA7"/>
    <w:rsid w:val="00A61F1F"/>
    <w:rsid w:val="00A627AF"/>
    <w:rsid w:val="00A62878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6D2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98A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C57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894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1F54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8EE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076"/>
    <w:rsid w:val="00DE7A29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153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5E44"/>
    <w:rsid w:val="00E66DED"/>
    <w:rsid w:val="00E701E5"/>
    <w:rsid w:val="00E7072E"/>
    <w:rsid w:val="00E71858"/>
    <w:rsid w:val="00E721AF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314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45D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FB63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63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3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3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3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45D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FB63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63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3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3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3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5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535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38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62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08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07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4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769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St-1100/2018</izvorni_sadrzaj>
    <derivirana_varijabla naziv="DomainObject.Predmet.OznakaBroj_1">St-1100/2018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NICOLE društvo s ograničenom odgovornošću za proizvodnju, trgovinu i usluge zastupanog po punomoćniku Josip Čuljak</izvorni_sadrzaj>
    <derivirana_varijabla naziv="DomainObject.Predmet.ProtustrankaFormated_1">  NICOLE društvo s ograničenom odgovornošću za proizvodnju, trgovinu i usluge zastupanog po punomoćniku Josip Čuljak</derivirana_varijabla>
  </DomainObject.Predmet.ProtustrankaFormated>
  <DomainObject.Predmet.ProtustrankaFormatedOIB>
    <izvorni_sadrzaj>  NICOLE društvo s ograničenom odgovornošću za proizvodnju, trgovinu i usluge, OIB 04444831934 zastupanog po punomoćniku Josip Čuljak</izvorni_sadrzaj>
    <derivirana_varijabla naziv="DomainObject.Predmet.ProtustrankaFormatedOIB_1">  NICOLE društvo s ograničenom odgovornošću za proizvodnju, trgovinu i usluge, OIB 04444831934 zastupanog po punomoćniku Josip Čuljak</derivirana_varijabla>
  </DomainObject.Predmet.ProtustrankaFormatedOIB>
  <DomainObject.Predmet.ProtustrankaFormatedWithAdress>
    <izvorni_sadrzaj> NICOLE društvo s ograničenom odgovornošću za proizvodnju, trgovinu i usluge, Stjepana Radića 58, 32221 Cerić zastupanog po punomoćniku Josip Čuljak</izvorni_sadrzaj>
    <derivirana_varijabla naziv="DomainObject.Predmet.ProtustrankaFormatedWithAdress_1"> NICOLE društvo s ograničenom odgovornošću za proizvodnju, trgovinu i usluge, Stjepana Radića 58, 32221 Cerić zastupanog po punomoćniku Josip Čuljak</derivirana_varijabla>
  </DomainObject.Predmet.ProtustrankaFormatedWithAdress>
  <DomainObject.Predmet.ProtustrankaFormatedWithAdressOIB>
    <izvorni_sadrzaj> NICOLE društvo s ograničenom odgovornošću za proizvodnju, trgovinu i usluge, OIB 04444831934, Stjepana Radića 58, 32221 Cerić zastupanog po punomoćniku Josip Čuljak</izvorni_sadrzaj>
    <derivirana_varijabla naziv="DomainObject.Predmet.ProtustrankaFormatedWithAdressOIB_1"> NICOLE društvo s ograničenom odgovornošću za proizvodnju, trgovinu i usluge, OIB 04444831934, Stjepana Radića 58, 32221 Cerić zastupanog po punomoćniku Josip Čuljak</derivirana_varijabla>
  </DomainObject.Predmet.ProtustrankaFormatedWithAdressOIB>
  <DomainObject.Predmet.ProtustrankaWithAdress>
    <izvorni_sadrzaj>NICOLE društvo s ograničenom odgovornošću za proizvodnju, trgovinu i usluge Stjepana Radića 58, 32221 Cerić</izvorni_sadrzaj>
    <derivirana_varijabla naziv="DomainObject.Predmet.ProtustrankaWithAdress_1">NICOLE društvo s ograničenom odgovornošću za proizvodnju, trgovinu i usluge Stjepana Radića 58, 32221 Cerić</derivirana_varijabla>
  </DomainObject.Predmet.ProtustrankaWithAdress>
  <DomainObject.Predmet.ProtustrankaWithAdressOIB>
    <izvorni_sadrzaj>NICOLE društvo s ograničenom odgovornošću za proizvodnju, trgovinu i usluge, OIB 04444831934, Stjepana Radića 58, 32221 Cerić</izvorni_sadrzaj>
    <derivirana_varijabla naziv="DomainObject.Predmet.ProtustrankaWithAdressOIB_1">NICOLE društvo s ograničenom odgovornošću za proizvodnju, trgovinu i usluge, OIB 04444831934, Stjepana Radića 58, 32221 Cerić</derivirana_varijabla>
  </DomainObject.Predmet.ProtustrankaWithAdressOIB>
  <DomainObject.Predmet.ProtustrankaNazivFormated>
    <izvorni_sadrzaj>NICOLE društvo s ograničenom odgovornošću za proizvodnju, trgovinu i usluge</izvorni_sadrzaj>
    <derivirana_varijabla naziv="DomainObject.Predmet.ProtustrankaNazivFormated_1">NICOLE društvo s ograničenom odgovornošću za proizvodnju, trgovinu i usluge</derivirana_varijabla>
  </DomainObject.Predmet.ProtustrankaNazivFormated>
  <DomainObject.Predmet.ProtustrankaNazivFormatedOIB>
    <izvorni_sadrzaj>NICOLE društvo s ograničenom odgovornošću za proizvodnju, trgovinu i usluge, OIB 04444831934</izvorni_sadrzaj>
    <derivirana_varijabla naziv="DomainObject.Predmet.ProtustrankaNazivFormatedOIB_1">NICOLE društvo s ograničenom odgovornošću za proizvodnju, trgovinu i usluge, OIB 04444831934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Slavonije i Baranje Porezno mjesto Vukovar</izvorni_sadrzaj>
    <derivirana_varijabla naziv="DomainObject.Predmet.StrankaFormated_1">  RH MF PU Područni ured  Slavonije i Baranje Porezno mjesto Vukovar</derivirana_varijabla>
  </DomainObject.Predmet.StrankaFormated>
  <DomainObject.Predmet.StrankaFormatedOIB>
    <izvorni_sadrzaj>  RH MF PU Područni ured  Slavonije i Baranje Porezno mjesto Vukovar, OIB 18683136487</izvorni_sadrzaj>
    <derivirana_varijabla naziv="DomainObject.Predmet.StrankaFormatedOIB_1">  RH MF PU Područni ured  Slavonije i Baranje Porezno mjesto Vukovar, OIB 18683136487</derivirana_varijabla>
  </DomainObject.Predmet.StrankaFormatedOIB>
  <DomainObject.Predmet.StrankaFormatedWithAdress>
    <izvorni_sadrzaj> RH MF PU Područni ured  Slavonije i Baranje Porezno mjesto Vukovar</izvorni_sadrzaj>
    <derivirana_varijabla naziv="DomainObject.Predmet.StrankaFormatedWithAdress_1"> RH MF PU Područni ured  Slavonije i Baranje Porezno mjesto Vukovar</derivirana_varijabla>
  </DomainObject.Predmet.StrankaFormatedWithAdress>
  <DomainObject.Predmet.StrankaFormatedWithAdressOIB>
    <izvorni_sadrzaj> RH MF PU Područni ured  Slavonije i Baranje Porezno mjesto Vukovar, OIB 18683136487</izvorni_sadrzaj>
    <derivirana_varijabla naziv="DomainObject.Predmet.StrankaFormatedWithAdressOIB_1"> RH MF PU Područni ured  Slavonije i Baranje Porezno mjesto Vukovar, OIB 18683136487</derivirana_varijabla>
  </DomainObject.Predmet.StrankaFormatedWithAdressOIB>
  <DomainObject.Predmet.StrankaWithAdress>
    <izvorni_sadrzaj>RH MF PU Područni ured  Slavonije i Baranje Porezno mjesto Vukovar </izvorni_sadrzaj>
    <derivirana_varijabla naziv="DomainObject.Predmet.StrankaWithAdress_1">RH MF PU Područni ured  Slavonije i Baranje Porezno mjesto Vukovar </derivirana_varijabla>
  </DomainObject.Predmet.StrankaWithAdress>
  <DomainObject.Predmet.StrankaWithAdressOIB>
    <izvorni_sadrzaj>RH MF PU Područni ured  Slavonije i Baranje Porezno mjesto Vukovar, OIB 18683136487</izvorni_sadrzaj>
    <derivirana_varijabla naziv="DomainObject.Predmet.StrankaWithAdressOIB_1">RH MF PU Područni ured  Slavonije i Baranje Porezno mjesto Vukovar, OIB 18683136487</derivirana_varijabla>
  </DomainObject.Predmet.StrankaWithAdressOIB>
  <DomainObject.Predmet.StrankaNazivFormated>
    <izvorni_sadrzaj>RH MF PU Područni ured  Slavonije i Baranje Porezno mjesto Vukovar</izvorni_sadrzaj>
    <derivirana_varijabla naziv="DomainObject.Predmet.StrankaNazivFormated_1">RH MF PU Područni ured  Slavonije i Baranje Porezno mjesto Vukovar</derivirana_varijabla>
  </DomainObject.Predmet.StrankaNazivFormated>
  <DomainObject.Predmet.StrankaNazivFormatedOIB>
    <izvorni_sadrzaj>RH MF PU Područni ured  Slavonije i Baranje Porezno mjesto Vukovar, OIB 18683136487</izvorni_sadrzaj>
    <derivirana_varijabla naziv="DomainObject.Predmet.StrankaNazivFormatedOIB_1">RH MF PU Područni ured  Slavonije i Baranje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Slavonije i Baranje Porezno mjesto Vukovar</item>
    </izvorni_sadrzaj>
    <derivirana_varijabla naziv="DomainObject.Predmet.StrankaListFormated_1">
      <item>RH MF PU Područni ured  Slavonije i Baranje Porezno mjesto Vukovar</item>
    </derivirana_varijabla>
  </DomainObject.Predmet.StrankaListFormated>
  <DomainObject.Predmet.StrankaListFormatedOIB>
    <izvorni_sadrzaj>
      <item>RH MF PU Područni ured  Slavonije i Baranje Porezno mjesto Vukovar, OIB 18683136487</item>
    </izvorni_sadrzaj>
    <derivirana_varijabla naziv="DomainObject.Predmet.StrankaListFormatedOIB_1">
      <item>RH MF PU Područni ured  Slavonije i Baranje Porezno mjesto Vukovar, OIB 18683136487</item>
    </derivirana_varijabla>
  </DomainObject.Predmet.StrankaListFormatedOIB>
  <DomainObject.Predmet.StrankaListFormatedWithAdress>
    <izvorni_sadrzaj>
      <item>RH MF PU Područni ured  Slavonije i Baranje Porezno mjesto Vukovar</item>
    </izvorni_sadrzaj>
    <derivirana_varijabla naziv="DomainObject.Predmet.StrankaListFormatedWithAdress_1">
      <item>RH MF PU Područni ured  Slavonije i Baranje Porezno mjesto Vukovar</item>
    </derivirana_varijabla>
  </DomainObject.Predmet.StrankaListFormatedWithAdress>
  <DomainObject.Predmet.StrankaListFormatedWithAdressOIB>
    <izvorni_sadrzaj>
      <item>RH MF PU Područni ured  Slavonije i Baranje Porezno mjesto Vukovar, OIB 18683136487</item>
    </izvorni_sadrzaj>
    <derivirana_varijabla naziv="DomainObject.Predmet.StrankaListFormatedWithAdressOIB_1">
      <item>RH MF PU Područni ured  Slavonije i Baranje Porezno mjesto Vukovar, OIB 18683136487</item>
    </derivirana_varijabla>
  </DomainObject.Predmet.StrankaListFormatedWithAdressOIB>
  <DomainObject.Predmet.StrankaListNazivFormated>
    <izvorni_sadrzaj>
      <item>RH MF PU Područni ured  Slavonije i Baranje Porezno mjesto Vukovar</item>
    </izvorni_sadrzaj>
    <derivirana_varijabla naziv="DomainObject.Predmet.StrankaListNazivFormated_1">
      <item>RH MF PU Područni ured  Slavonije i Baranje Porezno mjesto Vukovar</item>
    </derivirana_varijabla>
  </DomainObject.Predmet.StrankaListNazivFormated>
  <DomainObject.Predmet.StrankaListNazivFormatedOIB>
    <izvorni_sadrzaj>
      <item>RH MF PU Područni ured  Slavonije i Baranje Porezno mjesto Vukovar, OIB 18683136487</item>
    </izvorni_sadrzaj>
    <derivirana_varijabla naziv="DomainObject.Predmet.StrankaListNazivFormatedOIB_1">
      <item>RH MF PU Područni ured  Slavonije i Baranje Porezno mjesto Vukovar, OIB 18683136487</item>
    </derivirana_varijabla>
  </DomainObject.Predmet.StrankaListNazivFormatedOIB>
  <DomainObject.Predmet.ProtuStrankaListFormated>
    <izvorni_sadrzaj>
      <item>NICOLE društvo s ograničenom odgovornošću za proizvodnju, trgovinu i usluge zastupanog po punomoćniku Josip Čuljak</item>
    </izvorni_sadrzaj>
    <derivirana_varijabla naziv="DomainObject.Predmet.ProtuStrankaListFormated_1">
      <item>NICOLE društvo s ograničenom odgovornošću za proizvodnju, trgovinu i usluge zastupanog po punomoćniku Josip Čuljak</item>
    </derivirana_varijabla>
  </DomainObject.Predmet.ProtuStrankaListFormated>
  <DomainObject.Predmet.ProtuStrankaListFormatedOIB>
    <izvorni_sadrzaj>
      <item>NICOLE društvo s ograničenom odgovornošću za proizvodnju, trgovinu i usluge, OIB 04444831934 zastupanog po punomoćniku Josip Čuljak</item>
    </izvorni_sadrzaj>
    <derivirana_varijabla naziv="DomainObject.Predmet.ProtuStrankaListFormatedOIB_1">
      <item>NICOLE društvo s ograničenom odgovornošću za proizvodnju, trgovinu i usluge, OIB 04444831934 zastupanog po punomoćniku Josip Čuljak</item>
    </derivirana_varijabla>
  </DomainObject.Predmet.ProtuStrankaListFormatedOIB>
  <DomainObject.Predmet.ProtuStrankaListFormatedWithAdress>
    <izvorni_sadrzaj>
      <item>NICOLE društvo s ograničenom odgovornošću za proizvodnju, trgovinu i usluge, Stjepana Radića 58, 32221 Cerić zastupanog po punomoćniku Josip Čuljak</item>
    </izvorni_sadrzaj>
    <derivirana_varijabla naziv="DomainObject.Predmet.ProtuStrankaListFormatedWithAdress_1">
      <item>NICOLE društvo s ograničenom odgovornošću za proizvodnju, trgovinu i usluge, Stjepana Radića 58, 32221 Cerić zastupanog po punomoćniku Josip Čuljak</item>
    </derivirana_varijabla>
  </DomainObject.Predmet.ProtuStrankaListFormatedWithAdress>
  <DomainObject.Predmet.ProtuStrankaListFormatedWithAdressOIB>
    <izvorni_sadrzaj>
      <item>NICOLE društvo s ograničenom odgovornošću za proizvodnju, trgovinu i usluge, OIB 04444831934, Stjepana Radića 58, 32221 Cerić zastupanog po punomoćniku Josip Čuljak</item>
    </izvorni_sadrzaj>
    <derivirana_varijabla naziv="DomainObject.Predmet.ProtuStrankaListFormatedWithAdressOIB_1">
      <item>NICOLE društvo s ograničenom odgovornošću za proizvodnju, trgovinu i usluge, OIB 04444831934, Stjepana Radića 58, 32221 Cerić zastupanog po punomoćniku Josip Čuljak</item>
    </derivirana_varijabla>
  </DomainObject.Predmet.ProtuStrankaListFormatedWithAdressOIB>
  <DomainObject.Predmet.ProtuStrankaListNazivFormated>
    <izvorni_sadrzaj>
      <item>NICOLE društvo s ograničenom odgovornošću za proizvodnju, trgovinu i usluge</item>
    </izvorni_sadrzaj>
    <derivirana_varijabla naziv="DomainObject.Predmet.ProtuStrankaListNazivFormated_1">
      <item>NICOLE društvo s ograničenom odgovornošću za proizvodnju, trgovinu i usluge</item>
    </derivirana_varijabla>
  </DomainObject.Predmet.ProtuStrankaListNazivFormated>
  <DomainObject.Predmet.ProtuStrankaListNazivFormatedOIB>
    <izvorni_sadrzaj>
      <item>NICOLE društvo s ograničenom odgovornošću za proizvodnju, trgovinu i usluge, OIB 04444831934</item>
    </izvorni_sadrzaj>
    <derivirana_varijabla naziv="DomainObject.Predmet.ProtuStrankaListNazivFormatedOIB_1">
      <item>NICOLE društvo s ograničenom odgovornošću za proizvodnju, trgovinu i usluge, OIB 04444831934</item>
    </derivirana_varijabla>
  </DomainObject.Predmet.ProtuStrankaListNazivFormatedOIB>
  <DomainObject.Predmet.OstaliListFormated>
    <izvorni_sadrzaj>
      <item>Josip Čuljak punomoćnik sudionika u postupku NICOLE društvo s ograničenom odgovornošću za proizvodnju, trgovinu i usluge</item>
      <item>Županijsko državno odvjetništvo u Vukovaru</item>
    </izvorni_sadrzaj>
    <derivirana_varijabla naziv="DomainObject.Predmet.OstaliListFormated_1">
      <item>Josip Čuljak punomoćnik sudionika u postupku NICOLE društvo s ograničenom odgovornošću za proizvodnju, trgovinu i usluge</item>
      <item>Županijsko državno odvjetništvo u Vukovaru</item>
    </derivirana_varijabla>
  </DomainObject.Predmet.OstaliListFormated>
  <DomainObject.Predmet.OstaliListFormatedOIB>
    <izvorni_sadrzaj>
      <item>Josip Čuljak, OIB 10013742688 punomoćnik sudionika u postupku NICOLE društvo s ograničenom odgovornošću za proizvodnju, trgovinu i usluge</item>
      <item>Županijsko državno odvjetništvo u Vukovaru, OIB 81618487055</item>
    </izvorni_sadrzaj>
    <derivirana_varijabla naziv="DomainObject.Predmet.OstaliListFormatedOIB_1">
      <item>Josip Čuljak, OIB 10013742688 punomoćnik sudionika u postupku NICOLE društvo s ograničenom odgovornošću za proizvodnju, trgovinu i usluge</item>
      <item>Županijsko državno odvjetništvo u Vukovaru, OIB 81618487055</item>
    </derivirana_varijabla>
  </DomainObject.Predmet.OstaliListFormatedOIB>
  <DomainObject.Predmet.OstaliListFormatedWithAdress>
    <izvorni_sadrzaj>
      <item>Josip Čuljak, Alojzija Stepinca 59, 32221 Cerić punomoćnik sudionika u postupku NICOLE društvo s ograničenom odgovornošću za proizvodnju, trgovinu i usluge</item>
      <item>Županijsko državno odvjetništvo u Vukovaru, Ulica Andrije Hebranga 2, 32000 Vukovar</item>
    </izvorni_sadrzaj>
    <derivirana_varijabla naziv="DomainObject.Predmet.OstaliListFormatedWithAdress_1">
      <item>Josip Čuljak, Alojzija Stepinca 59, 32221 Cerić punomoćnik sudionika u postupku NICOLE društvo s ograničenom odgovornošću za proizvodnju, trgovinu i usluge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Josip Čuljak, OIB 10013742688, Alojzija Stepinca 59, 32221 Cerić punomoćnik sudionika u postupku NICOLE društvo s ograničenom odgovornošću za proizvodnju, trgovinu i usluge</item>
      <item>Županijsko državno odvjetništvo u Vukovaru, OIB 81618487055, Ulica Andrije Hebranga 2, 32000 Vukovar</item>
    </izvorni_sadrzaj>
    <derivirana_varijabla naziv="DomainObject.Predmet.OstaliListFormatedWithAdressOIB_1">
      <item>Josip Čuljak, OIB 10013742688, Alojzija Stepinca 59, 32221 Cerić punomoćnik sudionika u postupku NICOLE društvo s ograničenom odgovornošću za proizvodnju, trgovinu i usluge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Josip Čuljak</item>
      <item>Županijsko državno odvjetništvo u Vukovaru</item>
    </izvorni_sadrzaj>
    <derivirana_varijabla naziv="DomainObject.Predmet.OstaliListNazivFormated_1">
      <item>Josip Čuljak</item>
      <item>Županijsko državno odvjetništvo u Vukovaru</item>
    </derivirana_varijabla>
  </DomainObject.Predmet.OstaliListNazivFormated>
  <DomainObject.Predmet.OstaliListNazivFormatedOIB>
    <izvorni_sadrzaj>
      <item>Josip Čuljak, OIB 10013742688</item>
      <item>Županijsko državno odvjetništvo u Vukovaru, OIB 81618487055</item>
    </izvorni_sadrzaj>
    <derivirana_varijabla naziv="DomainObject.Predmet.OstaliListNazivFormatedOIB_1">
      <item>Josip Čuljak, OIB 10013742688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 Slavonije i Baranje Porezno mjesto Vukovar</izvorni_sadrzaj>
    <derivirana_varijabla naziv="DomainObject.Predmet.StrankaIDrugi_1">RH MF PU Područni ured  Slavonije i Baranje Porezno mjesto Vukovar</derivirana_varijabla>
  </DomainObject.Predmet.StrankaIDrugi>
  <DomainObject.Predmet.ProtustrankaIDrugi>
    <izvorni_sadrzaj>NICOLE društvo s ograničenom odgovornošću za proizvodnju, trgovinu i usluge</izvorni_sadrzaj>
    <derivirana_varijabla naziv="DomainObject.Predmet.ProtustrankaIDrugi_1">NICOLE društvo s ograničenom odgovornošću za proizvodnju, trgovinu i usluge</derivirana_varijabla>
  </DomainObject.Predmet.ProtustrankaIDrugi>
  <DomainObject.Predmet.StrankaIDrugiAdressOIB>
    <izvorni_sadrzaj>RH MF PU Područni ured  Slavonije i Baranje Porezno mjesto Vukovar, OIB 18683136487</izvorni_sadrzaj>
    <derivirana_varijabla naziv="DomainObject.Predmet.StrankaIDrugiAdressOIB_1">RH MF PU Područni ured  Slavonije i Baranje Porezno mjesto Vukovar, OIB 18683136487</derivirana_varijabla>
  </DomainObject.Predmet.StrankaIDrugiAdressOIB>
  <DomainObject.Predmet.ProtustrankaIDrugiAdressOIB>
    <izvorni_sadrzaj>NICOLE društvo s ograničenom odgovornošću za proizvodnju, trgovinu i usluge, OIB 04444831934, Stjepana Radića 58, 32221 Cerić</izvorni_sadrzaj>
    <derivirana_varijabla naziv="DomainObject.Predmet.ProtustrankaIDrugiAdressOIB_1">NICOLE društvo s ograničenom odgovornošću za proizvodnju, trgovinu i usluge, OIB 04444831934, Stjepana Radića 58,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NICOLE društvo s ograničenom odgovornošću za proizvodnju, trgovinu i usluge</item>
      <item>RH MF PU Područni ured  Slavonije i Baranje Porezno mjesto Vukovar</item>
      <item>Josip Čuljak</item>
      <item>Županijsko državno odvjetništvo u Vukovaru</item>
    </izvorni_sadrzaj>
    <derivirana_varijabla naziv="DomainObject.Predmet.SudioniciListNaziv_1">
      <item>NICOLE društvo s ograničenom odgovornošću za proizvodnju, trgovinu i usluge</item>
      <item>RH MF PU Područni ured  Slavonije i Baranje Porezno mjesto Vukovar</item>
      <item>Josip Čuljak</item>
      <item>Županijsko državno odvjetništvo u Vukovaru</item>
    </derivirana_varijabla>
  </DomainObject.Predmet.SudioniciListNaziv>
  <DomainObject.Predmet.SudioniciListAdressOIB>
    <izvorni_sadrzaj>
      <item>NICOLE društvo s ograničenom odgovornošću za proizvodnju, trgovinu i usluge, OIB 04444831934, Stjepana Radića 58,32221 Cerić</item>
      <item>RH MF PU Područni ured  Slavonije i Baranje Porezno mjesto Vukovar, OIB 18683136487</item>
      <item>Josip Čuljak, OIB 10013742688, Alojzija Stepinca 59,32221 Cerić</item>
      <item>Županijsko državno odvjetništvo u Vukovaru, OIB 81618487055, Ulica Andrije Hebranga 2,32000 Vukovar</item>
    </izvorni_sadrzaj>
    <derivirana_varijabla naziv="DomainObject.Predmet.SudioniciListAdressOIB_1">
      <item>NICOLE društvo s ograničenom odgovornošću za proizvodnju, trgovinu i usluge, OIB 04444831934, Stjepana Radića 58,32221 Cerić</item>
      <item>RH MF PU Područni ured  Slavonije i Baranje Porezno mjesto Vukovar, OIB 18683136487</item>
      <item>Josip Čuljak, OIB 10013742688, Alojzija Stepinca 59,32221 Cerić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04444831934</item>
      <item>, OIB 18683136487</item>
      <item>, OIB 10013742688</item>
      <item>, OIB 81618487055</item>
    </izvorni_sadrzaj>
    <derivirana_varijabla naziv="DomainObject.Predmet.SudioniciListNazivOIB_1">
      <item>, OIB 04444831934</item>
      <item>, OIB 18683136487</item>
      <item>, OIB 10013742688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St-1100/2018-13</izvorni_sadrzaj>
    <derivirana_varijabla naziv="DomainObject.PredzadnjaOdlukaIzPredmeta.Oznaka_1">St-1100/2018-13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D7F09B-70F5-4FC3-BDAD-623EB2910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677</properties:Words>
  <properties:Characters>3630</properties:Characters>
  <properties:Lines>108</properties:Lines>
  <properties:Paragraphs>31</properties:Paragraphs>
  <properties:TotalTime>1106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2018-12-18T09:02:00Z</dcterms:modified>
  <cp:revision>703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(1100-18 (-23) NICOLE.docx)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