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bc124" w14:paraId="cebc124" w:rsidRDefault="009E1981" w:rsidP="004B741D" w:rsidR="004B741D">
      <w:pPr>
        <w:jc w:val="right"/>
        <w15:collapsed w:val="false"/>
      </w:pPr>
      <w:bookmarkStart w:name="_GoBack" w:id="0"/>
      <w:bookmarkEnd w:id="0"/>
      <w:r>
        <w:t>13 St-</w:t>
      </w:r>
      <w:r w:rsidR="001D3F80">
        <w:t>663/16-8</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w:t>
      </w:r>
      <w:proofErr w:type="spellStart"/>
      <w:r w:rsidR="00B77FF8" w:rsidRPr="008D7F8C">
        <w:rPr>
          <w:bCs/>
        </w:rPr>
        <w:t>Jegera</w:t>
      </w:r>
      <w:proofErr w:type="spellEnd"/>
      <w:r w:rsidR="00B77FF8" w:rsidRPr="008D7F8C">
        <w:rPr>
          <w:bCs/>
        </w:rPr>
        <w:t xml:space="preserve"> 3, za otvaranje stečajnog  postupka nad dužnikom </w:t>
      </w:r>
      <w:r w:rsidR="001D3F80" w:rsidRPr="001D3F80">
        <w:t>POLJOPRIVREDNA ZADRUGA SLAVONSKA JABUKA, Tenja, V. Mačeka 11/a, MBS: 030102869, OIB: 37407608437</w:t>
      </w:r>
      <w:r w:rsidR="00EC0597">
        <w:t xml:space="preserve">, dana </w:t>
      </w:r>
      <w:r w:rsidR="009A26BD">
        <w:t>15. studenog</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1D3F80"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1D3F80" w:rsidRPr="001D3F80">
        <w:t>POLJOPRIVREDNA ZADRUGA SLAVONSKA JABUKA, Tenja, V. Mačeka 11/a, MBS: 030102869, OIB: 37407608437</w:t>
      </w:r>
      <w:r w:rsidR="006606AB">
        <w:t>.</w:t>
      </w:r>
    </w:p>
    <w:p w:rsidRDefault="004B741D" w:rsidP="006B6AA7" w:rsidR="004B741D">
      <w:pPr>
        <w:pStyle w:val="Tijeloteksta"/>
        <w:numPr>
          <w:ilvl w:val="0"/>
          <w:numId w:val="1"/>
        </w:numPr>
      </w:pPr>
      <w:r>
        <w:t>U ovom postupku imenuje se privremeni</w:t>
      </w:r>
      <w:r w:rsidR="00857D02">
        <w:t xml:space="preserve"> stečajni upravitelj u osobi</w:t>
      </w:r>
      <w:r w:rsidR="006B6AA7">
        <w:t xml:space="preserve"> Vinko </w:t>
      </w:r>
      <w:proofErr w:type="spellStart"/>
      <w:r w:rsidR="006B6AA7">
        <w:t>Pečanić</w:t>
      </w:r>
      <w:proofErr w:type="spellEnd"/>
      <w:r w:rsidR="006B6AA7">
        <w:t xml:space="preserve">, Lipik, </w:t>
      </w:r>
      <w:proofErr w:type="spellStart"/>
      <w:r w:rsidR="006B6AA7">
        <w:t>Frankopanska</w:t>
      </w:r>
      <w:proofErr w:type="spellEnd"/>
      <w:r w:rsidR="006B6AA7">
        <w:t xml:space="preserve"> 17, OIB: 03918439681.</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1D3F80" w:rsidP="007770E9" w:rsidR="00B830D8">
      <w:pPr>
        <w:pStyle w:val="Tijeloteksta"/>
        <w:ind w:left="2880"/>
        <w:jc w:val="left"/>
      </w:pPr>
      <w:r>
        <w:t>15. prosinca</w:t>
      </w:r>
      <w:r w:rsidR="00654243">
        <w:t xml:space="preserve"> 2016. godine s početkom u</w:t>
      </w:r>
      <w:r w:rsidR="00EC0597">
        <w:t xml:space="preserve"> </w:t>
      </w:r>
      <w:r>
        <w:t>09:30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1D3F80" w:rsidP="001D3F80" w:rsidR="00B830D8">
      <w:pPr>
        <w:pStyle w:val="Tijeloteksta"/>
        <w:numPr>
          <w:ilvl w:val="0"/>
          <w:numId w:val="7"/>
        </w:numPr>
      </w:pPr>
      <w:proofErr w:type="spellStart"/>
      <w:r>
        <w:t>zastupnick</w:t>
      </w:r>
      <w:proofErr w:type="spellEnd"/>
      <w:r w:rsidR="00AD486B">
        <w:t xml:space="preserve"> po zakonu dužnika</w:t>
      </w:r>
      <w:r w:rsidRPr="001D3F80">
        <w:t xml:space="preserve"> Dinko Zorić, Erdut, Bana Josipa Jelačića 15, OIB 04472939140</w:t>
      </w:r>
      <w:r w:rsidR="00EC0597">
        <w:t>,</w:t>
      </w:r>
      <w:r w:rsidR="006606AB">
        <w:t xml:space="preserve">       </w:t>
      </w:r>
      <w:r w:rsidR="00AD486B">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1D3F80">
        <w:t>Osijek</w:t>
      </w:r>
      <w:r w:rsidR="00FA7476">
        <w:t>.</w:t>
      </w:r>
    </w:p>
    <w:p w:rsidRDefault="009A26BD" w:rsidP="009A26BD" w:rsidR="009A26BD">
      <w:pPr>
        <w:pStyle w:val="Tijeloteksta"/>
      </w:pPr>
    </w:p>
    <w:p w:rsidRDefault="00FA7476" w:rsidP="00FA7476" w:rsidR="00FA7476">
      <w:pPr>
        <w:pStyle w:val="Tijeloteksta"/>
      </w:pPr>
    </w:p>
    <w:p w:rsidRDefault="009A26BD" w:rsidP="00FA7476" w:rsidR="009A26BD">
      <w:pPr>
        <w:pStyle w:val="Tijeloteksta"/>
      </w:pPr>
    </w:p>
    <w:p w:rsidRDefault="00FA7476" w:rsidP="00FA7476" w:rsidR="00FA7476">
      <w:pPr>
        <w:pStyle w:val="Tijeloteksta"/>
        <w:jc w:val="center"/>
      </w:pPr>
      <w:r>
        <w:t>2</w:t>
      </w:r>
    </w:p>
    <w:p w:rsidRDefault="009A26BD" w:rsidP="009A26BD" w:rsidR="00FA7476">
      <w:pPr>
        <w:pStyle w:val="Odlomakpopisa"/>
        <w:numPr>
          <w:ilvl w:val="0"/>
          <w:numId w:val="10"/>
        </w:numPr>
        <w:jc w:val="right"/>
      </w:pPr>
      <w:r>
        <w:t>S</w:t>
      </w:r>
      <w:r w:rsidR="00240EC9">
        <w:t>t-</w:t>
      </w:r>
      <w:r w:rsidR="001D3F80">
        <w:t>663/16-8</w:t>
      </w:r>
    </w:p>
    <w:p w:rsidRDefault="009A26BD" w:rsidP="009A26BD" w:rsidR="009A26BD">
      <w:pPr>
        <w:pStyle w:val="Tijeloteksta"/>
        <w:ind w:left="720"/>
      </w:pPr>
    </w:p>
    <w:p w:rsidRDefault="009A26BD" w:rsidP="009A26BD" w:rsidR="009A26BD">
      <w:pPr>
        <w:pStyle w:val="Tijeloteksta"/>
        <w:ind w:left="720"/>
      </w:pPr>
    </w:p>
    <w:p w:rsidRDefault="001D3F80" w:rsidP="001D3F80" w:rsidR="00FA7476">
      <w:pPr>
        <w:pStyle w:val="Tijeloteksta"/>
        <w:numPr>
          <w:ilvl w:val="0"/>
          <w:numId w:val="1"/>
        </w:numPr>
      </w:pPr>
      <w:r>
        <w:t>Naređuje se zastupniku</w:t>
      </w:r>
      <w:r w:rsidR="009A26BD">
        <w:t xml:space="preserve"> po zakonu dužnika</w:t>
      </w:r>
      <w:r w:rsidR="009A26BD" w:rsidRPr="009A26BD">
        <w:t xml:space="preserve"> </w:t>
      </w:r>
      <w:r w:rsidRPr="001D3F80">
        <w:t>Dinko Zorić, Erdut, Bana Josipa Jelačića 15, OIB 04472939140</w:t>
      </w:r>
      <w:r>
        <w:t>, da u roku od 8 dana dostavi</w:t>
      </w:r>
      <w:r w:rsidR="009A26BD">
        <w:t xml:space="preser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530D29" w:rsidP="004B741D" w:rsidR="00530D29">
      <w:pPr>
        <w:pStyle w:val="Tijeloteksta"/>
        <w:rPr>
          <w:b/>
          <w:bCs/>
        </w:rPr>
      </w:pP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1D3F80">
        <w:rPr>
          <w:bCs/>
        </w:rPr>
        <w:t>21. ožujka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1D3F80" w:rsidRPr="001D3F80">
        <w:t>POLJOPRIVREDNA ZADRUGA SLAVONSKA JABUKA, Tenja, V. Mačeka 11/a, MBS: 030102869, OIB: 37407608437</w:t>
      </w:r>
      <w:r>
        <w:t xml:space="preserve">, temeljem odredbe članka </w:t>
      </w:r>
      <w:r w:rsidR="009A26BD">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A26BD">
        <w:t>1. rujna</w:t>
      </w:r>
      <w:r w:rsidR="00DB2913">
        <w:t xml:space="preserve"> 2015</w:t>
      </w:r>
      <w:r w:rsidR="00240EC9">
        <w:t>.g</w:t>
      </w:r>
      <w:r>
        <w:t xml:space="preserve">. dužnik u Očevidniku redoslijeda osnova za plaćanje ima evidentirane neizvršene osnove za plaćanje u ukupnom iznosu od </w:t>
      </w:r>
      <w:r w:rsidR="001D3F80">
        <w:t>180.100,88</w:t>
      </w:r>
      <w:r>
        <w:t xml:space="preserve"> kn, u koji iznos je uračunata i kamata i naknada FINE za provedbe ovrhe na novčanim sredstvima dužnika. Nadalje navodi da dužnik ima </w:t>
      </w:r>
      <w:r w:rsidR="001D3F80">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1D3F80">
        <w:t>18. ožujka</w:t>
      </w:r>
      <w:r w:rsidR="009A26BD">
        <w:t xml:space="preserve"> 2016</w:t>
      </w:r>
      <w:r>
        <w:t xml:space="preserve">., te navodi da na temelju članka 112. stav 5. Stečajnog zakona dužnik na dan </w:t>
      </w:r>
      <w:r w:rsidR="009A26BD">
        <w:t xml:space="preserve">31. </w:t>
      </w:r>
      <w:r w:rsidR="001D3F80">
        <w:t xml:space="preserve">ožujka </w:t>
      </w:r>
      <w:r w:rsidR="009A26BD">
        <w:t>2016</w:t>
      </w:r>
      <w:r>
        <w:t xml:space="preserve">. na ime predujma za namirenje troškova stečajnog postupka ima zaplijenjena novčana sredstva u iznosu od </w:t>
      </w:r>
      <w:r w:rsidR="00B77FF8">
        <w:t>0,00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FA7476" w:rsidP="00FA7476" w:rsidR="00FA7476">
      <w:pPr>
        <w:pStyle w:val="Tijeloteksta"/>
        <w:jc w:val="center"/>
        <w:rPr>
          <w:bCs/>
        </w:rPr>
      </w:pPr>
      <w:r>
        <w:rPr>
          <w:bCs/>
        </w:rPr>
        <w:t>3</w:t>
      </w:r>
    </w:p>
    <w:p w:rsidRDefault="00FA7476" w:rsidP="00FA7476" w:rsidR="00FA7476">
      <w:pPr>
        <w:jc w:val="right"/>
      </w:pPr>
      <w:r>
        <w:t>13 St-</w:t>
      </w:r>
      <w:r w:rsidR="001D3F80">
        <w:t>663</w:t>
      </w:r>
      <w:r w:rsidR="00DB2913">
        <w:t>/</w:t>
      </w:r>
      <w:r w:rsidR="001D3F80">
        <w:t>16-8</w:t>
      </w:r>
    </w:p>
    <w:p w:rsidRDefault="00FA7476" w:rsidP="00FA7476" w:rsidR="00FA7476">
      <w:pPr>
        <w:pStyle w:val="Tijeloteksta"/>
        <w:jc w:val="center"/>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6B6AA7">
        <w:t xml:space="preserve">Vinko </w:t>
      </w:r>
      <w:proofErr w:type="spellStart"/>
      <w:r w:rsidR="006B6AA7">
        <w:t>Pečanić</w:t>
      </w:r>
      <w:proofErr w:type="spellEnd"/>
      <w:r w:rsidR="006B6AA7">
        <w:t xml:space="preserve">, Lipik, </w:t>
      </w:r>
      <w:proofErr w:type="spellStart"/>
      <w:r w:rsidR="006B6AA7">
        <w:t>Frankopanska</w:t>
      </w:r>
      <w:proofErr w:type="spellEnd"/>
      <w:r w:rsidR="006B6AA7">
        <w:t xml:space="preserve"> 17, OIB: 03918439681</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1D3F80">
        <w:rPr>
          <w:bCs/>
        </w:rPr>
        <w:t>Osijek</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9A26BD">
        <w:t>15. studenog</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 xml:space="preserve">Žana </w:t>
      </w:r>
      <w:proofErr w:type="spellStart"/>
      <w:r>
        <w:t>Bem</w:t>
      </w:r>
      <w:proofErr w:type="spellEnd"/>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w:t>
      </w:r>
      <w:r w:rsidR="009A26BD">
        <w:t xml:space="preserve">: </w:t>
      </w:r>
      <w:r>
        <w:t xml:space="preserve"> </w:t>
      </w:r>
      <w:r w:rsidR="001D3F80" w:rsidRPr="001D3F80">
        <w:t>Dinko Zorić, Erdut, Bana Josipa Jelačića 15</w:t>
      </w:r>
    </w:p>
    <w:p w:rsidRDefault="00240EC9" w:rsidP="00693CCD" w:rsidR="00693CCD">
      <w:pPr>
        <w:pStyle w:val="Tijeloteksta"/>
        <w:numPr>
          <w:ilvl w:val="0"/>
          <w:numId w:val="3"/>
        </w:numPr>
      </w:pPr>
      <w:r>
        <w:t xml:space="preserve">ŽDO </w:t>
      </w:r>
      <w:r w:rsidR="001D3F80">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9A26BD">
        <w:t>13/12</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D3F80"/>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61756"/>
    <w:rsid w:val="00680601"/>
    <w:rsid w:val="00684480"/>
    <w:rsid w:val="0068526F"/>
    <w:rsid w:val="00693CCD"/>
    <w:rsid w:val="006A56C2"/>
    <w:rsid w:val="006B6AA7"/>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61756"/>
    <w:rPr>
      <w:color w:val="808080"/>
      <w:bdr w:space="0" w:sz="0" w:color="auto" w:val="none"/>
      <w:shd w:fill="auto" w:color="auto" w:val="clear"/>
    </w:rPr>
  </w:style>
  <w:style w:customStyle="true" w:styleId="eSPISCCParagraphDefaultFont" w:type="character">
    <w:name w:val="eSPIS_CC_Paragraph Default Font"/>
    <w:basedOn w:val="Zadanifontodlomka"/>
    <w:rsid w:val="006617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1756"/>
    <w:rPr>
      <w:bdr w:space="0" w:sz="0" w:color="auto" w:val="none"/>
      <w:shd w:fill="FFFFCC" w:color="auto" w:val="clear"/>
      <w:lang w:val="hr-HR"/>
    </w:rPr>
  </w:style>
  <w:style w:customStyle="true" w:styleId="PozadinaSvijetloCrvena" w:type="character">
    <w:name w:val="Pozadina_SvijetloCrvena"/>
    <w:basedOn w:val="eSPISCCParagraphDefaultFont"/>
    <w:rsid w:val="006617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17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661756"/>
    <w:rPr>
      <w:color w:val="808080"/>
      <w:bdr w:color="auto" w:space="0" w:sz="0" w:val="none"/>
      <w:shd w:color="auto" w:fill="auto" w:val="clear"/>
    </w:rPr>
  </w:style>
  <w:style w:customStyle="1" w:styleId="eSPISCCParagraphDefaultFont" w:type="character">
    <w:name w:val="eSPIS_CC_Paragraph Default Font"/>
    <w:basedOn w:val="Zadanifontodlomka"/>
    <w:rsid w:val="006617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1756"/>
    <w:rPr>
      <w:bdr w:color="auto" w:space="0" w:sz="0" w:val="none"/>
      <w:shd w:color="auto" w:fill="FFFFCC" w:val="clear"/>
      <w:lang w:val="hr-HR"/>
    </w:rPr>
  </w:style>
  <w:style w:customStyle="1" w:styleId="PozadinaSvijetloCrvena" w:type="character">
    <w:name w:val="Pozadina_SvijetloCrvena"/>
    <w:basedOn w:val="eSPISCCParagraphDefaultFont"/>
    <w:rsid w:val="006617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17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663</izvorni_sadrzaj>
    <derivirana_varijabla naziv="DomainObject.Predmet.Broj_1">663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St-663/2016</izvorni_sadrzaj>
    <derivirana_varijabla naziv="DomainObject.Predmet.OznakaBroj_1">St-663/2016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SLAVONSKA JABUKA, za proizvodnju, ekološku proizvodnju i razvoj u poljoprivredi i voćarstvu</izvorni_sadrzaj>
    <derivirana_varijabla naziv="DomainObject.Predmet.ProtustrankaFormated_1">  Poljoprivredna zadruga branitelja SLAVONSKA JABUKA, za proizvodnju, ekološku proizvodnju i razvoj u poljoprivredi i voćarstvu</derivirana_varijabla>
  </DomainObject.Predmet.ProtustrankaFormated>
  <DomainObject.Predmet.ProtustrankaFormatedOIB>
    <izvorni_sadrzaj>  Poljoprivredna zadruga branitelja SLAVONSKA JABUKA, za proizvodnju, ekološku proizvodnju i razvoj u poljoprivredi i voćarstvu, OIB 37407608437</izvorni_sadrzaj>
    <derivirana_varijabla naziv="DomainObject.Predmet.ProtustrankaFormatedOIB_1">  Poljoprivredna zadruga branitelja SLAVONSKA JABUKA, za proizvodnju, ekološku proizvodnju i razvoj u poljoprivredi i voćarstvu, OIB 37407608437</derivirana_varijabla>
  </DomainObject.Predmet.ProtustrankaFormatedOIB>
  <DomainObject.Predmet.ProtustrankaFormatedWithAdress>
    <izvorni_sadrzaj> Poljoprivredna zadruga branitelja SLAVONSKA JABUKA, za proizvodnju, ekološku proizvodnju i razvoj u poljoprivredi i voćarstvu, Vladka Mačeka 11/a, 31207 Tenja</izvorni_sadrzaj>
    <derivirana_varijabla naziv="DomainObject.Predmet.ProtustrankaFormatedWithAdress_1"> Poljoprivredna zadruga branitelja SLAVONSKA JABUKA, za proizvodnju, ekološku proizvodnju i razvoj u poljoprivredi i voćarstvu, Vladka Mačeka 11/a, 31207 Tenja</derivirana_varijabla>
  </DomainObject.Predmet.ProtustrankaFormatedWithAdress>
  <DomainObject.Predmet.ProtustrankaFormatedWithAdressOIB>
    <izvorni_sadrzaj> Poljoprivredna zadruga branitelja SLAVONSKA JABUKA, za proizvodnju, ekološku proizvodnju i razvoj u poljoprivredi i voćarstvu, OIB 37407608437, Vladka Mačeka 11/a, 31207 Tenja</izvorni_sadrzaj>
    <derivirana_varijabla naziv="DomainObject.Predmet.ProtustrankaFormatedWithAdressOIB_1"> Poljoprivredna zadruga branitelja SLAVONSKA JABUKA, za proizvodnju, ekološku proizvodnju i razvoj u poljoprivredi i voćarstvu, OIB 37407608437, Vladka Mačeka 11/a, 31207 Tenja</derivirana_varijabla>
  </DomainObject.Predmet.ProtustrankaFormatedWithAdressOIB>
  <DomainObject.Predmet.ProtustrankaWithAdress>
    <izvorni_sadrzaj>Poljoprivredna zadruga branitelja SLAVONSKA JABUKA, za proizvodnju, ekološku proizvodnju i razvoj u poljoprivredi i voćarstvu Vladka Mačeka 11/a, 31207 Tenja</izvorni_sadrzaj>
    <derivirana_varijabla naziv="DomainObject.Predmet.ProtustrankaWithAdress_1">Poljoprivredna zadruga branitelja SLAVONSKA JABUKA, za proizvodnju, ekološku proizvodnju i razvoj u poljoprivredi i voćarstvu Vladka Mačeka 11/a, 31207 Tenja</derivirana_varijabla>
  </DomainObject.Predmet.ProtustrankaWithAdress>
  <DomainObject.Predmet.ProtustrankaWithAdressOIB>
    <izvorni_sadrzaj>Poljoprivredna zadruga branitelja SLAVONSKA JABUKA, za proizvodnju, ekološku proizvodnju i razvoj u poljoprivredi i voćarstvu, OIB 37407608437, Vladka Mačeka 11/a, 31207 Tenja</izvorni_sadrzaj>
    <derivirana_varijabla naziv="DomainObject.Predmet.ProtustrankaWithAdressOIB_1">Poljoprivredna zadruga branitelja SLAVONSKA JABUKA, za proizvodnju, ekološku proizvodnju i razvoj u poljoprivredi i voćarstvu, OIB 37407608437, Vladka Mačeka 11/a, 31207 Tenja</derivirana_varijabla>
  </DomainObject.Predmet.ProtustrankaWithAdressOIB>
  <DomainObject.Predmet.ProtustrankaNazivFormated>
    <izvorni_sadrzaj>Poljoprivredna zadruga branitelja SLAVONSKA JABUKA, za proizvodnju, ekološku proizvodnju i razvoj u poljoprivredi i voćarstvu</izvorni_sadrzaj>
    <derivirana_varijabla naziv="DomainObject.Predmet.ProtustrankaNazivFormated_1">Poljoprivredna zadruga branitelja SLAVONSKA JABUKA, za proizvodnju, ekološku proizvodnju i razvoj u poljoprivredi i voćarstvu</derivirana_varijabla>
  </DomainObject.Predmet.ProtustrankaNazivFormated>
  <DomainObject.Predmet.ProtustrankaNazivFormatedOIB>
    <izvorni_sadrzaj>Poljoprivredna zadruga branitelja SLAVONSKA JABUKA, za proizvodnju, ekološku proizvodnju i razvoj u poljoprivredi i voćarstvu, OIB 37407608437</izvorni_sadrzaj>
    <derivirana_varijabla naziv="DomainObject.Predmet.ProtustrankaNazivFormatedOIB_1">Poljoprivredna zadruga branitelja SLAVONSKA JABUKA, za proizvodnju, ekološku proizvodnju i razvoj u poljoprivredi i voćarstvu, OIB 37407608437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branitelja SLAVONSKA JABUKA, za proizvodnju, ekološku proizvodnju i razvoj u poljoprivredi i voćarstvu</item>
    </izvorni_sadrzaj>
    <derivirana_varijabla naziv="DomainObject.Predmet.ProtuStrankaListFormated_1">
      <item>Poljoprivredna zadruga branitelja SLAVONSKA JABUKA, za proizvodnju, ekološku proizvodnju i razvoj u poljoprivredi i voćarstvu</item>
    </derivirana_varijabla>
  </DomainObject.Predmet.ProtuStrankaListFormated>
  <DomainObject.Predmet.ProtuStrankaListFormatedOIB>
    <izvorni_sadrzaj>
      <item>Poljoprivredna zadruga branitelja SLAVONSKA JABUKA, za proizvodnju, ekološku proizvodnju i razvoj u poljoprivredi i voćarstvu, OIB 37407608437</item>
    </izvorni_sadrzaj>
    <derivirana_varijabla naziv="DomainObject.Predmet.ProtuStrankaListFormatedOIB_1">
      <item>Poljoprivredna zadruga branitelja SLAVONSKA JABUKA, za proizvodnju, ekološku proizvodnju i razvoj u poljoprivredi i voćarstvu, OIB 37407608437</item>
    </derivirana_varijabla>
  </DomainObject.Predmet.ProtuStrankaListFormatedOIB>
  <DomainObject.Predmet.ProtuStrankaListFormatedWithAdress>
    <izvorni_sadrzaj>
      <item>Poljoprivredna zadruga branitelja SLAVONSKA JABUKA, za proizvodnju, ekološku proizvodnju i razvoj u poljoprivredi i voćarstvu, Vladka Mačeka 11/a, 31207 Tenja</item>
    </izvorni_sadrzaj>
    <derivirana_varijabla naziv="DomainObject.Predmet.ProtuStrankaListFormatedWithAdress_1">
      <item>Poljoprivredna zadruga branitelja SLAVONSKA JABUKA, za proizvodnju, ekološku proizvodnju i razvoj u poljoprivredi i voćarstvu, Vladka Mačeka 11/a, 31207 Tenja</item>
    </derivirana_varijabla>
  </DomainObject.Predmet.ProtuStrankaListFormatedWithAdress>
  <DomainObject.Predmet.ProtuStrankaListFormatedWithAdressOIB>
    <izvorni_sadrzaj>
      <item>Poljoprivredna zadruga branitelja SLAVONSKA JABUKA, za proizvodnju, ekološku proizvodnju i razvoj u poljoprivredi i voćarstvu, OIB 37407608437, Vladka Mačeka 11/a, 31207 Tenja</item>
    </izvorni_sadrzaj>
    <derivirana_varijabla naziv="DomainObject.Predmet.ProtuStrankaListFormatedWithAdressOIB_1">
      <item>Poljoprivredna zadruga branitelja SLAVONSKA JABUKA, za proizvodnju, ekološku proizvodnju i razvoj u poljoprivredi i voćarstvu, OIB 37407608437, Vladka Mačeka 11/a, 31207 Tenja</item>
    </derivirana_varijabla>
  </DomainObject.Predmet.ProtuStrankaListFormatedWithAdressOIB>
  <DomainObject.Predmet.ProtuStrankaListNazivFormated>
    <izvorni_sadrzaj>
      <item>Poljoprivredna zadruga branitelja SLAVONSKA JABUKA, za proizvodnju, ekološku proizvodnju i razvoj u poljoprivredi i voćarstvu</item>
    </izvorni_sadrzaj>
    <derivirana_varijabla naziv="DomainObject.Predmet.ProtuStrankaListNazivFormated_1">
      <item>Poljoprivredna zadruga branitelja SLAVONSKA JABUKA, za proizvodnju, ekološku proizvodnju i razvoj u poljoprivredi i voćarstvu</item>
    </derivirana_varijabla>
  </DomainObject.Predmet.ProtuStrankaListNazivFormated>
  <DomainObject.Predmet.ProtuStrankaListNazivFormatedOIB>
    <izvorni_sadrzaj>
      <item>Poljoprivredna zadruga branitelja SLAVONSKA JABUKA, za proizvodnju, ekološku proizvodnju i razvoj u poljoprivredi i voćarstvu, OIB 37407608437</item>
    </izvorni_sadrzaj>
    <derivirana_varijabla naziv="DomainObject.Predmet.ProtuStrankaListNazivFormatedOIB_1">
      <item>Poljoprivredna zadruga branitelja SLAVONSKA JABUKA, za proizvodnju, ekološku proizvodnju i razvoj u poljoprivredi i voćarstvu, OIB 37407608437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branitelja SLAVONSKA JABUKA, za proizvodnju, ekološku proizvodnju i razvoj u poljoprivredi i voćarstvu</izvorni_sadrzaj>
    <derivirana_varijabla naziv="DomainObject.Predmet.ProtustrankaIDrugi_1">Poljoprivredna zadruga branitelja SLAVONSKA JABUKA, za proizvodnju, ekološku proizvodnju i razvoj u poljoprivredi i voćarstvu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Poljoprivredna zadruga branitelja SLAVONSKA JABUKA, za proizvodnju, ekološku proizvodnju i razvoj u poljoprivredi i voćarstvu, OIB 37407608437, Vladka Mačeka 11/a, 31207 Tenja</izvorni_sadrzaj>
    <derivirana_varijabla naziv="DomainObject.Predmet.ProtustrankaIDrugiAdressOIB_1">Poljoprivredna zadruga branitelja SLAVONSKA JABUKA, za proizvodnju, ekološku proizvodnju i razvoj u poljoprivredi i voćarstvu, OIB 37407608437, Vladka Mačeka 11/a, 31207 Tenja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branitelja SLAVONSKA JABUKA, za proizvodnju, ekološku proizvodnju i razvoj u poljoprivredi i voćarstvu</item>
    </izvorni_sadrzaj>
    <derivirana_varijabla naziv="DomainObject.Predmet.SudioniciListNaziv_1">
      <item>FINA RC OSIJEK</item>
      <item>Poljoprivredna zadruga branitelja SLAVONSKA JABUKA, za proizvodnju, ekološku proizvodnju i razvoj u poljoprivredi i voćarstvu</item>
    </derivirana_varijabla>
  </DomainObject.Predmet.SudioniciListNaziv>
  <DomainObject.Predmet.SudioniciListAdressOIB>
    <izvorni_sadrzaj>
      <item>FINA RC OSIJEK, OIB 85821130368</item>
      <item>Poljoprivredna zadruga branitelja SLAVONSKA JABUKA, za proizvodnju, ekološku proizvodnju i razvoj u poljoprivredi i voćarstvu, OIB 37407608437, Vladka Mačeka 11/a,31207 Tenja</item>
    </izvorni_sadrzaj>
    <derivirana_varijabla naziv="DomainObject.Predmet.SudioniciListAdressOIB_1">
      <item>FINA RC OSIJEK, OIB 85821130368</item>
      <item>Poljoprivredna zadruga branitelja SLAVONSKA JABUKA, za proizvodnju, ekološku proizvodnju i razvoj u poljoprivredi i voćarstvu, OIB 37407608437, Vladka Mačeka 11/a,31207 Tenja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37407608437</item>
    </izvorni_sadrzaj>
    <derivirana_varijabla naziv="DomainObject.Predmet.SudioniciListNazivOIB_1">
      <item>, OIB 85821130368</item>
      <item>, OIB 37407608437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14F29D-9C3B-47CF-AF1E-3079E8789A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5505</properties:Characters>
  <properties:Lines>150</properties:Lines>
  <properties:Paragraphs>53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2016-11-15T10:22:00Z</dcterms:created>
  <dc:creator>hermanj</dc:creator>
  <cp:lastModifiedBy>Žana Bem</cp:lastModifiedBy>
  <cp:lastPrinted>2016-03-01T11:07:00Z</cp:lastPrinted>
  <dcterms:modified xmlns:xsi="http://www.w3.org/2001/XMLSchema-instance" xsi:type="dcterms:W3CDTF">2016-11-15T10:59:00Z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