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cf6e73d" w14:paraId="cf6e73d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</w:t>
      </w:r>
      <w:r w:rsidR="005F7B8F">
        <w:t>KLUB TAJLANDSKOG BOKSA ZORAJ GYM, Zagreb, Odranska 1, Registarski broj: 21010529, OIB: 42435633690</w:t>
      </w:r>
      <w:r w:rsidR="00DB1A9C">
        <w:t xml:space="preserve">, </w:t>
      </w:r>
      <w:r>
        <w:t xml:space="preserve"> temeljem članka 430. Stečajnog zakon</w:t>
      </w:r>
      <w:r w:rsidR="00B33BB9">
        <w:t>a (NN 71/15, dalje: SZ), dana 3</w:t>
      </w:r>
      <w:r>
        <w:t xml:space="preserve">. </w:t>
      </w:r>
      <w:r w:rsidR="00575EDB">
        <w:t>sr</w:t>
      </w:r>
      <w:r w:rsidR="00A94F0F">
        <w:t>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 xml:space="preserve">nad  </w:t>
      </w:r>
      <w:r w:rsidR="005F7B8F">
        <w:t>KLUB TAJLANDSKOG BOKSA ZORAJ GYM, Zagreb, Odranska 1, Registarski broj: 21010529, OIB: 42435633690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5F7B8F">
        <w:t>10.068,37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5F7B8F">
        <w:t>– predsjednik Emil Zoraj, OIB: 76015779594, Zagreb, Podolje 15</w:t>
      </w:r>
      <w:r w:rsidR="00761D15">
        <w:t xml:space="preserve">, </w:t>
      </w:r>
      <w:r w:rsidR="00F4423D">
        <w:t xml:space="preserve">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5F7B8F">
        <w:t>550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575EDB" w:rsidP="00450386" w:rsidR="00450386">
      <w:pPr>
        <w:ind w:left="708"/>
        <w:jc w:val="center"/>
      </w:pPr>
      <w:r>
        <w:t>U Os</w:t>
      </w:r>
      <w:r w:rsidR="00B33BB9">
        <w:t>ijeku  3</w:t>
      </w:r>
      <w:r w:rsidR="00450386">
        <w:t xml:space="preserve">. </w:t>
      </w:r>
      <w:r>
        <w:t>sr</w:t>
      </w:r>
      <w:r w:rsidR="00A94F0F">
        <w:t>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575EDB" w:rsidP="00DB1A9C" w:rsidR="00450386">
      <w:pPr>
        <w:numPr>
          <w:ilvl w:val="0"/>
          <w:numId w:val="7"/>
        </w:numPr>
      </w:pPr>
      <w:r>
        <w:t>kal. 25.9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5F7B8F">
      <w:t>St-550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94FB5"/>
    <w:rsid w:val="001B67B1"/>
    <w:rsid w:val="001D7DC0"/>
    <w:rsid w:val="001E315F"/>
    <w:rsid w:val="001F3355"/>
    <w:rsid w:val="00274D38"/>
    <w:rsid w:val="00274EC6"/>
    <w:rsid w:val="002D109A"/>
    <w:rsid w:val="00364EB7"/>
    <w:rsid w:val="0038542E"/>
    <w:rsid w:val="003908EC"/>
    <w:rsid w:val="003B2D33"/>
    <w:rsid w:val="003E4468"/>
    <w:rsid w:val="004049C3"/>
    <w:rsid w:val="00450386"/>
    <w:rsid w:val="00463C3F"/>
    <w:rsid w:val="004D6212"/>
    <w:rsid w:val="004F486A"/>
    <w:rsid w:val="00503A98"/>
    <w:rsid w:val="005260B0"/>
    <w:rsid w:val="0053120E"/>
    <w:rsid w:val="005334A7"/>
    <w:rsid w:val="00544EEB"/>
    <w:rsid w:val="00546F77"/>
    <w:rsid w:val="00575EDB"/>
    <w:rsid w:val="00581D18"/>
    <w:rsid w:val="0059612B"/>
    <w:rsid w:val="005A3617"/>
    <w:rsid w:val="005B5061"/>
    <w:rsid w:val="005F4D1A"/>
    <w:rsid w:val="005F7B8F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1D15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103FA"/>
    <w:rsid w:val="00B33BB9"/>
    <w:rsid w:val="00B6125C"/>
    <w:rsid w:val="00BF1DB6"/>
    <w:rsid w:val="00C04A9D"/>
    <w:rsid w:val="00C13E72"/>
    <w:rsid w:val="00C3258D"/>
    <w:rsid w:val="00C639C6"/>
    <w:rsid w:val="00C82963"/>
    <w:rsid w:val="00CA0EF6"/>
    <w:rsid w:val="00CA7F62"/>
    <w:rsid w:val="00CE6105"/>
    <w:rsid w:val="00D27888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4394B"/>
    <w:rsid w:val="00E83B7E"/>
    <w:rsid w:val="00E958F4"/>
    <w:rsid w:val="00ED135A"/>
    <w:rsid w:val="00EF1A85"/>
    <w:rsid w:val="00F254BB"/>
    <w:rsid w:val="00F264FF"/>
    <w:rsid w:val="00F4423D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39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9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9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9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9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39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9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9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9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9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St-550/2018</izvorni_sadrzaj>
    <derivirana_varijabla naziv="DomainObject.Predmet.OznakaBroj_1">St-550/2018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KLUB TAJLANDSKOG BOKSA ZORAJ GYM</izvorni_sadrzaj>
    <derivirana_varijabla naziv="DomainObject.Predmet.ProtustrankaFormated_1">  KLUB TAJLANDSKOG BOKSA ZORAJ GYM</derivirana_varijabla>
  </DomainObject.Predmet.ProtustrankaFormated>
  <DomainObject.Predmet.ProtustrankaFormatedOIB>
    <izvorni_sadrzaj>  KLUB TAJLANDSKOG BOKSA ZORAJ GYM, OIB 42435633690</izvorni_sadrzaj>
    <derivirana_varijabla naziv="DomainObject.Predmet.ProtustrankaFormatedOIB_1">  KLUB TAJLANDSKOG BOKSA ZORAJ GYM, OIB 42435633690</derivirana_varijabla>
  </DomainObject.Predmet.ProtustrankaFormatedOIB>
  <DomainObject.Predmet.ProtustrankaFormatedWithAdress>
    <izvorni_sadrzaj> KLUB TAJLANDSKOG BOKSA ZORAJ GYM, Odranska 1, 10000 Zagreb</izvorni_sadrzaj>
    <derivirana_varijabla naziv="DomainObject.Predmet.ProtustrankaFormatedWithAdress_1"> KLUB TAJLANDSKOG BOKSA ZORAJ GYM, Odranska 1, 10000 Zagreb</derivirana_varijabla>
  </DomainObject.Predmet.ProtustrankaFormatedWithAdress>
  <DomainObject.Predmet.ProtustrankaFormatedWithAdressOIB>
    <izvorni_sadrzaj> KLUB TAJLANDSKOG BOKSA ZORAJ GYM, OIB 42435633690, Odranska 1, 10000 Zagreb</izvorni_sadrzaj>
    <derivirana_varijabla naziv="DomainObject.Predmet.ProtustrankaFormatedWithAdressOIB_1"> KLUB TAJLANDSKOG BOKSA ZORAJ GYM, OIB 42435633690, Odranska 1, 10000 Zagreb</derivirana_varijabla>
  </DomainObject.Predmet.ProtustrankaFormatedWithAdressOIB>
  <DomainObject.Predmet.ProtustrankaWithAdress>
    <izvorni_sadrzaj>KLUB TAJLANDSKOG BOKSA ZORAJ GYM Odranska 1, 10000 Zagreb</izvorni_sadrzaj>
    <derivirana_varijabla naziv="DomainObject.Predmet.ProtustrankaWithAdress_1">KLUB TAJLANDSKOG BOKSA ZORAJ GYM Odranska 1, 10000 Zagreb</derivirana_varijabla>
  </DomainObject.Predmet.ProtustrankaWithAdress>
  <DomainObject.Predmet.ProtustrankaWithAdressOIB>
    <izvorni_sadrzaj>KLUB TAJLANDSKOG BOKSA ZORAJ GYM, OIB 42435633690, Odranska 1, 10000 Zagreb</izvorni_sadrzaj>
    <derivirana_varijabla naziv="DomainObject.Predmet.ProtustrankaWithAdressOIB_1">KLUB TAJLANDSKOG BOKSA ZORAJ GYM, OIB 42435633690, Odranska 1, 10000 Zagreb</derivirana_varijabla>
  </DomainObject.Predmet.ProtustrankaWithAdressOIB>
  <DomainObject.Predmet.ProtustrankaNazivFormated>
    <izvorni_sadrzaj>KLUB TAJLANDSKOG BOKSA ZORAJ GYM</izvorni_sadrzaj>
    <derivirana_varijabla naziv="DomainObject.Predmet.ProtustrankaNazivFormated_1">KLUB TAJLANDSKOG BOKSA ZORAJ GYM</derivirana_varijabla>
  </DomainObject.Predmet.ProtustrankaNazivFormated>
  <DomainObject.Predmet.ProtustrankaNazivFormatedOIB>
    <izvorni_sadrzaj>KLUB TAJLANDSKOG BOKSA ZORAJ GYM, OIB 42435633690</izvorni_sadrzaj>
    <derivirana_varijabla naziv="DomainObject.Predmet.ProtustrankaNazivFormatedOIB_1">KLUB TAJLANDSKOG BOKSA ZORAJ GYM, OIB 42435633690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TAJLANDSKOG BOKSA ZORAJ GYM</item>
    </izvorni_sadrzaj>
    <derivirana_varijabla naziv="DomainObject.Predmet.ProtuStrankaListFormated_1">
      <item>KLUB TAJLANDSKOG BOKSA ZORAJ GYM</item>
    </derivirana_varijabla>
  </DomainObject.Predmet.ProtuStrankaListFormated>
  <DomainObject.Predmet.ProtuStrankaListFormatedOIB>
    <izvorni_sadrzaj>
      <item>KLUB TAJLANDSKOG BOKSA ZORAJ GYM, OIB 42435633690</item>
    </izvorni_sadrzaj>
    <derivirana_varijabla naziv="DomainObject.Predmet.ProtuStrankaListFormatedOIB_1">
      <item>KLUB TAJLANDSKOG BOKSA ZORAJ GYM, OIB 42435633690</item>
    </derivirana_varijabla>
  </DomainObject.Predmet.ProtuStrankaListFormatedOIB>
  <DomainObject.Predmet.ProtuStrankaListFormatedWithAdress>
    <izvorni_sadrzaj>
      <item>KLUB TAJLANDSKOG BOKSA ZORAJ GYM, Odranska 1, 10000 Zagreb</item>
    </izvorni_sadrzaj>
    <derivirana_varijabla naziv="DomainObject.Predmet.ProtuStrankaListFormatedWithAdress_1">
      <item>KLUB TAJLANDSKOG BOKSA ZORAJ GYM, Odranska 1, 10000 Zagreb</item>
    </derivirana_varijabla>
  </DomainObject.Predmet.ProtuStrankaListFormatedWithAdress>
  <DomainObject.Predmet.ProtuStrankaListFormatedWithAdressOIB>
    <izvorni_sadrzaj>
      <item>KLUB TAJLANDSKOG BOKSA ZORAJ GYM, OIB 42435633690, Odranska 1, 10000 Zagreb</item>
    </izvorni_sadrzaj>
    <derivirana_varijabla naziv="DomainObject.Predmet.ProtuStrankaListFormatedWithAdressOIB_1">
      <item>KLUB TAJLANDSKOG BOKSA ZORAJ GYM, OIB 42435633690, Odranska 1, 10000 Zagreb</item>
    </derivirana_varijabla>
  </DomainObject.Predmet.ProtuStrankaListFormatedWithAdressOIB>
  <DomainObject.Predmet.ProtuStrankaListNazivFormated>
    <izvorni_sadrzaj>
      <item>KLUB TAJLANDSKOG BOKSA ZORAJ GYM</item>
    </izvorni_sadrzaj>
    <derivirana_varijabla naziv="DomainObject.Predmet.ProtuStrankaListNazivFormated_1">
      <item>KLUB TAJLANDSKOG BOKSA ZORAJ GYM</item>
    </derivirana_varijabla>
  </DomainObject.Predmet.ProtuStrankaListNazivFormated>
  <DomainObject.Predmet.ProtuStrankaListNazivFormatedOIB>
    <izvorni_sadrzaj>
      <item>KLUB TAJLANDSKOG BOKSA ZORAJ GYM, OIB 42435633690</item>
    </izvorni_sadrzaj>
    <derivirana_varijabla naziv="DomainObject.Predmet.ProtuStrankaListNazivFormatedOIB_1">
      <item>KLUB TAJLANDSKOG BOKSA ZORAJ GYM, OIB 42435633690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TAJLANDSKOG BOKSA ZORAJ GYM</izvorni_sadrzaj>
    <derivirana_varijabla naziv="DomainObject.Predmet.ProtustrankaIDrugi_1">KLUB TAJLANDSKOG BOKSA ZORAJ GYM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TAJLANDSKOG BOKSA ZORAJ GYM, OIB 42435633690, Odranska 1, 10000 Zagreb</izvorni_sadrzaj>
    <derivirana_varijabla naziv="DomainObject.Predmet.ProtustrankaIDrugiAdressOIB_1">KLUB TAJLANDSKOG BOKSA ZORAJ GYM, OIB 42435633690, Odranska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TAJLANDSKOG BOKSA ZORAJ GYM</item>
      <item>FINA Regionalni centar Zagreb</item>
    </izvorni_sadrzaj>
    <derivirana_varijabla naziv="DomainObject.Predmet.SudioniciListNaziv_1">
      <item>KLUB TAJLANDSKOG BOKSA ZORAJ GYM</item>
      <item>FINA Regionalni centar Zagreb</item>
    </derivirana_varijabla>
  </DomainObject.Predmet.SudioniciListNaziv>
  <DomainObject.Predmet.SudioniciListAdressOIB>
    <izvorni_sadrzaj>
      <item>KLUB TAJLANDSKOG BOKSA ZORAJ GYM, OIB 42435633690, Odranska 1,10000 Zagreb</item>
      <item>FINA Regionalni centar Zagreb, OIB 85821130368, Trg svibanjskih žrtava 1995. 1,10000 Zagreb</item>
    </izvorni_sadrzaj>
    <derivirana_varijabla naziv="DomainObject.Predmet.SudioniciListAdressOIB_1">
      <item>KLUB TAJLANDSKOG BOKSA ZORAJ GYM, OIB 42435633690, Odranska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42435633690</item>
      <item>, OIB 85821130368</item>
    </izvorni_sadrzaj>
    <derivirana_varijabla naziv="DomainObject.Predmet.SudioniciListNazivOIB_1">
      <item>, OIB 42435633690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1F6CC6-751C-4321-A524-8FDE0E5DEE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2126</properties:Characters>
  <properties:Lines>47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2018-07-03T07:41:00Z</dcterms:created>
  <dc:creator>Snježana Andrijanić</dc:creator>
  <cp:lastModifiedBy>Gordana Harc</cp:lastModifiedBy>
  <cp:lastPrinted>2018-07-03T07:39:00Z</cp:lastPrinted>
  <dcterms:modified xmlns:xsi="http://www.w3.org/2001/XMLSchema-instance" xsi:type="dcterms:W3CDTF">2018-07-03T07:42:00Z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- 550-18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