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975c6" w14:paraId="69975c6" w:rsidRDefault="00AC554D"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1331595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C554D" w:rsidP="00AC554D" w:rsidR="00AC554D">
      <w:pPr>
        <w:pStyle w:val="Bezproreda"/>
      </w:pPr>
      <w:r>
        <w:t xml:space="preserve">   </w:t>
      </w:r>
    </w:p>
    <w:p w:rsidRDefault="00AC554D" w:rsidP="00AC554D" w:rsidR="00AC554D">
      <w:pPr>
        <w:pStyle w:val="Bezproreda"/>
      </w:pPr>
    </w:p>
    <w:p w:rsidRDefault="00AC554D" w:rsidP="00AC554D" w:rsidR="00AE649C">
      <w:pPr>
        <w:pStyle w:val="Bezproreda"/>
      </w:pPr>
      <w:r>
        <w:t xml:space="preserve">    </w:t>
      </w:r>
      <w:bookmarkStart w:name="_GoBack" w:id="0"/>
      <w:bookmarkEnd w:id="0"/>
      <w:r>
        <w:t xml:space="preserve"> Republika Hrvatska</w:t>
      </w:r>
    </w:p>
    <w:p w:rsidRDefault="00AC554D" w:rsidP="00AC554D" w:rsidR="00AC554D">
      <w:pPr>
        <w:pStyle w:val="Bezproreda"/>
      </w:pPr>
      <w:r>
        <w:t>Trgovački sud u Bjelovaru</w:t>
      </w:r>
    </w:p>
    <w:p w:rsidRDefault="00AC554D" w:rsidP="00AC554D" w:rsidR="00AC554D" w:rsidRPr="00B76F3C">
      <w:pPr>
        <w:pStyle w:val="Bezproreda"/>
      </w:pPr>
      <w:r>
        <w:t xml:space="preserve">Bjelovar, Dr. I. </w:t>
      </w:r>
      <w:proofErr w:type="spellStart"/>
      <w:r>
        <w:t>Lebovića</w:t>
      </w:r>
      <w:proofErr w:type="spellEnd"/>
      <w:r>
        <w:t xml:space="preserve"> 42.</w:t>
      </w:r>
    </w:p>
    <w:p w:rsidRDefault="00AC554D" w:rsidP="00AC554D" w:rsidR="00AC554D">
      <w:pPr>
        <w:pStyle w:val="Bezproreda"/>
        <w:ind w:firstLine="708" w:left="4956"/>
      </w:pPr>
      <w:r>
        <w:t>Poslovni broj:  1 St-823/2017-10</w:t>
      </w:r>
    </w:p>
    <w:p w:rsidRDefault="00AC554D" w:rsidP="00AC554D" w:rsidR="00AC554D">
      <w:pPr>
        <w:pStyle w:val="Bezproreda"/>
        <w:rPr>
          <w:b/>
        </w:rPr>
      </w:pPr>
    </w:p>
    <w:p w:rsidRDefault="00AC554D" w:rsidP="00AC554D" w:rsidR="00AC554D">
      <w:pPr>
        <w:pStyle w:val="Bezproreda"/>
        <w:rPr>
          <w:b/>
        </w:rPr>
      </w:pPr>
    </w:p>
    <w:p w:rsidRDefault="00AC554D" w:rsidP="00AC554D" w:rsidR="00AC554D">
      <w:pPr>
        <w:jc w:val="center"/>
      </w:pPr>
      <w:r>
        <w:t>U   I M E    R E P U B L I K E    H R V A T S K E</w:t>
      </w:r>
    </w:p>
    <w:p w:rsidRDefault="00AC554D" w:rsidP="00AC554D" w:rsidR="00AC554D">
      <w:pPr>
        <w:jc w:val="center"/>
      </w:pPr>
      <w:r>
        <w:t>R J E Š E N J E</w:t>
      </w:r>
    </w:p>
    <w:p w:rsidRDefault="00AC554D" w:rsidP="00AC554D" w:rsidR="00AC554D">
      <w:pPr>
        <w:ind w:firstLine="851"/>
        <w:jc w:val="both"/>
      </w:pPr>
      <w:r>
        <w:t>Trgovački sud u Bjelovaru, OIB: 07942269267, po  sucu Branki Pleskalt, u stečajnom postupku nad dužnikom PIZZERIA PHOENIX j.d.o.o. za ugostiteljstvo Virovitica, Zlatnog polja 228, OIB. 49655670929,  21. ožujka  2018.</w:t>
      </w:r>
    </w:p>
    <w:p w:rsidRDefault="00AC554D" w:rsidP="00AC554D" w:rsidR="00AC554D">
      <w:pPr>
        <w:jc w:val="center"/>
      </w:pPr>
      <w:r>
        <w:t>r i j e š i o   j e</w:t>
      </w:r>
    </w:p>
    <w:p w:rsidRDefault="00AC554D" w:rsidP="00AC554D" w:rsidR="00AC554D">
      <w:pPr>
        <w:ind w:firstLine="851"/>
        <w:jc w:val="both"/>
      </w:pPr>
      <w:r>
        <w:t>1. Otvara se stečajni postupak nad dužnikom PIZZERIA PHOENIX j.d.o.o. za ugostiteljstvo Virovitica, Zlatnog polja 228, OIB. 49655670929.</w:t>
      </w:r>
    </w:p>
    <w:p w:rsidRDefault="00AC554D" w:rsidP="00AC554D" w:rsidR="00AC554D">
      <w:pPr>
        <w:ind w:firstLine="851"/>
        <w:jc w:val="both"/>
      </w:pPr>
      <w:r>
        <w:t xml:space="preserve">2. Za stečajnog upravitelja imenuje se Vlado Šokac Belišće, </w:t>
      </w:r>
      <w:proofErr w:type="spellStart"/>
      <w:r>
        <w:t>Bistrinci</w:t>
      </w:r>
      <w:proofErr w:type="spellEnd"/>
      <w:r>
        <w:t>, Fiskulturna 12, OIB: 95457319937.</w:t>
      </w:r>
    </w:p>
    <w:p w:rsidRDefault="00AC554D" w:rsidP="00AC554D" w:rsidR="00AC554D">
      <w:pPr>
        <w:ind w:firstLine="851"/>
        <w:jc w:val="both"/>
      </w:pPr>
      <w:r>
        <w:t>3. Zaključuje se stečajni postupak nad dužnikom  PIZZERIA PHOENIX j.d.o.o. za ugostiteljstvo Virovitica, Zlatnog polja 228, OIB. 49655670929.</w:t>
      </w:r>
    </w:p>
    <w:p w:rsidRDefault="00AC554D" w:rsidP="00AC554D" w:rsidR="00AC554D">
      <w:pPr>
        <w:ind w:firstLine="851"/>
        <w:jc w:val="both"/>
      </w:pPr>
      <w:r>
        <w:t>4. Stečajni postupak je otvoren i zaključen s danom 21. ožujka 2018. godine u 11,50 sati, kada je ovo rješenje objavljeno na e-oglasnoj ploči ovoga suda.</w:t>
      </w:r>
    </w:p>
    <w:p w:rsidRDefault="00AC554D" w:rsidP="00AC554D" w:rsidR="00AC554D">
      <w:pPr>
        <w:pStyle w:val="Bezproreda"/>
        <w:ind w:firstLine="851"/>
        <w:jc w:val="both"/>
      </w:pPr>
      <w:r>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AC554D" w:rsidP="00AC554D" w:rsidR="00AC554D">
      <w:pPr>
        <w:ind w:firstLine="708"/>
        <w:jc w:val="both"/>
      </w:pPr>
      <w:r>
        <w:t>6. Nakon pravomoćnosti ovoga rješenja stečajni dužnik će se brisati iz sudskog registra.</w:t>
      </w:r>
    </w:p>
    <w:p w:rsidRDefault="00AC554D" w:rsidP="00AC554D" w:rsidR="00AC554D">
      <w:pPr>
        <w:jc w:val="center"/>
      </w:pPr>
      <w:r>
        <w:t>Obrazloženje</w:t>
      </w:r>
    </w:p>
    <w:p w:rsidRDefault="00AC554D" w:rsidP="00AC554D" w:rsidR="00AC554D">
      <w:pPr>
        <w:jc w:val="both"/>
      </w:pPr>
      <w:r>
        <w:tab/>
        <w:t>Rješenjem ovog suda 1 St-823/2017-2 od 8. siječnja 2018. godine pokrenut je postupak radi utvrđivanja pretpostavki za otvaranje stečajnog postupka nad trgovačkim društvom  PIZZERIA PHOENIX j.d.o.o. za ugostiteljstvo Virovitica, Zlatnog polja 228, OIB. 49655670929.</w:t>
      </w:r>
    </w:p>
    <w:p w:rsidRDefault="00AC554D" w:rsidP="00AC554D" w:rsidR="00AC554D">
      <w:pPr>
        <w:jc w:val="both"/>
      </w:pPr>
      <w:r>
        <w:tab/>
        <w:t>Ročište radi izjašnjenja o prijedlogu i rasprave o uvjetima za otvaranje stečajnog postupka sazvano je za dan 12. veljače 2018. godine.</w:t>
      </w:r>
    </w:p>
    <w:p w:rsidRDefault="00AC554D" w:rsidP="00AC554D" w:rsidR="00AC554D">
      <w:pPr>
        <w:ind w:firstLine="708"/>
        <w:jc w:val="both"/>
      </w:pPr>
      <w:r>
        <w:lastRenderedPageBreak/>
        <w:t xml:space="preserve">Prijedlogom za otvaranje stečajnog postupka od 29. studenog 2017. godine  predlagatelji: Dražen </w:t>
      </w:r>
      <w:proofErr w:type="spellStart"/>
      <w:r>
        <w:t>Palfi</w:t>
      </w:r>
      <w:proofErr w:type="spellEnd"/>
      <w:r>
        <w:t xml:space="preserve">, Antun </w:t>
      </w:r>
      <w:proofErr w:type="spellStart"/>
      <w:r>
        <w:t>Haić</w:t>
      </w:r>
      <w:proofErr w:type="spellEnd"/>
      <w:r>
        <w:t xml:space="preserve">, Jasmin </w:t>
      </w:r>
      <w:proofErr w:type="spellStart"/>
      <w:r>
        <w:t>Mikec</w:t>
      </w:r>
      <w:proofErr w:type="spellEnd"/>
      <w:r>
        <w:t xml:space="preserve">, Tomislav Tomšić i Milica </w:t>
      </w:r>
      <w:proofErr w:type="spellStart"/>
      <w:r>
        <w:t>Cupar</w:t>
      </w:r>
      <w:proofErr w:type="spellEnd"/>
      <w:r>
        <w:t xml:space="preserve"> </w:t>
      </w:r>
      <w:proofErr w:type="spellStart"/>
      <w:r>
        <w:t>Pipić</w:t>
      </w:r>
      <w:proofErr w:type="spellEnd"/>
      <w:r>
        <w:t xml:space="preserve"> predložili su da se nad dužnikom otvori stečajni postupak budući vjerovnici imaju tražbinu prema dužniku u ukupnom iznosu od 27.000,00 kuna koja se temelji na neisplati plaće i doprinosa. </w:t>
      </w:r>
    </w:p>
    <w:p w:rsidRDefault="00AC554D" w:rsidP="00AC554D" w:rsidR="00AC554D">
      <w:pPr>
        <w:ind w:firstLine="708"/>
        <w:jc w:val="both"/>
      </w:pPr>
      <w:r>
        <w:t>Sud je rješenjem od 22. veljače 2018. godine pozvao osobe koje imaju pravni interes za provedbu stečajnog postupka da u roku 15 dana uplate predujam za namirenje troškova prethodnog i otvorenog stečajnog postupka u iznosu 10.000,00 kn. To je rješenje objavljeno na e-oglasnoj ploči suda dana 22. veljače  2018. godine i u roku 15 dana od objave nije uplaćen predujam za namirenje troškova prethodnog i otvorenog stečajnog postupka.</w:t>
      </w:r>
    </w:p>
    <w:p w:rsidRDefault="00AC554D" w:rsidP="00AC554D" w:rsidR="00AC554D">
      <w:pPr>
        <w:jc w:val="both"/>
      </w:pPr>
      <w:r>
        <w:tab/>
        <w:t>Stoga je temeljem čl. 132. st. 2. Stečajnog zakona ("Narodne novine" br.  71/15, dalje SZ) riješeno kao u izreci.</w:t>
      </w:r>
    </w:p>
    <w:p w:rsidRDefault="00AC554D" w:rsidP="00AC554D" w:rsidR="00AC554D">
      <w:pPr>
        <w:jc w:val="both"/>
      </w:pPr>
      <w:r>
        <w:tab/>
        <w:t>Nakon zaključenja stečajnog postupka, stečajni upravitelj će po potrebi postupiti u skladu sa čl. 133. st. 1. SZ-a te je riješeno kao u  točki 5. izreke ovog rješenja.</w:t>
      </w:r>
    </w:p>
    <w:p w:rsidRDefault="00AC554D" w:rsidP="00AC554D" w:rsidR="00AC554D">
      <w:pPr>
        <w:jc w:val="both"/>
      </w:pPr>
      <w:r>
        <w:tab/>
        <w:t xml:space="preserve">Nakon pravomoćnosti ovog rješenja dužnik će se temeljem čl. 286. st. 3. SZ-a brisati iz sudskog registra te je riješeno kao u točki 6. izreke ovog rješenja. </w:t>
      </w:r>
    </w:p>
    <w:p w:rsidRDefault="00AC554D" w:rsidP="00AC554D" w:rsidR="00AC554D">
      <w:pPr>
        <w:ind w:firstLine="708"/>
      </w:pPr>
      <w:r>
        <w:t xml:space="preserve">U Bjelovaru 21. ožujka  2018.  </w:t>
      </w:r>
    </w:p>
    <w:p w:rsidRDefault="00AC554D" w:rsidP="00AC554D" w:rsidR="00AC554D">
      <w:pPr>
        <w:pStyle w:val="Bezproreda"/>
      </w:pPr>
      <w:r>
        <w:t xml:space="preserve">                                                                                                        S u d a c</w:t>
      </w:r>
    </w:p>
    <w:p w:rsidRDefault="00AC554D" w:rsidP="00AC554D" w:rsidR="00AC554D">
      <w:pPr>
        <w:pStyle w:val="Bezproreda"/>
      </w:pPr>
    </w:p>
    <w:p w:rsidRDefault="00AC554D" w:rsidP="00AC554D" w:rsidR="00AC554D">
      <w:pPr>
        <w:pStyle w:val="Bezproreda"/>
      </w:pPr>
      <w:r>
        <w:t xml:space="preserve">                                                                                  </w:t>
      </w:r>
      <w:r>
        <w:t xml:space="preserve">               Branka Pleskalt v.r.</w:t>
      </w:r>
    </w:p>
    <w:p w:rsidRDefault="00AC554D" w:rsidP="00AC554D" w:rsidR="00AC554D">
      <w:pPr>
        <w:pStyle w:val="Bezproreda"/>
      </w:pPr>
    </w:p>
    <w:p w:rsidRDefault="00AC554D" w:rsidP="00AC554D" w:rsidR="00AC554D">
      <w:pPr>
        <w:pStyle w:val="Bezproreda"/>
      </w:pPr>
      <w:r>
        <w:tab/>
      </w:r>
      <w:r>
        <w:tab/>
      </w:r>
      <w:r>
        <w:tab/>
      </w:r>
      <w:r>
        <w:tab/>
      </w:r>
      <w:r>
        <w:tab/>
      </w:r>
      <w:r>
        <w:tab/>
      </w:r>
      <w:r>
        <w:tab/>
        <w:t xml:space="preserve">Za točnost </w:t>
      </w:r>
      <w:proofErr w:type="spellStart"/>
      <w:r>
        <w:t>otpravka</w:t>
      </w:r>
      <w:proofErr w:type="spellEnd"/>
      <w:r>
        <w:t>-ovlašteni službenik</w:t>
      </w:r>
      <w:r>
        <w:tab/>
      </w:r>
      <w:r>
        <w:tab/>
      </w:r>
      <w:r>
        <w:tab/>
      </w:r>
      <w:r>
        <w:tab/>
      </w:r>
      <w:r>
        <w:tab/>
      </w:r>
      <w:r>
        <w:tab/>
      </w:r>
      <w:r>
        <w:tab/>
      </w:r>
      <w:r>
        <w:tab/>
        <w:t xml:space="preserve">     Vesna Dragišić</w:t>
      </w:r>
    </w:p>
    <w:p w:rsidRDefault="00AC554D" w:rsidP="00AC554D" w:rsidR="00AC554D">
      <w:pPr>
        <w:ind w:firstLine="708"/>
      </w:pPr>
      <w:r>
        <w:t>Pouka o pravnom lijeku</w:t>
      </w:r>
      <w:r>
        <w:rPr>
          <w:b/>
        </w:rPr>
        <w:t>:</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AE649C" w:rsidP="004F27AE" w:rsidR="00AE649C" w:rsidRPr="00B76F3C">
      <w:pPr>
        <w:pStyle w:val="NormaleSPIS"/>
      </w:pPr>
    </w:p>
    <w:sectPr w:rsidSect="00AC554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60161049"/>
      <w:docPartObj>
        <w:docPartGallery w:val="Page Numbers (Top of Page)"/>
        <w:docPartUnique/>
      </w:docPartObj>
    </w:sdtPr>
    <w:sdtContent>
      <w:p w:rsidRDefault="00AC554D" w:rsidR="00AC554D">
        <w:pPr>
          <w:pStyle w:val="Zaglavlje"/>
          <w:jc w:val="center"/>
        </w:pPr>
        <w:r>
          <w:fldChar w:fldCharType="begin"/>
        </w:r>
        <w:r>
          <w:instrText>PAGE   \* MERGEFORMAT</w:instrText>
        </w:r>
        <w:r>
          <w:fldChar w:fldCharType="separate"/>
        </w:r>
        <w:r>
          <w:t>2</w:t>
        </w:r>
        <w:r>
          <w:fldChar w:fldCharType="end"/>
        </w:r>
      </w:p>
    </w:sdtContent>
  </w:sdt>
  <w:p w:rsidRDefault="00AC554D" w:rsidR="008333A9">
    <w:pPr>
      <w:pStyle w:val="Zaglavlje"/>
    </w:pPr>
    <w:r>
      <w:t>Poslovni broj: 1 St-823/2017-10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554D"/>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405459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2018.</izvorni_sadrzaj>
    <derivirana_varijabla naziv="DomainObject.DatumDonosenjaOdluke_1">21.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St-823/2017-10</izvorni_sadrzaj>
    <derivirana_varijabla naziv="DomainObject.Oznaka_1">St-823/2017-10</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823</izvorni_sadrzaj>
    <derivirana_varijabla naziv="DomainObject.Predmet.Broj_1">823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2017.</izvorni_sadrzaj>
    <derivirana_varijabla naziv="DomainObject.Predmet.DatumOsnivanja_1">29.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St-823/2017</izvorni_sadrzaj>
    <derivirana_varijabla naziv="DomainObject.Predmet.OznakaBroj_1">St-823/2017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PIZZERIA PHOENIX j.d.o.o. za ugostiteljstvo</izvorni_sadrzaj>
    <derivirana_varijabla naziv="DomainObject.Predmet.ProtustrankaFormated_1">  PIZZERIA PHOENIX j.d.o.o. za ugostiteljstvo</derivirana_varijabla>
  </DomainObject.Predmet.ProtustrankaFormated>
  <DomainObject.Predmet.ProtustrankaFormatedOIB>
    <izvorni_sadrzaj>  PIZZERIA PHOENIX j.d.o.o. za ugostiteljstvo, OIB 49655670929</izvorni_sadrzaj>
    <derivirana_varijabla naziv="DomainObject.Predmet.ProtustrankaFormatedOIB_1">  PIZZERIA PHOENIX j.d.o.o. za ugostiteljstvo, OIB 49655670929</derivirana_varijabla>
  </DomainObject.Predmet.ProtustrankaFormatedOIB>
  <DomainObject.Predmet.ProtustrankaFormatedWithAdress>
    <izvorni_sadrzaj> PIZZERIA PHOENIX j.d.o.o. za ugostiteljstvo, Zlatnog polja 228, 33000 Virovitica</izvorni_sadrzaj>
    <derivirana_varijabla naziv="DomainObject.Predmet.ProtustrankaFormatedWithAdress_1"> PIZZERIA PHOENIX j.d.o.o. za ugostiteljstvo, Zlatnog polja 228, 33000 Virovitica</derivirana_varijabla>
  </DomainObject.Predmet.ProtustrankaFormatedWithAdress>
  <DomainObject.Predmet.ProtustrankaFormatedWithAdressOIB>
    <izvorni_sadrzaj> PIZZERIA PHOENIX j.d.o.o. za ugostiteljstvo, OIB 49655670929, Zlatnog polja 228, 33000 Virovitica</izvorni_sadrzaj>
    <derivirana_varijabla naziv="DomainObject.Predmet.ProtustrankaFormatedWithAdressOIB_1"> PIZZERIA PHOENIX j.d.o.o. za ugostiteljstvo, OIB 49655670929, Zlatnog polja 228, 33000 Virovitica</derivirana_varijabla>
  </DomainObject.Predmet.ProtustrankaFormatedWithAdressOIB>
  <DomainObject.Predmet.ProtustrankaWithAdress>
    <izvorni_sadrzaj>PIZZERIA PHOENIX j.d.o.o. za ugostiteljstvo Zlatnog polja 228, 33000 Virovitica</izvorni_sadrzaj>
    <derivirana_varijabla naziv="DomainObject.Predmet.ProtustrankaWithAdress_1">PIZZERIA PHOENIX j.d.o.o. za ugostiteljstvo Zlatnog polja 228, 33000 Virovitica</derivirana_varijabla>
  </DomainObject.Predmet.ProtustrankaWithAdress>
  <DomainObject.Predmet.ProtustrankaWithAdressOIB>
    <izvorni_sadrzaj>PIZZERIA PHOENIX j.d.o.o. za ugostiteljstvo, OIB 49655670929, Zlatnog polja 228, 33000 Virovitica</izvorni_sadrzaj>
    <derivirana_varijabla naziv="DomainObject.Predmet.ProtustrankaWithAdressOIB_1">PIZZERIA PHOENIX j.d.o.o. za ugostiteljstvo, OIB 49655670929, Zlatnog polja 228, 33000 Virovitica</derivirana_varijabla>
  </DomainObject.Predmet.ProtustrankaWithAdressOIB>
  <DomainObject.Predmet.ProtustrankaNazivFormated>
    <izvorni_sadrzaj>PIZZERIA PHOENIX j.d.o.o. za ugostiteljstvo</izvorni_sadrzaj>
    <derivirana_varijabla naziv="DomainObject.Predmet.ProtustrankaNazivFormated_1">PIZZERIA PHOENIX j.d.o.o. za ugostiteljstvo</derivirana_varijabla>
  </DomainObject.Predmet.ProtustrankaNazivFormated>
  <DomainObject.Predmet.ProtustrankaNazivFormatedOIB>
    <izvorni_sadrzaj>PIZZERIA PHOENIX j.d.o.o. za ugostiteljstvo, OIB 49655670929</izvorni_sadrzaj>
    <derivirana_varijabla naziv="DomainObject.Predmet.ProtustrankaNazivFormatedOIB_1">PIZZERIA PHOENIX j.d.o.o. za ugostiteljstvo, OIB 49655670929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DRAŽEN PALFI; ANTUN HAIĆ; JASMIN MIKEC; TOMISLAV TOMŠIĆ; MILICA CUPAR PIPIĆ</izvorni_sadrzaj>
    <derivirana_varijabla naziv="DomainObject.Predmet.StrankaFormated_1">  DRAŽEN PALFI; ANTUN HAIĆ; JASMIN MIKEC; TOMISLAV TOMŠIĆ; MILICA CUPAR PIPIĆ</derivirana_varijabla>
  </DomainObject.Predmet.StrankaFormated>
  <DomainObject.Predmet.StrankaFormatedOIB>
    <izvorni_sadrzaj>  DRAŽEN PALFI, OIB 90902912919; ANTUN HAIĆ, OIB 18870514245; JASMIN MIKEC, OIB 58428857195; TOMISLAV TOMŠIĆ, OIB 92236518910; MILICA CUPAR PIPIĆ, OIB 97769682962</izvorni_sadrzaj>
    <derivirana_varijabla naziv="DomainObject.Predmet.StrankaFormatedOIB_1">  DRAŽEN PALFI, OIB 90902912919; ANTUN HAIĆ, OIB 18870514245; JASMIN MIKEC, OIB 58428857195; TOMISLAV TOMŠIĆ, OIB 92236518910; MILICA CUPAR PIPIĆ, OIB 97769682962</derivirana_varijabla>
  </DomainObject.Predmet.StrankaFormatedOIB>
  <DomainObject.Predmet.StrankaFormatedWithAdress>
    <izvorni_sadrzaj> DRAŽEN PALFI, Zlatno polje 228, 33000 Virovitica; ANTUN HAIĆ, Vinogracki put 2, 33000 Virovitica; JASMIN MIKEC, Ul. Svetog Trojstva 90, Milanovac, 33000 Virovitica; TOMISLAV TOMŠIĆ, Zlatno polje 128, 33000 Virovitica; MILICA CUPAR PIPIĆ, Matije Gupca 38, 33000 Virovitica</izvorni_sadrzaj>
    <derivirana_varijabla naziv="DomainObject.Predmet.StrankaFormatedWithAdress_1"> DRAŽEN PALFI, Zlatno polje 228, 33000 Virovitica; ANTUN HAIĆ, Vinogracki put 2, 33000 Virovitica; JASMIN MIKEC, Ul. Svetog Trojstva 90, Milanovac, 33000 Virovitica; TOMISLAV TOMŠIĆ, Zlatno polje 128, 33000 Virovitica; MILICA CUPAR PIPIĆ, Matije Gupca 38, 33000 Virovitica</derivirana_varijabla>
  </DomainObject.Predmet.StrankaFormatedWithAdress>
  <DomainObject.Predmet.StrankaFormatedWithAdressOIB>
    <izvorni_sadrzaj> DRAŽEN PALFI, OIB 90902912919, Zlatno polje 228, 33000 Virovitica; ANTUN HAIĆ, OIB 18870514245, Vinogracki put 2, 33000 Virovitica; JASMIN MIKEC, OIB 58428857195, Ul. Svetog Trojstva 90, Milanovac, 33000 Virovitica; TOMISLAV TOMŠIĆ, OIB 92236518910, Zlatno polje 128, 33000 Virovitica; MILICA CUPAR PIPIĆ, OIB 97769682962, Matije Gupca 38, 33000 Virovitica</izvorni_sadrzaj>
    <derivirana_varijabla naziv="DomainObject.Predmet.StrankaFormatedWithAdressOIB_1"> DRAŽEN PALFI, OIB 90902912919, Zlatno polje 228, 33000 Virovitica; ANTUN HAIĆ, OIB 18870514245, Vinogracki put 2, 33000 Virovitica; JASMIN MIKEC, OIB 58428857195, Ul. Svetog Trojstva 90, Milanovac, 33000 Virovitica; TOMISLAV TOMŠIĆ, OIB 92236518910, Zlatno polje 128, 33000 Virovitica; MILICA CUPAR PIPIĆ, OIB 97769682962, Matije Gupca 38, 33000 Virovitica</derivirana_varijabla>
  </DomainObject.Predmet.StrankaFormatedWithAdressOIB>
  <DomainObject.Predmet.StrankaWithAdress>
    <izvorni_sadrzaj>DRAŽEN PALFI Zlatno polje 228,33000 Virovitica,ANTUN HAIĆ Vinogracki put 2,33000 Virovitica,JASMIN MIKEC Ul. Svetog Trojstva 90, Milanovac,33000 Virovitica,TOMISLAV TOMŠIĆ Zlatno polje 128,33000 Virovitica,MILICA CUPAR PIPIĆ Matije Gupca 38,33000 Virovitica</izvorni_sadrzaj>
    <derivirana_varijabla naziv="DomainObject.Predmet.StrankaWithAdress_1">DRAŽEN PALFI Zlatno polje 228,33000 Virovitica,ANTUN HAIĆ Vinogracki put 2,33000 Virovitica,JASMIN MIKEC Ul. Svetog Trojstva 90, Milanovac,33000 Virovitica,TOMISLAV TOMŠIĆ Zlatno polje 128,33000 Virovitica,MILICA CUPAR PIPIĆ Matije Gupca 38,33000 Virovitica</derivirana_varijabla>
  </DomainObject.Predmet.StrankaWithAdress>
  <DomainObject.Predmet.StrankaWithAdressOIB>
    <izvorni_sadrzaj>DRAŽEN PALFI, OIB 90902912919, Zlatno polje 228,33000 Virovitica,ANTUN HAIĆ, OIB 18870514245, Vinogracki put 2,33000 Virovitica,JASMIN MIKEC, OIB 58428857195, Ul. Svetog Trojstva 90, Milanovac,33000 Virovitica,TOMISLAV TOMŠIĆ, OIB 92236518910, Zlatno polje 128,33000 Virovitica,MILICA CUPAR PIPIĆ, OIB 97769682962, Matije Gupca 38,33000 Virovitica</izvorni_sadrzaj>
    <derivirana_varijabla naziv="DomainObject.Predmet.StrankaWithAdressOIB_1">DRAŽEN PALFI, OIB 90902912919, Zlatno polje 228,33000 Virovitica,ANTUN HAIĆ, OIB 18870514245, Vinogracki put 2,33000 Virovitica,JASMIN MIKEC, OIB 58428857195, Ul. Svetog Trojstva 90, Milanovac,33000 Virovitica,TOMISLAV TOMŠIĆ, OIB 92236518910, Zlatno polje 128,33000 Virovitica,MILICA CUPAR PIPIĆ, OIB 97769682962, Matije Gupca 38,33000 Virovitica</derivirana_varijabla>
  </DomainObject.Predmet.StrankaWithAdressOIB>
  <DomainObject.Predmet.StrankaNazivFormated>
    <izvorni_sadrzaj>DRAŽEN PALFI,ANTUN HAIĆ,JASMIN MIKEC,TOMISLAV TOMŠIĆ,MILICA CUPAR PIPIĆ</izvorni_sadrzaj>
    <derivirana_varijabla naziv="DomainObject.Predmet.StrankaNazivFormated_1">DRAŽEN PALFI,ANTUN HAIĆ,JASMIN MIKEC,TOMISLAV TOMŠIĆ,MILICA CUPAR PIPIĆ</derivirana_varijabla>
  </DomainObject.Predmet.StrankaNazivFormated>
  <DomainObject.Predmet.StrankaNazivFormatedOIB>
    <izvorni_sadrzaj>DRAŽEN PALFI, OIB 90902912919,ANTUN HAIĆ, OIB 18870514245,JASMIN MIKEC, OIB 58428857195,TOMISLAV TOMŠIĆ, OIB 92236518910,MILICA CUPAR PIPIĆ, OIB 97769682962</izvorni_sadrzaj>
    <derivirana_varijabla naziv="DomainObject.Predmet.StrankaNazivFormatedOIB_1">DRAŽEN PALFI, OIB 90902912919,ANTUN HAIĆ, OIB 18870514245,JASMIN MIKEC, OIB 58428857195,TOMISLAV TOMŠIĆ, OIB 92236518910,MILICA CUPAR PIPIĆ, OIB 97769682962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DRAŽEN PALFI</item>
      <item>ANTUN HAIĆ</item>
      <item>JASMIN MIKEC</item>
      <item>TOMISLAV TOMŠIĆ</item>
      <item>MILICA CUPAR PIPIĆ</item>
    </izvorni_sadrzaj>
    <derivirana_varijabla naziv="DomainObject.Predmet.StrankaListFormated_1">
      <item>DRAŽEN PALFI</item>
      <item>ANTUN HAIĆ</item>
      <item>JASMIN MIKEC</item>
      <item>TOMISLAV TOMŠIĆ</item>
      <item>MILICA CUPAR PIPIĆ</item>
    </derivirana_varijabla>
  </DomainObject.Predmet.StrankaListFormated>
  <DomainObject.Predmet.StrankaListFormatedOIB>
    <izvorni_sadrzaj>
      <item>DRAŽEN PALFI, OIB 90902912919</item>
      <item>ANTUN HAIĆ, OIB 18870514245</item>
      <item>JASMIN MIKEC, OIB 58428857195</item>
      <item>TOMISLAV TOMŠIĆ, OIB 92236518910</item>
      <item>MILICA CUPAR PIPIĆ, OIB 97769682962</item>
    </izvorni_sadrzaj>
    <derivirana_varijabla naziv="DomainObject.Predmet.StrankaListFormatedOIB_1">
      <item>DRAŽEN PALFI, OIB 90902912919</item>
      <item>ANTUN HAIĆ, OIB 18870514245</item>
      <item>JASMIN MIKEC, OIB 58428857195</item>
      <item>TOMISLAV TOMŠIĆ, OIB 92236518910</item>
      <item>MILICA CUPAR PIPIĆ, OIB 97769682962</item>
    </derivirana_varijabla>
  </DomainObject.Predmet.StrankaListFormatedOIB>
  <DomainObject.Predmet.StrankaListFormatedWithAdress>
    <izvorni_sadrzaj>
      <item>DRAŽEN PALFI, Zlatno polje 228, 33000 Virovitica</item>
      <item>ANTUN HAIĆ, Vinogracki put 2, 33000 Virovitica</item>
      <item>JASMIN MIKEC, Ul. Svetog Trojstva 90, Milanovac, 33000 Virovitica</item>
      <item>TOMISLAV TOMŠIĆ, Zlatno polje 128, 33000 Virovitica</item>
      <item>MILICA CUPAR PIPIĆ, Matije Gupca 38, 33000 Virovitica</item>
    </izvorni_sadrzaj>
    <derivirana_varijabla naziv="DomainObject.Predmet.StrankaListFormatedWithAdress_1">
      <item>DRAŽEN PALFI, Zlatno polje 228, 33000 Virovitica</item>
      <item>ANTUN HAIĆ, Vinogracki put 2, 33000 Virovitica</item>
      <item>JASMIN MIKEC, Ul. Svetog Trojstva 90, Milanovac, 33000 Virovitica</item>
      <item>TOMISLAV TOMŠIĆ, Zlatno polje 128, 33000 Virovitica</item>
      <item>MILICA CUPAR PIPIĆ, Matije Gupca 38, 33000 Virovitica</item>
    </derivirana_varijabla>
  </DomainObject.Predmet.StrankaListFormatedWithAdress>
  <DomainObject.Predmet.StrankaListFormatedWithAdressOIB>
    <izvorni_sadrzaj>
      <item>DRAŽEN PALFI, OIB 90902912919, Zlatno polje 228, 33000 Virovitica</item>
      <item>ANTUN HAIĆ, OIB 18870514245, Vinogracki put 2, 33000 Virovitica</item>
      <item>JASMIN MIKEC, OIB 58428857195, Ul. Svetog Trojstva 90, Milanovac, 33000 Virovitica</item>
      <item>TOMISLAV TOMŠIĆ, OIB 92236518910, Zlatno polje 128, 33000 Virovitica</item>
      <item>MILICA CUPAR PIPIĆ, OIB 97769682962, Matije Gupca 38, 33000 Virovitica</item>
    </izvorni_sadrzaj>
    <derivirana_varijabla naziv="DomainObject.Predmet.StrankaListFormatedWithAdressOIB_1">
      <item>DRAŽEN PALFI, OIB 90902912919, Zlatno polje 228, 33000 Virovitica</item>
      <item>ANTUN HAIĆ, OIB 18870514245, Vinogracki put 2, 33000 Virovitica</item>
      <item>JASMIN MIKEC, OIB 58428857195, Ul. Svetog Trojstva 90, Milanovac, 33000 Virovitica</item>
      <item>TOMISLAV TOMŠIĆ, OIB 92236518910, Zlatno polje 128, 33000 Virovitica</item>
      <item>MILICA CUPAR PIPIĆ, OIB 97769682962, Matije Gupca 38, 33000 Virovitica</item>
    </derivirana_varijabla>
  </DomainObject.Predmet.StrankaListFormatedWithAdressOIB>
  <DomainObject.Predmet.StrankaListNazivFormated>
    <izvorni_sadrzaj>
      <item>DRAŽEN PALFI</item>
      <item>ANTUN HAIĆ</item>
      <item>JASMIN MIKEC</item>
      <item>TOMISLAV TOMŠIĆ</item>
      <item>MILICA CUPAR PIPIĆ</item>
    </izvorni_sadrzaj>
    <derivirana_varijabla naziv="DomainObject.Predmet.StrankaListNazivFormated_1">
      <item>DRAŽEN PALFI</item>
      <item>ANTUN HAIĆ</item>
      <item>JASMIN MIKEC</item>
      <item>TOMISLAV TOMŠIĆ</item>
      <item>MILICA CUPAR PIPIĆ</item>
    </derivirana_varijabla>
  </DomainObject.Predmet.StrankaListNazivFormated>
  <DomainObject.Predmet.StrankaListNazivFormatedOIB>
    <izvorni_sadrzaj>
      <item>DRAŽEN PALFI, OIB 90902912919</item>
      <item>ANTUN HAIĆ, OIB 18870514245</item>
      <item>JASMIN MIKEC, OIB 58428857195</item>
      <item>TOMISLAV TOMŠIĆ, OIB 92236518910</item>
      <item>MILICA CUPAR PIPIĆ, OIB 97769682962</item>
    </izvorni_sadrzaj>
    <derivirana_varijabla naziv="DomainObject.Predmet.StrankaListNazivFormatedOIB_1">
      <item>DRAŽEN PALFI, OIB 90902912919</item>
      <item>ANTUN HAIĆ, OIB 18870514245</item>
      <item>JASMIN MIKEC, OIB 58428857195</item>
      <item>TOMISLAV TOMŠIĆ, OIB 92236518910</item>
      <item>MILICA CUPAR PIPIĆ, OIB 97769682962</item>
    </derivirana_varijabla>
  </DomainObject.Predmet.StrankaListNazivFormatedOIB>
  <DomainObject.Predmet.ProtuStrankaListFormated>
    <izvorni_sadrzaj>
      <item>PIZZERIA PHOENIX j.d.o.o. za ugostiteljstvo</item>
    </izvorni_sadrzaj>
    <derivirana_varijabla naziv="DomainObject.Predmet.ProtuStrankaListFormated_1">
      <item>PIZZERIA PHOENIX j.d.o.o. za ugostiteljstvo</item>
    </derivirana_varijabla>
  </DomainObject.Predmet.ProtuStrankaListFormated>
  <DomainObject.Predmet.ProtuStrankaListFormatedOIB>
    <izvorni_sadrzaj>
      <item>PIZZERIA PHOENIX j.d.o.o. za ugostiteljstvo, OIB 49655670929</item>
    </izvorni_sadrzaj>
    <derivirana_varijabla naziv="DomainObject.Predmet.ProtuStrankaListFormatedOIB_1">
      <item>PIZZERIA PHOENIX j.d.o.o. za ugostiteljstvo, OIB 49655670929</item>
    </derivirana_varijabla>
  </DomainObject.Predmet.ProtuStrankaListFormatedOIB>
  <DomainObject.Predmet.ProtuStrankaListFormatedWithAdress>
    <izvorni_sadrzaj>
      <item>PIZZERIA PHOENIX j.d.o.o. za ugostiteljstvo, Zlatnog polja 228, 33000 Virovitica</item>
    </izvorni_sadrzaj>
    <derivirana_varijabla naziv="DomainObject.Predmet.ProtuStrankaListFormatedWithAdress_1">
      <item>PIZZERIA PHOENIX j.d.o.o. za ugostiteljstvo, Zlatnog polja 228, 33000 Virovitica</item>
    </derivirana_varijabla>
  </DomainObject.Predmet.ProtuStrankaListFormatedWithAdress>
  <DomainObject.Predmet.ProtuStrankaListFormatedWithAdressOIB>
    <izvorni_sadrzaj>
      <item>PIZZERIA PHOENIX j.d.o.o. za ugostiteljstvo, OIB 49655670929, Zlatnog polja 228, 33000 Virovitica</item>
    </izvorni_sadrzaj>
    <derivirana_varijabla naziv="DomainObject.Predmet.ProtuStrankaListFormatedWithAdressOIB_1">
      <item>PIZZERIA PHOENIX j.d.o.o. za ugostiteljstvo, OIB 49655670929, Zlatnog polja 228, 33000 Virovitica</item>
    </derivirana_varijabla>
  </DomainObject.Predmet.ProtuStrankaListFormatedWithAdressOIB>
  <DomainObject.Predmet.ProtuStrankaListNazivFormated>
    <izvorni_sadrzaj>
      <item>PIZZERIA PHOENIX j.d.o.o. za ugostiteljstvo</item>
    </izvorni_sadrzaj>
    <derivirana_varijabla naziv="DomainObject.Predmet.ProtuStrankaListNazivFormated_1">
      <item>PIZZERIA PHOENIX j.d.o.o. za ugostiteljstvo</item>
    </derivirana_varijabla>
  </DomainObject.Predmet.ProtuStrankaListNazivFormated>
  <DomainObject.Predmet.ProtuStrankaListNazivFormatedOIB>
    <izvorni_sadrzaj>
      <item>PIZZERIA PHOENIX j.d.o.o. za ugostiteljstvo, OIB 49655670929</item>
    </izvorni_sadrzaj>
    <derivirana_varijabla naziv="DomainObject.Predmet.ProtuStrankaListNazivFormatedOIB_1">
      <item>PIZZERIA PHOENIX j.d.o.o. za ugostiteljstvo, OIB 49655670929</item>
    </derivirana_varijabla>
  </DomainObject.Predmet.ProtuStrankaListNazivFormatedOIB>
  <DomainObject.Predmet.OstaliListFormated>
    <izvorni_sadrzaj>
      <item>Marijana Abramović</item>
    </izvorni_sadrzaj>
    <derivirana_varijabla naziv="DomainObject.Predmet.OstaliListFormated_1">
      <item>Marijana Abramović</item>
    </derivirana_varijabla>
  </DomainObject.Predmet.OstaliListFormated>
  <DomainObject.Predmet.OstaliListFormatedOIB>
    <izvorni_sadrzaj>
      <item>Marijana Abramović, OIB 74424634259</item>
    </izvorni_sadrzaj>
    <derivirana_varijabla naziv="DomainObject.Predmet.OstaliListFormatedOIB_1">
      <item>Marijana Abramović, OIB 74424634259</item>
    </derivirana_varijabla>
  </DomainObject.Predmet.OstaliListFormatedOIB>
  <DomainObject.Predmet.OstaliListFormatedWithAdress>
    <izvorni_sadrzaj>
      <item>Marijana Abramović, Mlinska 54., 43280 Mala Mlinska</item>
    </izvorni_sadrzaj>
    <derivirana_varijabla naziv="DomainObject.Predmet.OstaliListFormatedWithAdress_1">
      <item>Marijana Abramović, Mlinska 54., 43280 Mala Mlinska</item>
    </derivirana_varijabla>
  </DomainObject.Predmet.OstaliListFormatedWithAdress>
  <DomainObject.Predmet.OstaliListFormatedWithAdressOIB>
    <izvorni_sadrzaj>
      <item>Marijana Abramović, OIB 74424634259, Mlinska 54., 43280 Mala Mlinska</item>
    </izvorni_sadrzaj>
    <derivirana_varijabla naziv="DomainObject.Predmet.OstaliListFormatedWithAdressOIB_1">
      <item>Marijana Abramović, OIB 74424634259, Mlinska 54., 43280 Mala Mlinska</item>
    </derivirana_varijabla>
  </DomainObject.Predmet.OstaliListFormatedWithAdressOIB>
  <DomainObject.Predmet.OstaliListNazivFormated>
    <izvorni_sadrzaj>
      <item>Marijana Abramović</item>
    </izvorni_sadrzaj>
    <derivirana_varijabla naziv="DomainObject.Predmet.OstaliListNazivFormated_1">
      <item>Marijana Abramović</item>
    </derivirana_varijabla>
  </DomainObject.Predmet.OstaliListNazivFormated>
  <DomainObject.Predmet.OstaliListNazivFormatedOIB>
    <izvorni_sadrzaj>
      <item>Marijana Abramović, OIB 74424634259</item>
    </izvorni_sadrzaj>
    <derivirana_varijabla naziv="DomainObject.Predmet.OstaliListNazivFormatedOIB_1">
      <item>Marijana Abramović, OIB 74424634259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2018.</izvorni_sadrzaj>
    <derivirana_varijabla naziv="DomainObject.Datum_1">21. ožujka 2018.</derivirana_varijabla>
  </DomainObject.Datum>
  <DomainObject.PoslovniBrojDokumenta>
    <izvorni_sadrzaj>St-823/2017-10</izvorni_sadrzaj>
    <derivirana_varijabla naziv="DomainObject.PoslovniBrojDokumenta_1">St-823/2017-10</derivirana_varijabla>
  </DomainObject.PoslovniBrojDokumenta>
  <DomainObject.Predmet.StrankaIDrugi>
    <izvorni_sadrzaj>DRAŽEN PALFI i dr.</izvorni_sadrzaj>
    <derivirana_varijabla naziv="DomainObject.Predmet.StrankaIDrugi_1">DRAŽEN PALFI i dr.</derivirana_varijabla>
  </DomainObject.Predmet.StrankaIDrugi>
  <DomainObject.Predmet.ProtustrankaIDrugi>
    <izvorni_sadrzaj>PIZZERIA PHOENIX j.d.o.o. za ugostiteljstvo</izvorni_sadrzaj>
    <derivirana_varijabla naziv="DomainObject.Predmet.ProtustrankaIDrugi_1">PIZZERIA PHOENIX j.d.o.o. za ugostiteljstvo</derivirana_varijabla>
  </DomainObject.Predmet.ProtustrankaIDrugi>
  <DomainObject.Predmet.StrankaIDrugiAdressOIB>
    <izvorni_sadrzaj>DRAŽEN PALFI, OIB 90902912919, Zlatno polje 228, 33000 Virovitica i dr.</izvorni_sadrzaj>
    <derivirana_varijabla naziv="DomainObject.Predmet.StrankaIDrugiAdressOIB_1">DRAŽEN PALFI, OIB 90902912919, Zlatno polje 228, 33000 Virovitica i dr.</derivirana_varijabla>
  </DomainObject.Predmet.StrankaIDrugiAdressOIB>
  <DomainObject.Predmet.ProtustrankaIDrugiAdressOIB>
    <izvorni_sadrzaj>PIZZERIA PHOENIX j.d.o.o. za ugostiteljstvo, OIB 49655670929, Zlatnog polja 228, 33000 Virovitica</izvorni_sadrzaj>
    <derivirana_varijabla naziv="DomainObject.Predmet.ProtustrankaIDrugiAdressOIB_1">PIZZERIA PHOENIX j.d.o.o. za ugostiteljstvo, OIB 49655670929, Zlatnog polja 228,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PALFI</item>
      <item>ANTUN HAIĆ</item>
      <item>JASMIN MIKEC</item>
      <item>TOMISLAV TOMŠIĆ</item>
      <item>MILICA CUPAR PIPIĆ</item>
      <item>PIZZERIA PHOENIX j.d.o.o. za ugostiteljstvo</item>
      <item>Marijana Abramović</item>
    </izvorni_sadrzaj>
    <derivirana_varijabla naziv="DomainObject.Predmet.SudioniciListNaziv_1">
      <item>DRAŽEN PALFI</item>
      <item>ANTUN HAIĆ</item>
      <item>JASMIN MIKEC</item>
      <item>TOMISLAV TOMŠIĆ</item>
      <item>MILICA CUPAR PIPIĆ</item>
      <item>PIZZERIA PHOENIX j.d.o.o. za ugostiteljstvo</item>
      <item>Marijana Abramović</item>
    </derivirana_varijabla>
  </DomainObject.Predmet.SudioniciListNaziv>
  <DomainObject.Predmet.SudioniciListAdressOIB>
    <izvorni_sadrzaj>
      <item>DRAŽEN PALFI, OIB 90902912919, Zlatno polje 228,33000 Virovitica</item>
      <item>ANTUN HAIĆ, OIB 18870514245, Vinogracki put 2,33000 Virovitica</item>
      <item>JASMIN MIKEC, OIB 58428857195, Ul. Svetog Trojstva 90, Milanovac,33000 Virovitica</item>
      <item>TOMISLAV TOMŠIĆ, OIB 92236518910, Zlatno polje 128,33000 Virovitica</item>
      <item>MILICA CUPAR PIPIĆ, OIB 97769682962, Matije Gupca 38,33000 Virovitica</item>
      <item>PIZZERIA PHOENIX j.d.o.o. za ugostiteljstvo, OIB 49655670929, Zlatnog polja 228,33000 Virovitica</item>
      <item>Marijana Abramović, OIB 74424634259, Mlinska 54.,43280 Mala Mlinska</item>
    </izvorni_sadrzaj>
    <derivirana_varijabla naziv="DomainObject.Predmet.SudioniciListAdressOIB_1">
      <item>DRAŽEN PALFI, OIB 90902912919, Zlatno polje 228,33000 Virovitica</item>
      <item>ANTUN HAIĆ, OIB 18870514245, Vinogracki put 2,33000 Virovitica</item>
      <item>JASMIN MIKEC, OIB 58428857195, Ul. Svetog Trojstva 90, Milanovac,33000 Virovitica</item>
      <item>TOMISLAV TOMŠIĆ, OIB 92236518910, Zlatno polje 128,33000 Virovitica</item>
      <item>MILICA CUPAR PIPIĆ, OIB 97769682962, Matije Gupca 38,33000 Virovitica</item>
      <item>PIZZERIA PHOENIX j.d.o.o. za ugostiteljstvo, OIB 49655670929, Zlatnog polja 228,33000 Virovitica</item>
      <item>Marijana Abramović, OIB 74424634259, Mlinska 54.,43280 Mala Mlinska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25E91D-C760-4416-A4E5-D8C6ED9EED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535</properties:Words>
  <properties:Characters>2883</properties:Characters>
  <properties:Lines>63</properties:Lines>
  <properties:Paragraphs>27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3651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2018-03-21T10:48:00Z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St-823/2017-10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