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28dc" w14:paraId="b0628dc" w:rsidRDefault="00C30117" w:rsidP="00C30117" w:rsidR="00C30117" w:rsidRPr="000907E4">
      <w:pPr>
        <w:jc w:val="right"/>
        <w15:collapsed w:val="false"/>
        <w:rPr>
          <w:sz w:val="22"/>
        </w:rPr>
      </w:pPr>
    </w:p>
    <w:p w:rsidRDefault="00C30117" w:rsidP="00F70500" w:rsidR="00DF4A70" w:rsidRPr="00DB78E6">
      <w:pPr>
        <w:jc w:val="right"/>
      </w:pPr>
      <w:r w:rsidRPr="00DB78E6">
        <w:t xml:space="preserve">Poslovni broj: </w:t>
      </w:r>
      <w:r w:rsidR="00283121" w:rsidRPr="00DB78E6">
        <w:t>3</w:t>
      </w:r>
      <w:r w:rsidRPr="00DB78E6">
        <w:t xml:space="preserve"> St</w:t>
      </w:r>
      <w:r w:rsidR="000907E4" w:rsidRPr="00DB78E6">
        <w:t>-</w:t>
      </w:r>
      <w:r w:rsidR="00F70500">
        <w:t>56/2016-18</w:t>
      </w:r>
    </w:p>
    <w:p w:rsidRDefault="00F70500" w:rsidP="00591A7F" w:rsidR="00F70500">
      <w:pPr>
        <w:ind w:firstLine="720"/>
        <w:rPr>
          <w:bCs/>
        </w:rPr>
      </w:pPr>
    </w:p>
    <w:p w:rsidRDefault="00F70500" w:rsidP="00591A7F" w:rsidR="00F70500">
      <w:pPr>
        <w:ind w:firstLine="720"/>
        <w:rPr>
          <w:bCs/>
        </w:rPr>
      </w:pPr>
      <w:r>
        <w:rPr>
          <w:noProof/>
          <w:lang w:eastAsia="hr-HR"/>
        </w:rPr>
        <w:t xml:space="preserve">      </w:t>
      </w:r>
      <w:r w:rsidR="007674D5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F9E" w:rsidP="00591A7F" w:rsidR="00DF4A70" w:rsidRPr="00DB78E6">
      <w:pPr>
        <w:ind w:firstLine="720"/>
        <w:rPr>
          <w:bCs/>
        </w:rPr>
      </w:pPr>
      <w:r>
        <w:rPr>
          <w:bCs/>
        </w:rPr>
        <w:t>Republika H</w:t>
      </w:r>
      <w:r w:rsidRPr="00DB78E6">
        <w:rPr>
          <w:bCs/>
        </w:rPr>
        <w:t>rvatska</w:t>
      </w:r>
    </w:p>
    <w:p w:rsidRDefault="00F70500" w:rsidP="00F70500" w:rsidR="00DF4A70" w:rsidRPr="00DB78E6">
      <w:pPr>
        <w:rPr>
          <w:bCs/>
        </w:rPr>
      </w:pPr>
      <w:r>
        <w:rPr>
          <w:bCs/>
        </w:rPr>
        <w:t xml:space="preserve">        </w:t>
      </w:r>
      <w:r w:rsidR="00FF7F9E">
        <w:rPr>
          <w:bCs/>
        </w:rPr>
        <w:t>Trgovački sud u Z</w:t>
      </w:r>
      <w:r w:rsidR="00FF7F9E" w:rsidRPr="00DB78E6">
        <w:rPr>
          <w:bCs/>
        </w:rPr>
        <w:t>adru</w:t>
      </w:r>
    </w:p>
    <w:p w:rsidRDefault="00F70500" w:rsidP="00F70500" w:rsidR="0050218C" w:rsidRPr="00DB78E6">
      <w:pPr>
        <w:rPr>
          <w:bCs/>
        </w:rPr>
      </w:pPr>
      <w:r>
        <w:rPr>
          <w:bCs/>
        </w:rPr>
        <w:t xml:space="preserve">     </w:t>
      </w:r>
      <w:r w:rsidR="00FF7F9E">
        <w:rPr>
          <w:bCs/>
        </w:rPr>
        <w:t>Z</w:t>
      </w:r>
      <w:r w:rsidR="00FF7F9E" w:rsidRPr="00DB78E6">
        <w:rPr>
          <w:bCs/>
        </w:rPr>
        <w:t>adar</w:t>
      </w:r>
      <w:r w:rsidR="00FF7F9E">
        <w:rPr>
          <w:bCs/>
        </w:rPr>
        <w:t>, Dr. Franje T</w:t>
      </w:r>
      <w:r w:rsidR="00FF7F9E" w:rsidRPr="00DB78E6">
        <w:rPr>
          <w:bCs/>
        </w:rPr>
        <w:t>uđmana 35</w:t>
      </w:r>
    </w:p>
    <w:p w:rsidRDefault="00DF4A70" w:rsidP="00DF4A70" w:rsidR="00DF4A70" w:rsidRPr="00DB78E6">
      <w:pPr>
        <w:rPr>
          <w:bCs/>
        </w:rPr>
      </w:pPr>
    </w:p>
    <w:p w:rsidRDefault="00244535" w:rsidP="00794961" w:rsidR="00244535">
      <w:pPr>
        <w:jc w:val="center"/>
        <w:rPr>
          <w:bCs/>
        </w:rPr>
      </w:pPr>
    </w:p>
    <w:p w:rsidRDefault="00794961" w:rsidP="00735BEF" w:rsidR="00DF4A70" w:rsidRPr="00DB78E6">
      <w:pPr>
        <w:jc w:val="center"/>
        <w:rPr>
          <w:bCs/>
        </w:rPr>
      </w:pPr>
      <w:r w:rsidRPr="00DB78E6">
        <w:rPr>
          <w:bCs/>
        </w:rPr>
        <w:t>R E P U B L I K A  H R V A T S K A</w:t>
      </w:r>
    </w:p>
    <w:p w:rsidRDefault="00794961" w:rsidP="00735BEF" w:rsidR="00794961" w:rsidRPr="00DB78E6">
      <w:pPr>
        <w:jc w:val="center"/>
        <w:rPr>
          <w:bCs/>
        </w:rPr>
      </w:pPr>
    </w:p>
    <w:p w:rsidRDefault="00DF4A70" w:rsidP="00735BEF" w:rsidR="00DF4A70" w:rsidRPr="00DB78E6">
      <w:pPr>
        <w:jc w:val="center"/>
        <w:rPr>
          <w:bCs/>
        </w:rPr>
      </w:pPr>
      <w:r w:rsidRPr="00DB78E6">
        <w:rPr>
          <w:bCs/>
        </w:rPr>
        <w:t>R J E Š E N J E</w:t>
      </w:r>
    </w:p>
    <w:p w:rsidRDefault="00DF4A70" w:rsidP="00E51B9B" w:rsidR="00DF4A70" w:rsidRPr="00DB78E6"/>
    <w:p w:rsidRDefault="00DF4A70" w:rsidP="00C30117" w:rsidR="00DF4A70" w:rsidRPr="00DB78E6">
      <w:pPr>
        <w:pStyle w:val="Tijeloteksta"/>
      </w:pPr>
      <w:r w:rsidRPr="00DB78E6">
        <w:tab/>
      </w:r>
      <w:r w:rsidR="00C30117" w:rsidRPr="00DB78E6">
        <w:t>Trgovački sud u Zadru</w:t>
      </w:r>
      <w:r w:rsidR="00591A7F" w:rsidRPr="00DB78E6">
        <w:t xml:space="preserve">, </w:t>
      </w:r>
      <w:r w:rsidR="00283121" w:rsidRPr="00DB78E6">
        <w:t xml:space="preserve">po sutkinji Tini Grgas, u stečajnom postupku nad stečajnim dužnikom </w:t>
      </w:r>
      <w:r w:rsidR="00122D5B">
        <w:t>CAPILLUS j.</w:t>
      </w:r>
      <w:r w:rsidR="00F70500">
        <w:t xml:space="preserve">d.o.o., Bibinje, </w:t>
      </w:r>
      <w:r w:rsidR="00122D5B">
        <w:t>Sv. Nikole Putnika 15, OIB:10999881138,</w:t>
      </w:r>
      <w:r w:rsidR="00563B79">
        <w:t xml:space="preserve"> </w:t>
      </w:r>
      <w:r w:rsidR="00FF7F9E">
        <w:t>14</w:t>
      </w:r>
      <w:r w:rsidR="00591A7F" w:rsidRPr="00DB78E6">
        <w:t xml:space="preserve">. </w:t>
      </w:r>
      <w:r w:rsidR="00563B79">
        <w:t>ožujka</w:t>
      </w:r>
      <w:r w:rsidR="00591A7F" w:rsidRPr="00DB78E6">
        <w:t xml:space="preserve"> 201</w:t>
      </w:r>
      <w:r w:rsidR="00A2305A">
        <w:t>8</w:t>
      </w:r>
      <w:r w:rsidR="00591A7F" w:rsidRPr="00DB78E6">
        <w:t xml:space="preserve">. </w:t>
      </w:r>
    </w:p>
    <w:p w:rsidRDefault="00DF4A70" w:rsidP="00DF4A70" w:rsidR="00DF4A70" w:rsidRPr="00DB78E6">
      <w:pPr>
        <w:jc w:val="both"/>
      </w:pPr>
    </w:p>
    <w:p w:rsidRDefault="00DF4A70" w:rsidP="00DF4A70" w:rsidR="00DF4A70" w:rsidRPr="00DB78E6">
      <w:pPr>
        <w:jc w:val="center"/>
        <w:rPr>
          <w:bCs/>
        </w:rPr>
      </w:pPr>
      <w:r w:rsidRPr="00DB78E6">
        <w:rPr>
          <w:bCs/>
        </w:rPr>
        <w:t xml:space="preserve">r i j e š i o    j e </w:t>
      </w:r>
    </w:p>
    <w:p w:rsidRDefault="00DF4A70" w:rsidP="00C8087E" w:rsidR="00DF4A70" w:rsidRPr="00DB78E6"/>
    <w:p w:rsidRDefault="00B5439F" w:rsidP="00563B79" w:rsidR="002B2D78" w:rsidRPr="00563B79">
      <w:pPr>
        <w:ind w:firstLine="708"/>
        <w:jc w:val="both"/>
      </w:pPr>
      <w:r w:rsidRPr="00DB78E6">
        <w:t>I</w:t>
      </w:r>
      <w:r w:rsidR="002B2D78" w:rsidRPr="00DB78E6">
        <w:t xml:space="preserve">. Ispravlja se rješenje </w:t>
      </w:r>
      <w:r w:rsidRPr="00DB78E6">
        <w:t xml:space="preserve">ovog suda </w:t>
      </w:r>
      <w:r w:rsidR="00595F94">
        <w:t>poslovni broj</w:t>
      </w:r>
      <w:r w:rsidR="002B2D78" w:rsidRPr="00DB78E6">
        <w:t xml:space="preserve"> 3</w:t>
      </w:r>
      <w:r w:rsidR="00563B79">
        <w:t>.</w:t>
      </w:r>
      <w:r w:rsidR="002B2D78" w:rsidRPr="00DB78E6">
        <w:t xml:space="preserve"> St-</w:t>
      </w:r>
      <w:r w:rsidR="00122D5B">
        <w:t>56/2016-15</w:t>
      </w:r>
      <w:r w:rsidR="00563B79">
        <w:t xml:space="preserve"> </w:t>
      </w:r>
      <w:r w:rsidR="002B2D78" w:rsidRPr="00DB78E6">
        <w:t xml:space="preserve">od </w:t>
      </w:r>
      <w:r w:rsidR="00122D5B">
        <w:t>6</w:t>
      </w:r>
      <w:r w:rsidR="00DC558D">
        <w:t xml:space="preserve">. </w:t>
      </w:r>
      <w:r w:rsidR="00122D5B">
        <w:t>ožujka</w:t>
      </w:r>
      <w:r w:rsidR="00563B79">
        <w:t xml:space="preserve"> 201</w:t>
      </w:r>
      <w:r w:rsidR="00122D5B">
        <w:t>8</w:t>
      </w:r>
      <w:r w:rsidR="00563B79">
        <w:t>.</w:t>
      </w:r>
      <w:r w:rsidR="00122D5B">
        <w:t xml:space="preserve"> na način da se u uvodu </w:t>
      </w:r>
      <w:r w:rsidR="00563B79">
        <w:t xml:space="preserve">istog umjesto pogrešno označenog </w:t>
      </w:r>
      <w:r w:rsidR="00122D5B">
        <w:t>datuma</w:t>
      </w:r>
      <w:r w:rsidR="00FF7F9E">
        <w:t xml:space="preserve"> njegovog donošenja od 26. veljače 2018.</w:t>
      </w:r>
      <w:r w:rsidR="00F70500">
        <w:t xml:space="preserve"> sada ispravno označava "</w:t>
      </w:r>
      <w:r w:rsidR="00F70500" w:rsidRPr="00F70500">
        <w:rPr>
          <w:b/>
        </w:rPr>
        <w:t>6. ožujka 2018</w:t>
      </w:r>
      <w:r w:rsidR="00F70500">
        <w:t>." te na način da se u uvodu predmetnog rješenja umjesto OIB-a</w:t>
      </w:r>
      <w:r w:rsidR="00122D5B">
        <w:t xml:space="preserve"> </w:t>
      </w:r>
      <w:r w:rsidR="00F70500">
        <w:t xml:space="preserve">stečajnog </w:t>
      </w:r>
      <w:r w:rsidR="00563B79">
        <w:t>dužnika</w:t>
      </w:r>
      <w:r w:rsidR="00900D3B">
        <w:t xml:space="preserve"> koji j</w:t>
      </w:r>
      <w:r w:rsidR="00F70500">
        <w:t>e pogrešno označen znamenkama</w:t>
      </w:r>
      <w:r w:rsidR="00900D3B">
        <w:t>:</w:t>
      </w:r>
      <w:r w:rsidR="00563B79" w:rsidRPr="00563B79">
        <w:t xml:space="preserve"> </w:t>
      </w:r>
      <w:r w:rsidR="00122D5B">
        <w:t>0999881138</w:t>
      </w:r>
      <w:r w:rsidR="00563B79">
        <w:t xml:space="preserve">, sada </w:t>
      </w:r>
      <w:r w:rsidR="00595F94">
        <w:t xml:space="preserve">ispravno označava </w:t>
      </w:r>
      <w:r w:rsidR="00F70500">
        <w:t>isti pod znamenkama: "</w:t>
      </w:r>
      <w:r w:rsidR="00122D5B" w:rsidRPr="00F70500">
        <w:rPr>
          <w:b/>
        </w:rPr>
        <w:t>109999881138</w:t>
      </w:r>
      <w:r w:rsidR="00122D5B">
        <w:t>".</w:t>
      </w:r>
    </w:p>
    <w:p w:rsidRDefault="00B5439F" w:rsidP="002B2D78" w:rsidR="002B2D78" w:rsidRPr="00DB78E6">
      <w:pPr>
        <w:ind w:firstLine="708"/>
        <w:jc w:val="both"/>
      </w:pPr>
      <w:r w:rsidRPr="00DB78E6">
        <w:t>II</w:t>
      </w:r>
      <w:r w:rsidR="002B2D78" w:rsidRPr="00DB78E6">
        <w:t xml:space="preserve">. </w:t>
      </w:r>
      <w:r w:rsidR="00C8087E" w:rsidRPr="00DB78E6">
        <w:t xml:space="preserve">U preostalom dijelu rješenje </w:t>
      </w:r>
      <w:r w:rsidR="002B2D78" w:rsidRPr="00DB78E6">
        <w:t xml:space="preserve">ovog suda </w:t>
      </w:r>
      <w:r w:rsidR="00C8087E" w:rsidRPr="00DB78E6">
        <w:t xml:space="preserve">iz točke I. </w:t>
      </w:r>
      <w:r w:rsidR="00FF7F9E">
        <w:t xml:space="preserve">izreke istog </w:t>
      </w:r>
      <w:r w:rsidR="002B2D78" w:rsidRPr="00DB78E6">
        <w:t xml:space="preserve">ostaje neizmijenjeno. </w:t>
      </w:r>
    </w:p>
    <w:p w:rsidRDefault="002216A8" w:rsidP="002216A8" w:rsidR="002216A8" w:rsidRPr="00DB78E6">
      <w:pPr>
        <w:ind w:firstLine="708"/>
        <w:jc w:val="both"/>
      </w:pPr>
    </w:p>
    <w:p w:rsidRDefault="002216A8" w:rsidP="002216A8" w:rsidR="002216A8" w:rsidRPr="00DB78E6">
      <w:pPr>
        <w:ind w:firstLine="708"/>
        <w:jc w:val="both"/>
      </w:pPr>
    </w:p>
    <w:p w:rsidRDefault="002216A8" w:rsidP="00900D3B" w:rsidR="002216A8" w:rsidRPr="00DB78E6">
      <w:pPr>
        <w:jc w:val="center"/>
      </w:pPr>
      <w:r w:rsidRPr="00DB78E6">
        <w:t>Obrazloženje</w:t>
      </w:r>
    </w:p>
    <w:p w:rsidRDefault="002216A8" w:rsidP="002216A8" w:rsidR="002216A8" w:rsidRPr="00DB78E6">
      <w:pPr>
        <w:ind w:firstLine="708"/>
        <w:jc w:val="both"/>
      </w:pPr>
    </w:p>
    <w:p w:rsidRDefault="00595F94" w:rsidP="00842BD5" w:rsidR="00D471A1">
      <w:pPr>
        <w:ind w:firstLine="705"/>
        <w:jc w:val="both"/>
      </w:pPr>
      <w:r>
        <w:tab/>
      </w:r>
      <w:r w:rsidR="00563B79">
        <w:t>Rješenjem ovog suda poslovni broj 3. St-</w:t>
      </w:r>
      <w:r w:rsidR="00122D5B">
        <w:t>56/2016-15</w:t>
      </w:r>
      <w:r w:rsidR="00563B79">
        <w:t xml:space="preserve"> od </w:t>
      </w:r>
      <w:r w:rsidR="00122D5B">
        <w:t>6</w:t>
      </w:r>
      <w:r w:rsidR="00563B79">
        <w:t xml:space="preserve">. </w:t>
      </w:r>
      <w:r w:rsidR="00122D5B">
        <w:t>ožujka 2018</w:t>
      </w:r>
      <w:r w:rsidR="00563B79">
        <w:t>. o otvaranju i istovremenom zaključenju</w:t>
      </w:r>
      <w:r w:rsidR="00122D5B">
        <w:t xml:space="preserve"> skraćenoga</w:t>
      </w:r>
      <w:r w:rsidR="00563B79">
        <w:t xml:space="preserve"> stečajnoga postupka nad uvodno označenim </w:t>
      </w:r>
      <w:r w:rsidR="00F70500">
        <w:t xml:space="preserve">stečajnim </w:t>
      </w:r>
      <w:r w:rsidR="00563B79">
        <w:t xml:space="preserve">dužnikom, </w:t>
      </w:r>
      <w:r w:rsidR="00122D5B">
        <w:t xml:space="preserve">došlo je do </w:t>
      </w:r>
      <w:r w:rsidR="00FF7F9E">
        <w:t xml:space="preserve">očite </w:t>
      </w:r>
      <w:r w:rsidR="00122D5B">
        <w:t xml:space="preserve">omaške u pisanju </w:t>
      </w:r>
      <w:r w:rsidR="00FF7F9E">
        <w:t>na način da je u uvodu rješenja pogrešno označen datum njegovog donošenja</w:t>
      </w:r>
      <w:r w:rsidR="00F70500">
        <w:t>,</w:t>
      </w:r>
      <w:r w:rsidR="00FF7F9E">
        <w:t xml:space="preserve"> kao i na način da je u uvodu istog pogrešno označen OIB </w:t>
      </w:r>
      <w:r w:rsidR="00F70500">
        <w:t xml:space="preserve">stečajnog </w:t>
      </w:r>
      <w:r w:rsidR="00FF7F9E">
        <w:t>dužnika budući istom nedostaje jedna</w:t>
      </w:r>
      <w:r w:rsidR="00F70500">
        <w:t xml:space="preserve"> početna</w:t>
      </w:r>
      <w:r w:rsidR="00FF7F9E">
        <w:t xml:space="preserve"> znamenka, sve kako je to pobliže opisano u točki I. izreke ovog rješenja o njegovom ispravku. </w:t>
      </w:r>
    </w:p>
    <w:p w:rsidRDefault="00FF7F9E" w:rsidP="00244535" w:rsidR="00595F94">
      <w:pPr>
        <w:ind w:firstLine="705"/>
        <w:jc w:val="both"/>
      </w:pPr>
      <w:r>
        <w:t xml:space="preserve">Slijedom navedenog, očite omaške u pisanju predmetnog rješenja je trebalo ispraviti zbog čega je odgovarajućom primjenom </w:t>
      </w:r>
      <w:r w:rsidR="00595F94">
        <w:t>odredbi čl. 342. i čl. 347. važe</w:t>
      </w:r>
      <w:r>
        <w:t xml:space="preserve">ćeg Zakona o parničnom postupku u svezi s čl. </w:t>
      </w:r>
      <w:r w:rsidR="00595F94">
        <w:t>10. Stečajnog zakona (Narodne novine  broj 71/</w:t>
      </w:r>
      <w:r>
        <w:t xml:space="preserve">15) donesena odluka kao u točkama </w:t>
      </w:r>
      <w:r w:rsidR="00595F94">
        <w:t xml:space="preserve">I. i II. izreke </w:t>
      </w:r>
      <w:r w:rsidR="005665EF">
        <w:t xml:space="preserve">ovog </w:t>
      </w:r>
      <w:r w:rsidR="00595F94">
        <w:t xml:space="preserve">rješenja. </w:t>
      </w:r>
    </w:p>
    <w:p w:rsidRDefault="00595F94" w:rsidP="00842BD5" w:rsidR="00595F94">
      <w:pPr>
        <w:ind w:firstLine="705"/>
        <w:jc w:val="both"/>
      </w:pPr>
    </w:p>
    <w:p w:rsidRDefault="00842BD5" w:rsidP="00595F94" w:rsidR="00842BD5" w:rsidRPr="00DB78E6">
      <w:pPr>
        <w:jc w:val="both"/>
      </w:pPr>
    </w:p>
    <w:p w:rsidRDefault="00DF4A70" w:rsidP="00A81489" w:rsidR="00DF4A70" w:rsidRPr="00DB78E6">
      <w:pPr>
        <w:pStyle w:val="Tijeloteksta"/>
        <w:jc w:val="center"/>
      </w:pPr>
      <w:r w:rsidRPr="00DB78E6">
        <w:t>U Zadru</w:t>
      </w:r>
      <w:r w:rsidR="00A50378" w:rsidRPr="00DB78E6">
        <w:t xml:space="preserve"> </w:t>
      </w:r>
      <w:r w:rsidR="00FF7F9E">
        <w:t>14</w:t>
      </w:r>
      <w:r w:rsidR="00244535">
        <w:t>. ožujka 201</w:t>
      </w:r>
      <w:r w:rsidR="00A2305A">
        <w:t>8</w:t>
      </w:r>
      <w:r w:rsidR="00244535">
        <w:t xml:space="preserve">. </w:t>
      </w:r>
    </w:p>
    <w:p w:rsidRDefault="00DF4A70" w:rsidP="00DF4A70" w:rsidR="00DF4A70" w:rsidRPr="00DB78E6">
      <w:pPr>
        <w:pStyle w:val="Tijeloteksta"/>
        <w:jc w:val="center"/>
      </w:pPr>
    </w:p>
    <w:p w:rsidRDefault="00842BD5" w:rsidP="001241F5" w:rsidR="00842BD5" w:rsidRPr="00DB78E6">
      <w:pPr>
        <w:pStyle w:val="Tijeloteksta"/>
        <w:jc w:val="right"/>
      </w:pPr>
    </w:p>
    <w:p w:rsidRDefault="0053756E" w:rsidP="0053756E" w:rsidR="00DF4A70" w:rsidRPr="00DB78E6">
      <w:pPr>
        <w:pStyle w:val="Tijeloteksta"/>
        <w:jc w:val="left"/>
      </w:pPr>
      <w:r>
        <w:t xml:space="preserve">            Za točnost </w:t>
      </w:r>
      <w:proofErr w:type="spellStart"/>
      <w:r>
        <w:t>otpravka</w:t>
      </w:r>
      <w:proofErr w:type="spellEnd"/>
      <w:r>
        <w:t xml:space="preserve">-ovlaštena službenica:                                          </w:t>
      </w:r>
      <w:r w:rsidR="00DF4A70" w:rsidRPr="00DB78E6">
        <w:t>Su</w:t>
      </w:r>
      <w:r w:rsidR="00A50378" w:rsidRPr="00DB78E6">
        <w:t>tkinja</w:t>
      </w:r>
    </w:p>
    <w:p w:rsidRDefault="0053756E" w:rsidP="0053756E" w:rsidR="001241F5">
      <w:pPr>
        <w:pStyle w:val="Tijeloteksta"/>
        <w:ind w:firstLine="720"/>
        <w:jc w:val="left"/>
      </w:pPr>
      <w:r>
        <w:t xml:space="preserve">Nena </w:t>
      </w:r>
      <w:proofErr w:type="spellStart"/>
      <w:r>
        <w:t>Mužanović</w:t>
      </w:r>
      <w:proofErr w:type="spellEnd"/>
      <w:r>
        <w:t xml:space="preserve">                                                                                  </w:t>
      </w:r>
      <w:r w:rsidR="00A50378" w:rsidRPr="00DB78E6">
        <w:t>Tina Grgas</w:t>
      </w:r>
      <w:r>
        <w:t>, v.r.</w:t>
      </w:r>
    </w:p>
    <w:p w:rsidRDefault="00842BD5" w:rsidP="009116D5" w:rsidR="000534C1" w:rsidRPr="00DB78E6">
      <w:pPr>
        <w:pStyle w:val="Tijeloteksta"/>
        <w:ind w:firstLine="720"/>
        <w:jc w:val="left"/>
      </w:pPr>
      <w:r w:rsidRPr="00DB78E6">
        <w:lastRenderedPageBreak/>
        <w:t>UPUTA</w:t>
      </w:r>
      <w:r w:rsidR="000534C1" w:rsidRPr="00DB78E6">
        <w:t xml:space="preserve"> O PRAVNOM LIJEKU</w:t>
      </w:r>
    </w:p>
    <w:p w:rsidRDefault="00F66AA9" w:rsidP="00900D3B" w:rsidR="00900D3B">
      <w:pPr>
        <w:ind w:firstLine="708"/>
        <w:jc w:val="both"/>
      </w:pPr>
      <w:r w:rsidRPr="000C3CA4">
        <w:t xml:space="preserve">Protiv ovog rješenja dopuštena je žalba u roku od 8 dana od </w:t>
      </w:r>
      <w:r>
        <w:t>dostave istog.</w:t>
      </w:r>
      <w:r w:rsidRPr="000C3CA4">
        <w:t xml:space="preserve"> Žalba se podnosi </w:t>
      </w:r>
      <w:r>
        <w:t xml:space="preserve">u tri istovjetna  primjerka putem ovog suda, a o istoj odlučuje </w:t>
      </w:r>
      <w:r w:rsidRPr="000C3CA4">
        <w:t>Visoki trgovački sud</w:t>
      </w:r>
      <w:r>
        <w:t xml:space="preserve"> Republike Hrvatske u Zagrebu.</w:t>
      </w:r>
    </w:p>
    <w:p w:rsidRDefault="00F70500" w:rsidP="00900D3B" w:rsidR="00F70500">
      <w:pPr>
        <w:ind w:firstLine="708"/>
        <w:jc w:val="both"/>
      </w:pPr>
    </w:p>
    <w:p w:rsidRDefault="00F70500" w:rsidP="00900D3B" w:rsidR="00F70500">
      <w:pPr>
        <w:ind w:firstLine="708"/>
        <w:jc w:val="both"/>
      </w:pPr>
    </w:p>
    <w:p w:rsidRDefault="001241F5" w:rsidP="00900D3B" w:rsidR="001241F5" w:rsidRPr="00050593">
      <w:pPr>
        <w:ind w:firstLine="708"/>
        <w:jc w:val="both"/>
      </w:pPr>
      <w:r>
        <w:t xml:space="preserve">Dostaviti: </w:t>
      </w:r>
    </w:p>
    <w:p w:rsidRDefault="001241F5" w:rsidP="001241F5" w:rsidR="001241F5" w:rsidRPr="00050593">
      <w:pPr>
        <w:numPr>
          <w:ilvl w:val="0"/>
          <w:numId w:val="12"/>
        </w:numPr>
        <w:jc w:val="both"/>
      </w:pPr>
      <w:r w:rsidRPr="00050593">
        <w:t xml:space="preserve">Stečajnom upravitelju dužnika </w:t>
      </w:r>
    </w:p>
    <w:p w:rsidRDefault="001241F5" w:rsidP="001241F5" w:rsidR="001241F5">
      <w:pPr>
        <w:numPr>
          <w:ilvl w:val="0"/>
          <w:numId w:val="12"/>
        </w:numPr>
        <w:jc w:val="both"/>
      </w:pPr>
      <w:r w:rsidRPr="00050593">
        <w:t xml:space="preserve">Stečajnom dužniku </w:t>
      </w:r>
    </w:p>
    <w:p w:rsidRDefault="001241F5" w:rsidP="00900D3B" w:rsidR="00FF7F9E">
      <w:pPr>
        <w:numPr>
          <w:ilvl w:val="0"/>
          <w:numId w:val="12"/>
        </w:numPr>
        <w:jc w:val="both"/>
      </w:pPr>
      <w:r w:rsidRPr="00050593">
        <w:t xml:space="preserve">Registru </w:t>
      </w:r>
      <w:r>
        <w:t>Trgovačkog suda u Za</w:t>
      </w:r>
      <w:r w:rsidR="0053756E">
        <w:t>dru</w:t>
      </w:r>
      <w:bookmarkStart w:name="_GoBack" w:id="0"/>
      <w:bookmarkEnd w:id="0"/>
      <w:r>
        <w:t xml:space="preserve"> </w:t>
      </w:r>
    </w:p>
    <w:p w:rsidRDefault="001241F5" w:rsidP="001241F5" w:rsidR="001241F5" w:rsidRPr="00050593">
      <w:pPr>
        <w:numPr>
          <w:ilvl w:val="0"/>
          <w:numId w:val="12"/>
        </w:numPr>
        <w:jc w:val="both"/>
      </w:pPr>
      <w:r w:rsidRPr="00050593">
        <w:t>FINA, Regionalni centar Split, Podružnica Zadar</w:t>
      </w:r>
    </w:p>
    <w:p w:rsidRDefault="001241F5" w:rsidP="001241F5" w:rsidR="001241F5" w:rsidRPr="00050593">
      <w:pPr>
        <w:numPr>
          <w:ilvl w:val="0"/>
          <w:numId w:val="12"/>
        </w:numPr>
        <w:jc w:val="both"/>
      </w:pPr>
      <w:r w:rsidRPr="00050593">
        <w:t xml:space="preserve">ŽDO u Zadru, Građansko-upravnom odjelu </w:t>
      </w:r>
    </w:p>
    <w:p w:rsidRDefault="001241F5" w:rsidP="001241F5" w:rsidR="001241F5" w:rsidRPr="00050593">
      <w:pPr>
        <w:numPr>
          <w:ilvl w:val="0"/>
          <w:numId w:val="12"/>
        </w:numPr>
        <w:jc w:val="both"/>
      </w:pPr>
      <w:r w:rsidRPr="00050593">
        <w:t>RH, Ministarstvo financija, Porezna uprava Zadar</w:t>
      </w:r>
    </w:p>
    <w:p w:rsidRDefault="001241F5" w:rsidP="001241F5" w:rsidR="001241F5" w:rsidRPr="00050593">
      <w:pPr>
        <w:numPr>
          <w:ilvl w:val="0"/>
          <w:numId w:val="12"/>
        </w:numPr>
        <w:jc w:val="both"/>
      </w:pPr>
      <w:r w:rsidRPr="00050593">
        <w:t>Općinskom sudu u Zadru</w:t>
      </w:r>
    </w:p>
    <w:p w:rsidRDefault="001241F5" w:rsidP="001241F5" w:rsidR="001241F5" w:rsidRPr="00050593">
      <w:pPr>
        <w:numPr>
          <w:ilvl w:val="0"/>
          <w:numId w:val="12"/>
        </w:numPr>
        <w:jc w:val="both"/>
      </w:pPr>
      <w:r w:rsidRPr="00050593">
        <w:t>e-Oglasna ploča suda</w:t>
      </w:r>
    </w:p>
    <w:p w:rsidRDefault="001241F5" w:rsidP="001241F5" w:rsidR="001241F5" w:rsidRPr="00050593">
      <w:pPr>
        <w:numPr>
          <w:ilvl w:val="0"/>
          <w:numId w:val="12"/>
        </w:numPr>
        <w:jc w:val="both"/>
      </w:pPr>
      <w:r>
        <w:t xml:space="preserve">Pisarnici suda </w:t>
      </w:r>
    </w:p>
    <w:p w:rsidRDefault="001241F5" w:rsidP="001241F5" w:rsidR="001241F5" w:rsidRPr="00050593">
      <w:pPr>
        <w:jc w:val="both"/>
      </w:pPr>
    </w:p>
    <w:p w:rsidRDefault="001241F5" w:rsidP="001241F5" w:rsidR="001241F5" w:rsidRPr="00050593">
      <w:pPr>
        <w:jc w:val="both"/>
      </w:pPr>
    </w:p>
    <w:p w:rsidRDefault="001241F5" w:rsidP="001241F5" w:rsidR="001241F5" w:rsidRPr="00050593">
      <w:pPr>
        <w:jc w:val="both"/>
      </w:pPr>
    </w:p>
    <w:p w:rsidRDefault="001241F5" w:rsidP="001241F5" w:rsidR="001241F5" w:rsidRPr="00050593">
      <w:pPr>
        <w:jc w:val="both"/>
      </w:pPr>
    </w:p>
    <w:p w:rsidRDefault="001241F5" w:rsidP="001241F5" w:rsidR="001241F5" w:rsidRPr="00DB78E6">
      <w:pPr>
        <w:jc w:val="both"/>
      </w:pPr>
    </w:p>
    <w:p w:rsidRDefault="00F66AA9" w:rsidP="00F66AA9" w:rsidR="00F66AA9">
      <w:pPr>
        <w:ind w:firstLine="708"/>
      </w:pPr>
    </w:p>
    <w:p w:rsidRDefault="00244535" w:rsidP="00244535" w:rsidR="00244535">
      <w:pPr>
        <w:ind w:firstLine="720"/>
        <w:jc w:val="both"/>
      </w:pPr>
    </w:p>
    <w:sectPr w:rsidSect="00595F94" w:rsidR="00244535">
      <w:headerReference w:type="even" r:id="rId11"/>
      <w:headerReference w:type="default" r:id="rId12"/>
      <w:pgSz w:h="16838" w:w="11906"/>
      <w:pgMar w:gutter="0" w:footer="708" w:header="708" w:left="1418" w:bottom="1440" w:right="141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B10" w:rsidR="00443B10">
      <w:r>
        <w:separator/>
      </w:r>
    </w:p>
  </w:endnote>
  <w:endnote w:id="0" w:type="continuationSeparator">
    <w:p w:rsidRDefault="00443B10" w:rsidR="00443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B10" w:rsidR="00443B10">
      <w:r>
        <w:separator/>
      </w:r>
    </w:p>
  </w:footnote>
  <w:footnote w:id="0" w:type="continuationSeparator">
    <w:p w:rsidRDefault="00443B10" w:rsidR="00443B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94D" w:rsidP="00C372F2" w:rsidR="000329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294D" w:rsidP="002140A3" w:rsidR="0003294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94D" w:rsidP="00C372F2" w:rsidR="000329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30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294D" w:rsidP="007D7BC5" w:rsidR="0003294D" w:rsidRPr="00232ABA">
    <w:pPr>
      <w:jc w:val="right"/>
    </w:pPr>
    <w:r>
      <w:tab/>
    </w:r>
    <w:r w:rsidRPr="00232ABA">
      <w:t xml:space="preserve">Poslovni broj: </w:t>
    </w:r>
    <w:r w:rsidR="00FF7F9E">
      <w:t>3. St-56/2016-18</w:t>
    </w:r>
  </w:p>
  <w:p w:rsidRDefault="0003294D" w:rsidP="00735BEF" w:rsidR="0003294D" w:rsidRPr="00C372F2">
    <w:pPr>
      <w:rPr>
        <w:rFonts w:cs="Arial" w:hAnsi="Arial" w:ascii="Arial"/>
        <w:sz w:val="22"/>
        <w:szCs w:val="22"/>
      </w:rPr>
    </w:pPr>
  </w:p>
  <w:p w:rsidRDefault="0003294D" w:rsidP="00C372F2" w:rsidR="0003294D">
    <w:pPr>
      <w:pStyle w:val="Zaglavlje"/>
      <w:tabs>
        <w:tab w:pos="4536" w:val="clear"/>
        <w:tab w:pos="9072" w:val="clear"/>
        <w:tab w:pos="6840" w:val="left"/>
      </w:tabs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E14D4"/>
    <w:multiLevelType w:val="hybridMultilevel"/>
    <w:tmpl w:val="C9D2302A"/>
    <w:lvl w:tplc="57421158" w:ilvl="0"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90C1DB7"/>
    <w:multiLevelType w:val="hybridMultilevel"/>
    <w:tmpl w:val="290E7656"/>
    <w:lvl w:tplc="D73EEFFC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1DF2944"/>
    <w:multiLevelType w:val="hybridMultilevel"/>
    <w:tmpl w:val="C436E0BC"/>
    <w:lvl w:tplc="370416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3035052"/>
    <w:multiLevelType w:val="hybridMultilevel"/>
    <w:tmpl w:val="5CC42D6A"/>
    <w:lvl w:tplc="0D3AE90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A09623B"/>
    <w:multiLevelType w:val="hybridMultilevel"/>
    <w:tmpl w:val="81E4A17A"/>
    <w:lvl w:tplc="B09A9F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F06F43"/>
    <w:multiLevelType w:val="hybridMultilevel"/>
    <w:tmpl w:val="14B83858"/>
    <w:lvl w:tplc="1E3C3A40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681084A"/>
    <w:multiLevelType w:val="hybridMultilevel"/>
    <w:tmpl w:val="93385776"/>
    <w:lvl w:tplc="CE227D9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AA1AD3"/>
    <w:multiLevelType w:val="hybridMultilevel"/>
    <w:tmpl w:val="6B9A5DFA"/>
    <w:lvl w:tplc="A24263F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4EA01A49"/>
    <w:multiLevelType w:val="hybridMultilevel"/>
    <w:tmpl w:val="53428446"/>
    <w:lvl w:tplc="6360B23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5F30290"/>
    <w:multiLevelType w:val="hybridMultilevel"/>
    <w:tmpl w:val="D1B213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9875F0"/>
    <w:multiLevelType w:val="hybridMultilevel"/>
    <w:tmpl w:val="735E4F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0"/>
  </w:num>
  <w:num w:numId="7">
    <w:abstractNumId w:val="5"/>
  </w:num>
  <w:num w:numId="8">
    <w:abstractNumId w:val="2"/>
  </w:num>
  <w:num w:numId="9">
    <w:abstractNumId w:val="3"/>
  </w:num>
  <w:num w:numId="10">
    <w:abstractNumId w:val="11"/>
  </w:num>
  <w:num w:numId="11">
    <w:abstractNumId w:val="10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293A"/>
    <w:rsid w:val="000157F0"/>
    <w:rsid w:val="00022C91"/>
    <w:rsid w:val="0003294D"/>
    <w:rsid w:val="000534C1"/>
    <w:rsid w:val="000764A9"/>
    <w:rsid w:val="000907E4"/>
    <w:rsid w:val="000B264A"/>
    <w:rsid w:val="000D60CA"/>
    <w:rsid w:val="000E0089"/>
    <w:rsid w:val="000E6919"/>
    <w:rsid w:val="00122D5B"/>
    <w:rsid w:val="001241F5"/>
    <w:rsid w:val="00164EFD"/>
    <w:rsid w:val="001A304B"/>
    <w:rsid w:val="001D045B"/>
    <w:rsid w:val="001E4A7B"/>
    <w:rsid w:val="001F3DCF"/>
    <w:rsid w:val="002140A3"/>
    <w:rsid w:val="0021474F"/>
    <w:rsid w:val="002216A8"/>
    <w:rsid w:val="00226A47"/>
    <w:rsid w:val="00227FCA"/>
    <w:rsid w:val="00230AA4"/>
    <w:rsid w:val="00232ABA"/>
    <w:rsid w:val="00243A72"/>
    <w:rsid w:val="00244535"/>
    <w:rsid w:val="00255E03"/>
    <w:rsid w:val="00256067"/>
    <w:rsid w:val="00260BD4"/>
    <w:rsid w:val="002765D8"/>
    <w:rsid w:val="00283121"/>
    <w:rsid w:val="00286E7D"/>
    <w:rsid w:val="00292E1B"/>
    <w:rsid w:val="002A66BC"/>
    <w:rsid w:val="002A7CA4"/>
    <w:rsid w:val="002B2D78"/>
    <w:rsid w:val="002C6799"/>
    <w:rsid w:val="002E0E7E"/>
    <w:rsid w:val="002F52B8"/>
    <w:rsid w:val="002F55E9"/>
    <w:rsid w:val="0037084B"/>
    <w:rsid w:val="00381751"/>
    <w:rsid w:val="0038480B"/>
    <w:rsid w:val="00385B8B"/>
    <w:rsid w:val="0039021E"/>
    <w:rsid w:val="003E3EE6"/>
    <w:rsid w:val="003F3F28"/>
    <w:rsid w:val="00411263"/>
    <w:rsid w:val="00430E9C"/>
    <w:rsid w:val="00434C7E"/>
    <w:rsid w:val="00441F0C"/>
    <w:rsid w:val="00443B10"/>
    <w:rsid w:val="004474E2"/>
    <w:rsid w:val="0045057C"/>
    <w:rsid w:val="0046770B"/>
    <w:rsid w:val="004714E1"/>
    <w:rsid w:val="004729F1"/>
    <w:rsid w:val="00483AD8"/>
    <w:rsid w:val="004C2556"/>
    <w:rsid w:val="0050218C"/>
    <w:rsid w:val="0052795F"/>
    <w:rsid w:val="0053756E"/>
    <w:rsid w:val="00542138"/>
    <w:rsid w:val="00563B79"/>
    <w:rsid w:val="005665EF"/>
    <w:rsid w:val="00591A7F"/>
    <w:rsid w:val="00595F94"/>
    <w:rsid w:val="0059652E"/>
    <w:rsid w:val="00621912"/>
    <w:rsid w:val="00622000"/>
    <w:rsid w:val="00644C00"/>
    <w:rsid w:val="00666276"/>
    <w:rsid w:val="0071556F"/>
    <w:rsid w:val="00735BEF"/>
    <w:rsid w:val="00753AEA"/>
    <w:rsid w:val="007674D5"/>
    <w:rsid w:val="007723A5"/>
    <w:rsid w:val="00794961"/>
    <w:rsid w:val="007B1B1F"/>
    <w:rsid w:val="007D1F27"/>
    <w:rsid w:val="007D6561"/>
    <w:rsid w:val="007D7BC5"/>
    <w:rsid w:val="007F0BBE"/>
    <w:rsid w:val="00803D7B"/>
    <w:rsid w:val="00814169"/>
    <w:rsid w:val="00815EB0"/>
    <w:rsid w:val="00842BD5"/>
    <w:rsid w:val="0088671B"/>
    <w:rsid w:val="008B0A61"/>
    <w:rsid w:val="008D5C01"/>
    <w:rsid w:val="008F2ADA"/>
    <w:rsid w:val="00900D3B"/>
    <w:rsid w:val="00901453"/>
    <w:rsid w:val="00911370"/>
    <w:rsid w:val="009116D5"/>
    <w:rsid w:val="009827CD"/>
    <w:rsid w:val="0098527B"/>
    <w:rsid w:val="00993CBE"/>
    <w:rsid w:val="00A0215D"/>
    <w:rsid w:val="00A06837"/>
    <w:rsid w:val="00A10E3B"/>
    <w:rsid w:val="00A16889"/>
    <w:rsid w:val="00A2305A"/>
    <w:rsid w:val="00A50378"/>
    <w:rsid w:val="00A61111"/>
    <w:rsid w:val="00A767BC"/>
    <w:rsid w:val="00A81489"/>
    <w:rsid w:val="00A904F1"/>
    <w:rsid w:val="00AD58ED"/>
    <w:rsid w:val="00AF007F"/>
    <w:rsid w:val="00B060E1"/>
    <w:rsid w:val="00B16334"/>
    <w:rsid w:val="00B23AFC"/>
    <w:rsid w:val="00B23ED1"/>
    <w:rsid w:val="00B301D3"/>
    <w:rsid w:val="00B5439F"/>
    <w:rsid w:val="00B742DA"/>
    <w:rsid w:val="00B80C48"/>
    <w:rsid w:val="00BE0A6C"/>
    <w:rsid w:val="00BF216B"/>
    <w:rsid w:val="00C21A86"/>
    <w:rsid w:val="00C30117"/>
    <w:rsid w:val="00C372F2"/>
    <w:rsid w:val="00C41E43"/>
    <w:rsid w:val="00C8087E"/>
    <w:rsid w:val="00C82FF0"/>
    <w:rsid w:val="00C83EB0"/>
    <w:rsid w:val="00C85BD7"/>
    <w:rsid w:val="00C95D66"/>
    <w:rsid w:val="00CA44AC"/>
    <w:rsid w:val="00CB19E1"/>
    <w:rsid w:val="00CC151B"/>
    <w:rsid w:val="00CC2350"/>
    <w:rsid w:val="00CD687E"/>
    <w:rsid w:val="00CE24EA"/>
    <w:rsid w:val="00D471A1"/>
    <w:rsid w:val="00D72027"/>
    <w:rsid w:val="00DB78E6"/>
    <w:rsid w:val="00DC558D"/>
    <w:rsid w:val="00DD1198"/>
    <w:rsid w:val="00DE76AC"/>
    <w:rsid w:val="00DE77D6"/>
    <w:rsid w:val="00DF4A70"/>
    <w:rsid w:val="00E51B9B"/>
    <w:rsid w:val="00EA7CD9"/>
    <w:rsid w:val="00EB28A0"/>
    <w:rsid w:val="00EC363D"/>
    <w:rsid w:val="00ED3A37"/>
    <w:rsid w:val="00F22949"/>
    <w:rsid w:val="00F25458"/>
    <w:rsid w:val="00F50E46"/>
    <w:rsid w:val="00F66AA9"/>
    <w:rsid w:val="00F70500"/>
    <w:rsid w:val="00F9293A"/>
    <w:rsid w:val="00FA49C2"/>
    <w:rsid w:val="00FC0754"/>
    <w:rsid w:val="00FE39D4"/>
    <w:rsid w:val="00FE3F2C"/>
    <w:rsid w:val="00FE5CCD"/>
    <w:rsid w:val="00FF27E0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2140A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40A3"/>
  </w:style>
  <w:style w:styleId="Podnoje" w:type="paragraph">
    <w:name w:val="footer"/>
    <w:basedOn w:val="Normal"/>
    <w:rsid w:val="00C372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26A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26A47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A230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30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05A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05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05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2140A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40A3"/>
  </w:style>
  <w:style w:styleId="Podnoje" w:type="paragraph">
    <w:name w:val="footer"/>
    <w:basedOn w:val="Normal"/>
    <w:rsid w:val="00C372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26A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26A47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A230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30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05A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05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05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St-56/2016-17</izvorni_sadrzaj>
    <derivirana_varijabla naziv="DomainObject.Oznaka_1">St-56/2016-17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St-56/2016</izvorni_sadrzaj>
    <derivirana_varijabla naziv="DomainObject.Predmet.OznakaBroj_1">St-56/2016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CAPILLUS j.d.o.o. salon ljepote</izvorni_sadrzaj>
    <derivirana_varijabla naziv="DomainObject.Predmet.ProtustrankaFormated_1">  CAPILLUS j.d.o.o. salon ljepote</derivirana_varijabla>
  </DomainObject.Predmet.ProtustrankaFormated>
  <DomainObject.Predmet.ProtustrankaFormatedOIB>
    <izvorni_sadrzaj>  CAPILLUS j.d.o.o. salon ljepote, OIB 10999881138</izvorni_sadrzaj>
    <derivirana_varijabla naziv="DomainObject.Predmet.ProtustrankaFormatedOIB_1">  CAPILLUS j.d.o.o. salon ljepote, OIB 10999881138</derivirana_varijabla>
  </DomainObject.Predmet.ProtustrankaFormatedOIB>
  <DomainObject.Predmet.ProtustrankaFormatedWithAdress>
    <izvorni_sadrzaj> CAPILLUS j.d.o.o. salon ljepote, Sv. Nikole Putnika 15, 23205 Bibinje</izvorni_sadrzaj>
    <derivirana_varijabla naziv="DomainObject.Predmet.ProtustrankaFormatedWithAdress_1"> CAPILLUS j.d.o.o. salon ljepote, Sv. Nikole Putnika 15, 23205 Bibinje</derivirana_varijabla>
  </DomainObject.Predmet.ProtustrankaFormatedWithAdress>
  <DomainObject.Predmet.ProtustrankaFormatedWithAdressOIB>
    <izvorni_sadrzaj> CAPILLUS j.d.o.o. salon ljepote, OIB 10999881138, Sv. Nikole Putnika 15, 23205 Bibinje</izvorni_sadrzaj>
    <derivirana_varijabla naziv="DomainObject.Predmet.ProtustrankaFormatedWithAdressOIB_1"> CAPILLUS j.d.o.o. salon ljepote, OIB 10999881138, Sv. Nikole Putnika 15, 23205 Bibinje</derivirana_varijabla>
  </DomainObject.Predmet.ProtustrankaFormatedWithAdressOIB>
  <DomainObject.Predmet.ProtustrankaWithAdress>
    <izvorni_sadrzaj>CAPILLUS j.d.o.o. salon ljepote Sv. Nikole Putnika 15, 23205 Bibinje</izvorni_sadrzaj>
    <derivirana_varijabla naziv="DomainObject.Predmet.ProtustrankaWithAdress_1">CAPILLUS j.d.o.o. salon ljepote Sv. Nikole Putnika 15, 23205 Bibinje</derivirana_varijabla>
  </DomainObject.Predmet.ProtustrankaWithAdress>
  <DomainObject.Predmet.ProtustrankaWithAdressOIB>
    <izvorni_sadrzaj>CAPILLUS j.d.o.o. salon ljepote, OIB 10999881138, Sv. Nikole Putnika 15, 23205 Bibinje</izvorni_sadrzaj>
    <derivirana_varijabla naziv="DomainObject.Predmet.ProtustrankaWithAdressOIB_1">CAPILLUS j.d.o.o. salon ljepote, OIB 10999881138, Sv. Nikole Putnika 15, 23205 Bibinje</derivirana_varijabla>
  </DomainObject.Predmet.ProtustrankaWithAdressOIB>
  <DomainObject.Predmet.ProtustrankaNazivFormated>
    <izvorni_sadrzaj>CAPILLUS j.d.o.o. salon ljepote</izvorni_sadrzaj>
    <derivirana_varijabla naziv="DomainObject.Predmet.ProtustrankaNazivFormated_1">CAPILLUS j.d.o.o. salon ljepote</derivirana_varijabla>
  </DomainObject.Predmet.ProtustrankaNazivFormated>
  <DomainObject.Predmet.ProtustrankaNazivFormatedOIB>
    <izvorni_sadrzaj>CAPILLUS j.d.o.o. salon ljepote, OIB 10999881138</izvorni_sadrzaj>
    <derivirana_varijabla naziv="DomainObject.Predmet.ProtustrankaNazivFormatedOIB_1">CAPILLUS j.d.o.o. salon ljepote, OIB 10999881138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6231.58</izvorni_sadrzaj>
    <derivirana_varijabla naziv="DomainObject.Predmet.TrenutnaVrijednost_1">6231.58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CAPILLUS j.d.o.o. salon ljepote</item>
    </izvorni_sadrzaj>
    <derivirana_varijabla naziv="DomainObject.Predmet.ProtuStrankaListFormated_1">
      <item>CAPILLUS j.d.o.o. salon ljepote</item>
    </derivirana_varijabla>
  </DomainObject.Predmet.ProtuStrankaListFormated>
  <DomainObject.Predmet.ProtuStrankaListFormatedOIB>
    <izvorni_sadrzaj>
      <item>CAPILLUS j.d.o.o. salon ljepote, OIB 10999881138</item>
    </izvorni_sadrzaj>
    <derivirana_varijabla naziv="DomainObject.Predmet.ProtuStrankaListFormatedOIB_1">
      <item>CAPILLUS j.d.o.o. salon ljepote, OIB 10999881138</item>
    </derivirana_varijabla>
  </DomainObject.Predmet.ProtuStrankaListFormatedOIB>
  <DomainObject.Predmet.ProtuStrankaListFormatedWithAdress>
    <izvorni_sadrzaj>
      <item>CAPILLUS j.d.o.o. salon ljepote, Sv. Nikole Putnika 15, 23205 Bibinje</item>
    </izvorni_sadrzaj>
    <derivirana_varijabla naziv="DomainObject.Predmet.ProtuStrankaListFormatedWithAdress_1">
      <item>CAPILLUS j.d.o.o. salon ljepote, Sv. Nikole Putnika 15, 23205 Bibinje</item>
    </derivirana_varijabla>
  </DomainObject.Predmet.ProtuStrankaListFormatedWithAdress>
  <DomainObject.Predmet.ProtuStrankaListFormatedWithAdressOIB>
    <izvorni_sadrzaj>
      <item>CAPILLUS j.d.o.o. salon ljepote, OIB 10999881138, Sv. Nikole Putnika 15, 23205 Bibinje</item>
    </izvorni_sadrzaj>
    <derivirana_varijabla naziv="DomainObject.Predmet.ProtuStrankaListFormatedWithAdressOIB_1">
      <item>CAPILLUS j.d.o.o. salon ljepote, OIB 10999881138, Sv. Nikole Putnika 15, 23205 Bibinje</item>
    </derivirana_varijabla>
  </DomainObject.Predmet.ProtuStrankaListFormatedWithAdressOIB>
  <DomainObject.Predmet.ProtuStrankaListNazivFormated>
    <izvorni_sadrzaj>
      <item>CAPILLUS j.d.o.o. salon ljepote</item>
    </izvorni_sadrzaj>
    <derivirana_varijabla naziv="DomainObject.Predmet.ProtuStrankaListNazivFormated_1">
      <item>CAPILLUS j.d.o.o. salon ljepote</item>
    </derivirana_varijabla>
  </DomainObject.Predmet.ProtuStrankaListNazivFormated>
  <DomainObject.Predmet.ProtuStrankaListNazivFormatedOIB>
    <izvorni_sadrzaj>
      <item>CAPILLUS j.d.o.o. salon ljepote, OIB 10999881138</item>
    </izvorni_sadrzaj>
    <derivirana_varijabla naziv="DomainObject.Predmet.ProtuStrankaListNazivFormatedOIB_1">
      <item>CAPILLUS j.d.o.o. salon ljepote, OIB 10999881138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St-56/2016-17</izvorni_sadrzaj>
    <derivirana_varijabla naziv="DomainObject.PoslovniBrojDokumenta_1">St-56/2016-17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CAPILLUS j.d.o.o. salon ljepote</izvorni_sadrzaj>
    <derivirana_varijabla naziv="DomainObject.Predmet.ProtustrankaIDrugi_1">CAPILLUS j.d.o.o. salon ljepote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CAPILLUS j.d.o.o. salon ljepote, OIB 10999881138, Sv. Nikole Putnika 15, 23205 Bibinje</izvorni_sadrzaj>
    <derivirana_varijabla naziv="DomainObject.Predmet.ProtustrankaIDrugiAdressOIB_1">CAPILLUS j.d.o.o. salon ljepote, OIB 10999881138, Sv. Nikole Putnika 15,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CAPILLUS j.d.o.o. salon ljepote</item>
    </izvorni_sadrzaj>
    <derivirana_varijabla naziv="DomainObject.Predmet.SudioniciListNaziv_1">
      <item>FINA</item>
      <item>CAPILLUS j.d.o.o. salon ljepote</item>
    </derivirana_varijabla>
  </DomainObject.Predmet.SudioniciListNaziv>
  <DomainObject.Predmet.SudioniciListAdressOIB>
    <izvorni_sadrzaj>
      <item>FINA, OIB 85821130368</item>
      <item>CAPILLUS j.d.o.o. salon ljepote, OIB 10999881138, Sv. Nikole Putnika 15,23205 Bibinje</item>
    </izvorni_sadrzaj>
    <derivirana_varijabla naziv="DomainObject.Predmet.SudioniciListAdressOIB_1">
      <item>FINA, OIB 85821130368</item>
      <item>CAPILLUS j.d.o.o. salon ljepote, OIB 10999881138, Sv. Nikole Putnika 15,23205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10999881138</item>
    </izvorni_sadrzaj>
    <derivirana_varijabla naziv="DomainObject.Predmet.SudioniciListNazivOIB_1">
      <item>, OIB 85821130368</item>
      <item>, OIB 10999881138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9C49B7-8254-4361-AC48-937E51E08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1941</properties:Characters>
  <properties:Lines>68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2018-03-15T07:16:00Z</dcterms:created>
  <dc:creator>Tomislav Jurlina</dc:creator>
  <cp:lastModifiedBy>Nena Mužanović</cp:lastModifiedBy>
  <cp:lastPrinted>2018-03-15T07:12:00Z</cp:lastPrinted>
  <dcterms:modified xmlns:xsi="http://www.w3.org/2001/XMLSchema-instance" xsi:type="dcterms:W3CDTF">2018-03-15T07:48:00Z</dcterms:modified>
  <cp:revision>3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St-56/2016-17 / Odluka - Rješenje - ispravak rješenja (3St-56-2016 rješenje - ispravak naziva i OIB-a 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