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ce9e" w14:paraId="c70ce9e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F052A8">
        <w:rPr>
          <w:lang w:val="hr-HR"/>
        </w:rPr>
        <w:t>AD DESIGN d.o.o., Apatovec, Carine 50</w:t>
      </w:r>
      <w:r w:rsidR="00F55C08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F052A8">
        <w:rPr>
          <w:lang w:val="hr-HR"/>
        </w:rPr>
        <w:t>70177458060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F052A8">
        <w:rPr>
          <w:lang w:val="hr-HR"/>
        </w:rPr>
        <w:t>AD DESIGN d.o.o., Apatovec, Carine 50</w:t>
      </w:r>
      <w:r w:rsidR="006C6F2F" w:rsidRPr="008B025F">
        <w:rPr>
          <w:lang w:val="hr-HR"/>
        </w:rPr>
        <w:t xml:space="preserve">, OIB: </w:t>
      </w:r>
      <w:r w:rsidR="00F052A8">
        <w:rPr>
          <w:lang w:val="hr-HR"/>
        </w:rPr>
        <w:t>70177458060</w:t>
      </w:r>
      <w:r w:rsidR="004133DA" w:rsidRPr="008B025F">
        <w:rPr>
          <w:lang w:val="hr-HR"/>
        </w:rPr>
        <w:t xml:space="preserve">, iznosi </w:t>
      </w:r>
      <w:r w:rsidR="00F052A8">
        <w:rPr>
          <w:lang w:val="hr-HR"/>
        </w:rPr>
        <w:t>45.755,04</w:t>
      </w:r>
      <w:r w:rsidR="00684DC6">
        <w:rPr>
          <w:lang w:val="hr-HR"/>
        </w:rPr>
        <w:t xml:space="preserve"> kn.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II/ Poziva se d</w:t>
      </w:r>
      <w:r w:rsidR="002E00D7" w:rsidRPr="008B025F">
        <w:rPr>
          <w:lang w:val="hr-HR"/>
        </w:rPr>
        <w:t>irekto</w:t>
      </w:r>
      <w:r w:rsidR="001D6394">
        <w:rPr>
          <w:lang w:val="hr-HR"/>
        </w:rPr>
        <w:t>r</w:t>
      </w:r>
      <w:r w:rsidR="004C474B">
        <w:rPr>
          <w:lang w:val="hr-HR"/>
        </w:rPr>
        <w:t xml:space="preserve"> dužnika </w:t>
      </w:r>
      <w:r w:rsidR="00F052A8">
        <w:rPr>
          <w:lang w:val="hr-HR"/>
        </w:rPr>
        <w:t>Danijel Jandroković iz Apatovca, Carine 50</w:t>
      </w:r>
      <w:r w:rsidR="004133DA" w:rsidRPr="008B025F">
        <w:rPr>
          <w:lang w:val="hr-HR"/>
        </w:rPr>
        <w:t xml:space="preserve">, OIB: </w:t>
      </w:r>
      <w:r w:rsidR="00F052A8">
        <w:rPr>
          <w:lang w:val="hr-HR"/>
        </w:rPr>
        <w:t>63295387597</w:t>
      </w:r>
      <w:r w:rsidR="00B42637" w:rsidRPr="008B025F">
        <w:rPr>
          <w:lang w:val="hr-HR"/>
        </w:rPr>
        <w:t>, 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2755" w:rsidRPr="00DA2755">
      <w:rPr>
        <w:noProof/>
        <w:lang w:val="hr-HR"/>
      </w:rPr>
      <w:t>2</w:t>
    </w:r>
    <w:r>
      <w:fldChar w:fldCharType="end"/>
    </w:r>
  </w:p>
  <w:p w:rsidRDefault="00927C92" w:rsidP="00927C92" w:rsidR="00927C92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St-484/15-4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927C92">
      <w:rPr>
        <w:lang w:val="hr-HR"/>
      </w:rPr>
      <w:t>484/15-4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2755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75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275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275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275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75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275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275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275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DESIGN društvo s ograničenom odgovornošću za proizvodnju i usluge</izvorni_sadrzaj>
    <derivirana_varijabla naziv="DomainObject.Predmet.ProtustrankaFormated_1">  AD DESIGN društvo s ograničenom odgovornošću za proizvodnju i usluge</derivirana_varijabla>
  </DomainObject.Predmet.ProtustrankaFormated>
  <DomainObject.Predmet.ProtustrankaFormatedOIB>
    <izvorni_sadrzaj>  AD DESIGN društvo s ograničenom odgovornošću za proizvodnju i usluge, OIB 70177458060</izvorni_sadrzaj>
    <derivirana_varijabla naziv="DomainObject.Predmet.ProtustrankaFormatedOIB_1">  AD DESIGN društvo s ograničenom odgovornošću za proizvodnju i usluge, OIB 70177458060</derivirana_varijabla>
  </DomainObject.Predmet.ProtustrankaFormatedOIB>
  <DomainObject.Predmet.ProtustrankaFormatedWithAdress>
    <izvorni_sadrzaj> AD DESIGN društvo s ograničenom odgovornošću za proizvodnju i usluge, Carine 50, 48260 Apatovec</izvorni_sadrzaj>
    <derivirana_varijabla naziv="DomainObject.Predmet.ProtustrankaFormatedWithAdress_1"> AD DESIGN društvo s ograničenom odgovornošću za proizvodnju i usluge, Carine 50, 48260 Apatovec</derivirana_varijabla>
  </DomainObject.Predmet.ProtustrankaFormatedWithAdress>
  <DomainObject.Predmet.ProtustrankaFormatedWithAdressOIB>
    <izvorni_sadrzaj> AD DESIGN društvo s ograničenom odgovornošću za proizvodnju i usluge, OIB 70177458060, Carine 50, 48260 Apatovec</izvorni_sadrzaj>
    <derivirana_varijabla naziv="DomainObject.Predmet.ProtustrankaFormatedWithAdressOIB_1"> AD DESIGN društvo s ograničenom odgovornošću za proizvodnju i usluge, OIB 70177458060, Carine 50, 48260 Apatovec</derivirana_varijabla>
  </DomainObject.Predmet.ProtustrankaFormatedWithAdressOIB>
  <DomainObject.Predmet.ProtustrankaWithAdress>
    <izvorni_sadrzaj>AD DESIGN društvo s ograničenom odgovornošću za proizvodnju i usluge Carine 50, 48260 Apatovec</izvorni_sadrzaj>
    <derivirana_varijabla naziv="DomainObject.Predmet.ProtustrankaWithAdress_1">AD DESIGN društvo s ograničenom odgovornošću za proizvodnju i usluge Carine 50, 48260 Apatovec</derivirana_varijabla>
  </DomainObject.Predmet.ProtustrankaWithAdress>
  <DomainObject.Predmet.ProtustrankaWithAdressOIB>
    <izvorni_sadrzaj>AD DESIGN društvo s ograničenom odgovornošću za proizvodnju i usluge, OIB 70177458060, Carine 50, 48260 Apatovec</izvorni_sadrzaj>
    <derivirana_varijabla naziv="DomainObject.Predmet.ProtustrankaWithAdressOIB_1">AD DESIGN društvo s ograničenom odgovornošću za proizvodnju i usluge, OIB 70177458060, Carine 50, 48260 Apatovec</derivirana_varijabla>
  </DomainObject.Predmet.ProtustrankaWithAdressOIB>
  <DomainObject.Predmet.ProtustrankaNazivFormated>
    <izvorni_sadrzaj>AD DESIGN društvo s ograničenom odgovornošću za proizvodnju i usluge</izvorni_sadrzaj>
    <derivirana_varijabla naziv="DomainObject.Predmet.ProtustrankaNazivFormated_1">AD DESIGN društvo s ograničenom odgovornošću za proizvodnju i usluge</derivirana_varijabla>
  </DomainObject.Predmet.ProtustrankaNazivFormated>
  <DomainObject.Predmet.ProtustrankaNazivFormatedOIB>
    <izvorni_sadrzaj>AD DESIGN društvo s ograničenom odgovornošću za proizvodnju i usluge, OIB 70177458060</izvorni_sadrzaj>
    <derivirana_varijabla naziv="DomainObject.Predmet.ProtustrankaNazivFormatedOIB_1">AD DESIGN društvo s ograničenom odgovornošću za proizvodnju i usluge, OIB 70177458060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45755.04</izvorni_sadrzaj>
    <derivirana_varijabla naziv="DomainObject.Predmet.TrenutnaVrijednost_1">45755.04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DESIGN društvo s ograničenom odgovornošću za proizvodnju i usluge</item>
    </izvorni_sadrzaj>
    <derivirana_varijabla naziv="DomainObject.Predmet.ProtuStrankaListFormated_1">
      <item>AD DESIGN društvo s ograničenom odgovornošću za proizvodnju i usluge</item>
    </derivirana_varijabla>
  </DomainObject.Predmet.ProtuStrankaListFormated>
  <DomainObject.Predmet.ProtuStrankaListFormatedOIB>
    <izvorni_sadrzaj>
      <item>AD DESIGN društvo s ograničenom odgovornošću za proizvodnju i usluge, OIB 70177458060</item>
    </izvorni_sadrzaj>
    <derivirana_varijabla naziv="DomainObject.Predmet.ProtuStrankaListFormatedOIB_1">
      <item>AD DESIGN društvo s ograničenom odgovornošću za proizvodnju i usluge, OIB 70177458060</item>
    </derivirana_varijabla>
  </DomainObject.Predmet.ProtuStrankaListFormatedOIB>
  <DomainObject.Predmet.ProtuStrankaListFormatedWithAdress>
    <izvorni_sadrzaj>
      <item>AD DESIGN društvo s ograničenom odgovornošću za proizvodnju i usluge, Carine 50, 48260 Apatovec</item>
    </izvorni_sadrzaj>
    <derivirana_varijabla naziv="DomainObject.Predmet.ProtuStrankaListFormatedWithAdress_1">
      <item>AD DESIGN društvo s ograničenom odgovornošću za proizvodnju i usluge, Carine 50, 48260 Apatovec</item>
    </derivirana_varijabla>
  </DomainObject.Predmet.ProtuStrankaListFormatedWithAdress>
  <DomainObject.Predmet.ProtuStrankaListFormatedWithAdressOIB>
    <izvorni_sadrzaj>
      <item>AD DESIGN društvo s ograničenom odgovornošću za proizvodnju i usluge, OIB 70177458060, Carine 50, 48260 Apatovec</item>
    </izvorni_sadrzaj>
    <derivirana_varijabla naziv="DomainObject.Predmet.ProtuStrankaListFormatedWithAdressOIB_1">
      <item>AD DESIGN društvo s ograničenom odgovornošću za proizvodnju i usluge, OIB 70177458060, Carine 50, 48260 Apatovec</item>
    </derivirana_varijabla>
  </DomainObject.Predmet.ProtuStrankaListFormatedWithAdressOIB>
  <DomainObject.Predmet.ProtuStrankaListNazivFormated>
    <izvorni_sadrzaj>
      <item>AD DESIGN društvo s ograničenom odgovornošću za proizvodnju i usluge</item>
    </izvorni_sadrzaj>
    <derivirana_varijabla naziv="DomainObject.Predmet.ProtuStrankaListNazivFormated_1">
      <item>AD DESIGN društvo s ograničenom odgovornošću za proizvodnju i usluge</item>
    </derivirana_varijabla>
  </DomainObject.Predmet.ProtuStrankaListNazivFormated>
  <DomainObject.Predmet.ProtuStrankaListNazivFormatedOIB>
    <izvorni_sadrzaj>
      <item>AD DESIGN društvo s ograničenom odgovornošću za proizvodnju i usluge, OIB 70177458060</item>
    </izvorni_sadrzaj>
    <derivirana_varijabla naziv="DomainObject.Predmet.ProtuStrankaListNazivFormatedOIB_1">
      <item>AD DESIGN društvo s ograničenom odgovornošću za proizvodnju i usluge, OIB 70177458060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DESIGN društvo s ograničenom odgovornošću za proizvodnju i usluge</izvorni_sadrzaj>
    <derivirana_varijabla naziv="DomainObject.Predmet.ProtustrankaIDrugi_1">AD DESIGN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 DESIGN društvo s ograničenom odgovornošću za proizvodnju i usluge, OIB 70177458060, Carine 50, 48260 Apatovec</izvorni_sadrzaj>
    <derivirana_varijabla naziv="DomainObject.Predmet.ProtustrankaIDrugiAdressOIB_1">AD DESIGN društvo s ograničenom odgovornošću za proizvodnju i usluge, OIB 70177458060, Carine 50, 48260 Apatovec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DESIGN društvo s ograničenom odgovornošću za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AD DESIGN društvo s ograničenom odgovornošću za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AD DESIGN društvo s ograničenom odgovornošću za proizvodnju i usluge, OIB 70177458060, Carine 50,48260 Apatovec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AD DESIGN društvo s ograničenom odgovornošću za proizvodnju i usluge, OIB 70177458060, Carine 50,48260 Apatovec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70177458060</item>
      <item>, OIB null</item>
      <item>, OIB null</item>
    </izvorni_sadrzaj>
    <derivirana_varijabla naziv="DomainObject.Predmet.SudioniciListNazivOIB_1">
      <item>, OIB 85821130368</item>
      <item>, OIB 70177458060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2027</properties:Characters>
  <properties:Lines>56</properties:Lines>
  <properties:Paragraphs>16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2015-11-05T10:41:00Z</cp:lastPrinted>
  <dcterms:modified xmlns:xsi="http://www.w3.org/2001/XMLSchema-instance" xsi:type="dcterms:W3CDTF">2015-11-05T10:41:00Z</dcterms:modified>
  <cp:revision>32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