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9028D0" w:rsidR="00754477">
        <w:trPr>
          <w:trHeight w:val="565"/>
        </w:trPr>
        <w:tc>
          <w:tcPr>
            <w:tcW w:type="dxa" w:w="2531"/>
          </w:tcPr>
          <w:p w:rsidRDefault="00754477" w:rsidP="009028D0" w:rsidR="00754477">
            <w:pPr>
              <w:jc w:val="center"/>
            </w:pPr>
            <w:bookmarkStart w:name="_GoBack" w:id="0"/>
            <w:bookmarkEnd w:id="0"/>
            <w:r>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754477" w:rsidP="009028D0" w:rsidR="00754477" w:rsidRPr="0073798A">
            <w:pPr>
              <w:jc w:val="center"/>
              <w:rPr>
                <w:sz w:val="24"/>
              </w:rPr>
            </w:pPr>
            <w:r w:rsidRPr="0073798A">
              <w:rPr>
                <w:sz w:val="24"/>
              </w:rPr>
              <w:t>Republika Hrvatska</w:t>
            </w:r>
          </w:p>
          <w:p w:rsidRDefault="00754477" w:rsidP="009028D0" w:rsidR="00754477" w:rsidRPr="0073798A">
            <w:pPr>
              <w:jc w:val="center"/>
              <w:rPr>
                <w:sz w:val="24"/>
              </w:rPr>
            </w:pPr>
            <w:r w:rsidRPr="0073798A">
              <w:rPr>
                <w:sz w:val="24"/>
              </w:rPr>
              <w:t>Trgovački sud u Splitu</w:t>
            </w:r>
          </w:p>
          <w:p w:rsidRDefault="00754477" w:rsidP="009028D0" w:rsidR="00754477">
            <w:pPr>
              <w:jc w:val="center"/>
            </w:pPr>
            <w:r w:rsidRPr="0073798A">
              <w:rPr>
                <w:sz w:val="24"/>
              </w:rPr>
              <w:t xml:space="preserve">Split, </w:t>
            </w:r>
            <w:proofErr w:type="spellStart"/>
            <w:r w:rsidRPr="0073798A">
              <w:rPr>
                <w:sz w:val="24"/>
              </w:rPr>
              <w:t>Sukoišanska</w:t>
            </w:r>
            <w:proofErr w:type="spellEnd"/>
            <w:r w:rsidRPr="0073798A">
              <w:rPr>
                <w:sz w:val="24"/>
              </w:rPr>
              <w:t xml:space="preserve"> 6</w:t>
            </w:r>
          </w:p>
        </w:tc>
      </w:tr>
    </w:tbl>
    <w:p w14:textId="5688749" w14:paraId="5688749" w:rsidRDefault="00754477" w:rsidP="00754477" w:rsidR="00754477">
      <w:pPr>
        <w:jc w:val="right"/>
        <w15:collapsed w:val="false"/>
      </w:pPr>
      <w:r>
        <w:t>Poslovni broj: 4. St-479/2013-272</w:t>
      </w:r>
    </w:p>
    <w:p w:rsidRDefault="00754477" w:rsidP="00754477" w:rsidR="00754477">
      <w:pPr>
        <w:jc w:val="center"/>
      </w:pPr>
    </w:p>
    <w:p w:rsidRDefault="00754477" w:rsidP="00754477" w:rsidR="00754477" w:rsidRPr="0073798A">
      <w:pPr>
        <w:jc w:val="center"/>
        <w:rPr>
          <w:spacing w:val="100"/>
        </w:rPr>
      </w:pPr>
      <w:r w:rsidRPr="0073798A">
        <w:rPr>
          <w:spacing w:val="100"/>
        </w:rPr>
        <w:t xml:space="preserve">REPUBLIKA HRVATSKA </w:t>
      </w:r>
    </w:p>
    <w:p w:rsidRDefault="00754477" w:rsidP="00754477" w:rsidR="00754477" w:rsidRPr="00AA388B"/>
    <w:p w:rsidRDefault="00754477" w:rsidP="00754477" w:rsidR="00754477" w:rsidRPr="00AA388B">
      <w:pPr>
        <w:pStyle w:val="Naslov1"/>
        <w:rPr>
          <w:b w:val="false"/>
          <w:spacing w:val="100"/>
        </w:rPr>
      </w:pPr>
      <w:r w:rsidRPr="00AA388B">
        <w:rPr>
          <w:b w:val="false"/>
          <w:spacing w:val="100"/>
        </w:rPr>
        <w:t>ZAKLJUČAK</w:t>
      </w:r>
    </w:p>
    <w:p w:rsidRDefault="00754477" w:rsidP="00754477" w:rsidR="00754477" w:rsidRPr="00AA388B"/>
    <w:p w:rsidRDefault="00754477" w:rsidP="00754477" w:rsidR="00754477">
      <w:pPr>
        <w:pStyle w:val="Tijeloteksta"/>
        <w:tabs>
          <w:tab w:pos="0" w:val="left"/>
        </w:tabs>
        <w:jc w:val="both"/>
      </w:pPr>
      <w:r>
        <w:tab/>
        <w:t xml:space="preserve">Trgovački sud u Splitu, po sucu ovog suda Katarini Mikulić,  kao stečajnom sucu, u stečajnom postupku nad stečajnim dužnikom BONITA NUOVA d.o.o. za proizvodnju, trgovinu i ugostiteljstvo u stečaju, </w:t>
      </w:r>
      <w:proofErr w:type="spellStart"/>
      <w:r>
        <w:t>Dugopolje</w:t>
      </w:r>
      <w:proofErr w:type="spellEnd"/>
      <w:r>
        <w:t>, Svetog Leopolda Mandića 7/a, MBS: 060075437, OIB: 72321959920,  29. ožujka 2018.</w:t>
      </w:r>
    </w:p>
    <w:p w:rsidRDefault="00A15874" w:rsidP="008E48EA" w:rsidR="008E48EA" w:rsidRPr="00A15874">
      <w:pPr>
        <w:spacing w:after="160" w:before="200"/>
        <w:jc w:val="center"/>
        <w:rPr>
          <w:spacing w:val="100"/>
        </w:rPr>
      </w:pPr>
      <w:r w:rsidRPr="00A15874">
        <w:rPr>
          <w:spacing w:val="100"/>
        </w:rPr>
        <w:t xml:space="preserve">zaključio je </w:t>
      </w:r>
    </w:p>
    <w:p w:rsidRDefault="008E48EA" w:rsidP="00754477" w:rsidR="00B921AB">
      <w:pPr>
        <w:pStyle w:val="Uvuenotijeloteksta"/>
        <w:ind w:left="0"/>
        <w:jc w:val="both"/>
      </w:pPr>
      <w:r>
        <w:t xml:space="preserve"> </w:t>
      </w:r>
      <w:r w:rsidR="00754477">
        <w:tab/>
      </w:r>
      <w:r w:rsidR="00A15874">
        <w:t xml:space="preserve">Ročište radi izjašnjavanja o vrijednosti imovine stečajnog dužnika i to </w:t>
      </w:r>
      <w:r w:rsidR="00754477">
        <w:t xml:space="preserve">nekretnine upisane u ZU 1689 na 124/789 dijela </w:t>
      </w:r>
      <w:proofErr w:type="spellStart"/>
      <w:r w:rsidR="00754477">
        <w:t>kat.čest</w:t>
      </w:r>
      <w:proofErr w:type="spellEnd"/>
      <w:r w:rsidR="00754477">
        <w:t>. 2625/928 K.O. Grohote koji je suvlasnički dio povezan sa cjelinom apartmana br. 10, na II katu, sjever objekta B 2.2., ukupne površine 72,33 m</w:t>
      </w:r>
      <w:r w:rsidR="00754477" w:rsidRPr="0099323B">
        <w:rPr>
          <w:vertAlign w:val="superscript"/>
        </w:rPr>
        <w:t>2</w:t>
      </w:r>
      <w:r w:rsidR="00754477">
        <w:t xml:space="preserve">, a koji se sastoji od dvije sobe, kuhinje s boravkom, kupaone i hodnika, te </w:t>
      </w:r>
      <w:proofErr w:type="spellStart"/>
      <w:r w:rsidR="00754477">
        <w:t>pripatka</w:t>
      </w:r>
      <w:proofErr w:type="spellEnd"/>
      <w:r w:rsidR="00754477">
        <w:t xml:space="preserve"> terase površine 38,88 m</w:t>
      </w:r>
      <w:r w:rsidR="00754477" w:rsidRPr="0099323B">
        <w:rPr>
          <w:vertAlign w:val="superscript"/>
        </w:rPr>
        <w:t>2</w:t>
      </w:r>
      <w:r w:rsidR="00754477">
        <w:t xml:space="preserve"> i stepenica s </w:t>
      </w:r>
      <w:proofErr w:type="spellStart"/>
      <w:r w:rsidR="00754477">
        <w:t>podestom</w:t>
      </w:r>
      <w:proofErr w:type="spellEnd"/>
      <w:r w:rsidR="00754477">
        <w:t xml:space="preserve"> površine 12,57 m</w:t>
      </w:r>
      <w:r w:rsidR="00754477" w:rsidRPr="0099323B">
        <w:rPr>
          <w:vertAlign w:val="superscript"/>
        </w:rPr>
        <w:t>2</w:t>
      </w:r>
      <w:r w:rsidR="00754477">
        <w:t>, što čini sveukupnu površinu od 123,78 m</w:t>
      </w:r>
      <w:r w:rsidR="00754477" w:rsidRPr="0099323B">
        <w:rPr>
          <w:vertAlign w:val="superscript"/>
        </w:rPr>
        <w:t>2</w:t>
      </w:r>
      <w:r w:rsidR="00754477">
        <w:t xml:space="preserve"> upisana u Općinskim sudu u Splitu, zemljišnoknjižni odjel Split, u vlasništvu stečajnog dužnika </w:t>
      </w:r>
      <w:r w:rsidR="00A15874">
        <w:t xml:space="preserve">održat će se </w:t>
      </w:r>
    </w:p>
    <w:p w:rsidRDefault="00A15874" w:rsidP="00B921AB" w:rsidR="00771086">
      <w:pPr>
        <w:pStyle w:val="Tijeloteksta2"/>
        <w:spacing w:beforeLines="40" w:before="96"/>
        <w:ind w:firstLine="708"/>
        <w:jc w:val="center"/>
      </w:pPr>
      <w:r>
        <w:t xml:space="preserve">dana </w:t>
      </w:r>
      <w:r w:rsidR="00754477">
        <w:t>16. travnja</w:t>
      </w:r>
      <w:r>
        <w:t xml:space="preserve"> 2018. u </w:t>
      </w:r>
      <w:r w:rsidR="00754477">
        <w:t>09:30</w:t>
      </w:r>
      <w:r>
        <w:t xml:space="preserve"> sati, </w:t>
      </w:r>
      <w:r w:rsidR="008E48EA">
        <w:t xml:space="preserve">u </w:t>
      </w:r>
      <w:r w:rsidR="001A4844">
        <w:t>kabinet</w:t>
      </w:r>
      <w:r w:rsidR="008E48EA">
        <w:t xml:space="preserve"> br. </w:t>
      </w:r>
      <w:r w:rsidR="001A4844">
        <w:t>116/I</w:t>
      </w:r>
      <w:r w:rsidR="008E48EA">
        <w:t xml:space="preserve">, Trgovačkog suda u Splitu, </w:t>
      </w:r>
      <w:proofErr w:type="spellStart"/>
      <w:r w:rsidR="008E48EA">
        <w:t>Sukoišanska</w:t>
      </w:r>
      <w:proofErr w:type="spellEnd"/>
      <w:r w:rsidR="008E48EA">
        <w:t xml:space="preserve"> 6.</w:t>
      </w:r>
    </w:p>
    <w:p w:rsidRDefault="00B97C8E" w:rsidP="00284320" w:rsidR="00B97C8E"/>
    <w:p w:rsidRDefault="001A4844" w:rsidP="008412E3" w:rsidR="001A4844">
      <w:pPr>
        <w:jc w:val="center"/>
      </w:pPr>
      <w:r>
        <w:t>U Splitu</w:t>
      </w:r>
      <w:r w:rsidR="00754477">
        <w:t>,</w:t>
      </w:r>
      <w:r>
        <w:t xml:space="preserve"> </w:t>
      </w:r>
      <w:r w:rsidR="00754477">
        <w:t>29. ožujka</w:t>
      </w:r>
      <w:r>
        <w:t xml:space="preserve"> 2018. </w:t>
      </w:r>
    </w:p>
    <w:tbl>
      <w:tblPr>
        <w:tblStyle w:val="Reetkatablice"/>
        <w:tblW w:type="dxa" w:w="4227"/>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227"/>
      </w:tblGrid>
      <w:tr w:rsidTr="00C3619B" w:rsidR="001A4844">
        <w:trPr>
          <w:trHeight w:val="488"/>
        </w:trPr>
        <w:tc>
          <w:tcPr>
            <w:tcW w:type="dxa" w:w="4227"/>
          </w:tcPr>
          <w:p w:rsidRDefault="001A4844" w:rsidP="008412E3" w:rsidR="001A4844" w:rsidRPr="001A4844">
            <w:pPr>
              <w:jc w:val="center"/>
              <w:rPr>
                <w:bCs/>
                <w:sz w:val="24"/>
              </w:rPr>
            </w:pPr>
            <w:r w:rsidRPr="001A4844">
              <w:rPr>
                <w:bCs/>
                <w:sz w:val="24"/>
              </w:rPr>
              <w:t>Sudac</w:t>
            </w:r>
          </w:p>
        </w:tc>
      </w:tr>
      <w:tr w:rsidTr="008412E3" w:rsidR="001A4844">
        <w:trPr>
          <w:trHeight w:val="241"/>
        </w:trPr>
        <w:tc>
          <w:tcPr>
            <w:tcW w:type="dxa" w:w="4227"/>
          </w:tcPr>
          <w:p w:rsidRDefault="008412E3" w:rsidP="001A4844" w:rsidR="008412E3">
            <w:pPr>
              <w:jc w:val="center"/>
              <w:rPr>
                <w:bCs/>
                <w:sz w:val="24"/>
              </w:rPr>
            </w:pPr>
          </w:p>
          <w:p w:rsidRDefault="001A4844" w:rsidP="001A4844" w:rsidR="00B70A1E">
            <w:pPr>
              <w:jc w:val="center"/>
              <w:rPr>
                <w:bCs/>
                <w:sz w:val="24"/>
              </w:rPr>
            </w:pPr>
            <w:r w:rsidRPr="001A4844">
              <w:rPr>
                <w:bCs/>
                <w:sz w:val="24"/>
              </w:rPr>
              <w:t>Katarina Mikulić</w:t>
            </w:r>
            <w:r w:rsidR="00B70A1E">
              <w:rPr>
                <w:bCs/>
                <w:sz w:val="24"/>
              </w:rPr>
              <w:t>,v.r.</w:t>
            </w:r>
          </w:p>
          <w:p w:rsidRDefault="00B70A1E" w:rsidP="00B70A1E" w:rsidR="00B70A1E">
            <w:pPr>
              <w:jc w:val="center"/>
              <w:rPr>
                <w:bCs/>
                <w:sz w:val="24"/>
              </w:rPr>
            </w:pPr>
            <w:r>
              <w:rPr>
                <w:bCs/>
                <w:sz w:val="24"/>
              </w:rPr>
              <w:t xml:space="preserve">za točnost </w:t>
            </w:r>
            <w:proofErr w:type="spellStart"/>
            <w:r>
              <w:rPr>
                <w:bCs/>
                <w:sz w:val="24"/>
              </w:rPr>
              <w:t>otpravka</w:t>
            </w:r>
            <w:proofErr w:type="spellEnd"/>
            <w:r>
              <w:rPr>
                <w:bCs/>
                <w:sz w:val="24"/>
              </w:rPr>
              <w:t>-ovlašteni službenik</w:t>
            </w:r>
          </w:p>
          <w:p w:rsidRDefault="00B70A1E" w:rsidP="00B70A1E" w:rsidR="001A4844">
            <w:pPr>
              <w:jc w:val="center"/>
              <w:rPr>
                <w:bCs/>
                <w:sz w:val="24"/>
              </w:rPr>
            </w:pPr>
            <w:r>
              <w:rPr>
                <w:bCs/>
                <w:sz w:val="24"/>
              </w:rPr>
              <w:t xml:space="preserve">Ivana </w:t>
            </w:r>
            <w:proofErr w:type="spellStart"/>
            <w:r>
              <w:rPr>
                <w:bCs/>
                <w:sz w:val="24"/>
              </w:rPr>
              <w:t>Hajder</w:t>
            </w:r>
            <w:proofErr w:type="spellEnd"/>
            <w:r>
              <w:rPr>
                <w:bCs/>
                <w:sz w:val="24"/>
              </w:rPr>
              <w:t xml:space="preserve"> </w:t>
            </w:r>
            <w:r w:rsidR="001A4844" w:rsidRPr="001A4844">
              <w:rPr>
                <w:bCs/>
                <w:sz w:val="24"/>
              </w:rPr>
              <w:t xml:space="preserve"> </w:t>
            </w:r>
          </w:p>
          <w:p w:rsidRDefault="008412E3" w:rsidP="001A4844" w:rsidR="008412E3" w:rsidRPr="001A4844">
            <w:pPr>
              <w:jc w:val="center"/>
              <w:rPr>
                <w:bCs/>
                <w:sz w:val="24"/>
              </w:rPr>
            </w:pPr>
          </w:p>
        </w:tc>
      </w:tr>
    </w:tbl>
    <w:p w:rsidRDefault="008E48EA" w:rsidP="008412E3" w:rsidR="00A15874">
      <w:pPr>
        <w:jc w:val="both"/>
      </w:pPr>
      <w:r w:rsidRPr="006C4D6A">
        <w:t xml:space="preserve">Pravna pouka: Protiv ovog </w:t>
      </w:r>
      <w:r w:rsidR="00A15874">
        <w:t>zaključka nije dopuštena žalba.</w:t>
      </w:r>
    </w:p>
    <w:p w:rsidRDefault="008E48EA" w:rsidP="008412E3" w:rsidR="008E48EA" w:rsidRPr="006C4D6A">
      <w:pPr>
        <w:jc w:val="both"/>
      </w:pPr>
      <w:r w:rsidRPr="006C4D6A">
        <w:tab/>
      </w:r>
      <w:r w:rsidRPr="006C4D6A">
        <w:tab/>
      </w:r>
    </w:p>
    <w:p w:rsidRDefault="00853B3E" w:rsidR="00853B3E"/>
    <w:sectPr w:rsidSect="003100FD" w:rsidR="00853B3E">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271F" w:rsidR="007878E3">
      <w:r>
        <w:separator/>
      </w:r>
    </w:p>
  </w:endnote>
  <w:endnote w:id="0" w:type="continuationSeparator">
    <w:p w:rsidRDefault="0034271F" w:rsidR="007878E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271F" w:rsidR="007878E3">
      <w:r>
        <w:separator/>
      </w:r>
    </w:p>
  </w:footnote>
  <w:footnote w:id="0" w:type="continuationSeparator">
    <w:p w:rsidRDefault="0034271F" w:rsidR="007878E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70A1E" w:rsidP="001A4844" w:rsidR="00B92914">
    <w:pPr>
      <w:pStyle w:val="Zaglavlje"/>
      <w:ind w:firstLine="4248"/>
      <w:jc w:val="center"/>
    </w:pPr>
    <w:sdt>
      <w:sdtPr>
        <w:id w:val="740301732"/>
        <w:docPartObj>
          <w:docPartGallery w:val="Page Numbers (Top of Page)"/>
          <w:docPartUnique/>
        </w:docPartObj>
      </w:sdtPr>
      <w:sdtEndPr/>
      <w:sdtContent>
        <w:r w:rsidR="008E48EA">
          <w:fldChar w:fldCharType="begin"/>
        </w:r>
        <w:r w:rsidR="008E48EA">
          <w:instrText>PAGE   \* MERGEFORMAT</w:instrText>
        </w:r>
        <w:r w:rsidR="008E48EA">
          <w:fldChar w:fldCharType="separate"/>
        </w:r>
        <w:r w:rsidR="00A15874">
          <w:rPr>
            <w:noProof/>
          </w:rPr>
          <w:t>2</w:t>
        </w:r>
        <w:r w:rsidR="008E48EA">
          <w:fldChar w:fldCharType="end"/>
        </w:r>
        <w:r w:rsidR="001A4844">
          <w:tab/>
        </w:r>
        <w:r w:rsidR="001A4844">
          <w:tab/>
        </w:r>
      </w:sdtContent>
    </w:sdt>
    <w:r w:rsidR="008E48EA">
      <w:t>Poslovni broj:</w:t>
    </w:r>
    <w:r w:rsidR="001A4844">
      <w:t>4. St-</w:t>
    </w:r>
    <w:r w:rsidR="008412E3">
      <w:t>1643/2016-87</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70A1E" w:rsidP="00B12AE6" w:rsidR="00B12AE6">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1D227A8"/>
    <w:multiLevelType w:val="hybridMultilevel"/>
    <w:tmpl w:val="98209ADC"/>
    <w:lvl w:tplc="758263B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3B027591"/>
    <w:multiLevelType w:val="hybridMultilevel"/>
    <w:tmpl w:val="BC70CCBC"/>
    <w:lvl w:tplc="C3C4C81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48EA"/>
    <w:rsid w:val="00066650"/>
    <w:rsid w:val="00085E7C"/>
    <w:rsid w:val="000B4D96"/>
    <w:rsid w:val="000D5416"/>
    <w:rsid w:val="000E6D83"/>
    <w:rsid w:val="00180E0A"/>
    <w:rsid w:val="001A4844"/>
    <w:rsid w:val="0024181F"/>
    <w:rsid w:val="00252509"/>
    <w:rsid w:val="00284320"/>
    <w:rsid w:val="002C285B"/>
    <w:rsid w:val="0034271F"/>
    <w:rsid w:val="003C2F22"/>
    <w:rsid w:val="00417EA6"/>
    <w:rsid w:val="00467358"/>
    <w:rsid w:val="0071519E"/>
    <w:rsid w:val="00746886"/>
    <w:rsid w:val="00754477"/>
    <w:rsid w:val="00771086"/>
    <w:rsid w:val="007878E3"/>
    <w:rsid w:val="007F7A84"/>
    <w:rsid w:val="00814EDB"/>
    <w:rsid w:val="00815142"/>
    <w:rsid w:val="008412E3"/>
    <w:rsid w:val="00853B3E"/>
    <w:rsid w:val="008E48EA"/>
    <w:rsid w:val="00981D37"/>
    <w:rsid w:val="00A15874"/>
    <w:rsid w:val="00A51DE9"/>
    <w:rsid w:val="00B34064"/>
    <w:rsid w:val="00B70A1E"/>
    <w:rsid w:val="00B7506F"/>
    <w:rsid w:val="00B921AB"/>
    <w:rsid w:val="00B97C8E"/>
    <w:rsid w:val="00D778AF"/>
    <w:rsid w:val="00D8632A"/>
    <w:rsid w:val="00DD0D50"/>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E48EA"/>
    <w:rPr>
      <w:rFonts w:cs="Times New Roman" w:eastAsia="Times New Roman"/>
      <w:szCs w:val="24"/>
      <w:lang w:eastAsia="hr-HR"/>
    </w:rPr>
  </w:style>
  <w:style w:styleId="Naslov1" w:type="paragraph">
    <w:name w:val="heading 1"/>
    <w:basedOn w:val="Normal"/>
    <w:next w:val="Normal"/>
    <w:link w:val="Naslov1Char"/>
    <w:qFormat/>
    <w:rsid w:val="00754477"/>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link w:val="Tijeloteksta2Char"/>
    <w:rsid w:val="008E48EA"/>
    <w:pPr>
      <w:jc w:val="both"/>
    </w:pPr>
  </w:style>
  <w:style w:customStyle="true" w:styleId="Tijeloteksta2Char" w:type="character">
    <w:name w:val="Tijelo teksta 2 Char"/>
    <w:basedOn w:val="Zadanifontodlomka"/>
    <w:link w:val="Tijeloteksta2"/>
    <w:rsid w:val="008E48EA"/>
    <w:rPr>
      <w:rFonts w:cs="Times New Roman" w:eastAsia="Times New Roman"/>
      <w:szCs w:val="24"/>
      <w:lang w:eastAsia="hr-HR"/>
    </w:rPr>
  </w:style>
  <w:style w:styleId="Zaglavlje" w:type="paragraph">
    <w:name w:val="header"/>
    <w:basedOn w:val="Normal"/>
    <w:link w:val="ZaglavljeChar"/>
    <w:uiPriority w:val="99"/>
    <w:rsid w:val="008E48EA"/>
    <w:pPr>
      <w:tabs>
        <w:tab w:pos="4536" w:val="center"/>
        <w:tab w:pos="9072" w:val="right"/>
      </w:tabs>
    </w:pPr>
  </w:style>
  <w:style w:customStyle="true" w:styleId="ZaglavljeChar" w:type="character">
    <w:name w:val="Zaglavlje Char"/>
    <w:basedOn w:val="Zadanifontodlomka"/>
    <w:link w:val="Zaglavlje"/>
    <w:uiPriority w:val="99"/>
    <w:rsid w:val="008E48EA"/>
    <w:rPr>
      <w:rFonts w:cs="Times New Roman" w:eastAsia="Times New Roman"/>
      <w:szCs w:val="24"/>
      <w:lang w:eastAsia="hr-HR"/>
    </w:rPr>
  </w:style>
  <w:style w:styleId="Tekstbalonia" w:type="paragraph">
    <w:name w:val="Balloon Text"/>
    <w:basedOn w:val="Normal"/>
    <w:link w:val="TekstbaloniaChar"/>
    <w:uiPriority w:val="99"/>
    <w:semiHidden/>
    <w:unhideWhenUsed/>
    <w:rsid w:val="008E48E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E48EA"/>
    <w:rPr>
      <w:rFonts w:cs="Tahoma" w:eastAsia="Times New Roman" w:hAnsi="Tahoma" w:ascii="Tahoma"/>
      <w:sz w:val="16"/>
      <w:szCs w:val="16"/>
      <w:lang w:eastAsia="hr-HR"/>
    </w:rPr>
  </w:style>
  <w:style w:styleId="Reetkatablice" w:type="table">
    <w:name w:val="Table Grid"/>
    <w:basedOn w:val="Obinatablica"/>
    <w:uiPriority w:val="59"/>
    <w:rsid w:val="001A4844"/>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1A4844"/>
    <w:pPr>
      <w:tabs>
        <w:tab w:pos="4536" w:val="center"/>
        <w:tab w:pos="9072" w:val="right"/>
      </w:tabs>
    </w:pPr>
  </w:style>
  <w:style w:customStyle="true" w:styleId="PodnojeChar" w:type="character">
    <w:name w:val="Podnožje Char"/>
    <w:basedOn w:val="Zadanifontodlomka"/>
    <w:link w:val="Podnoje"/>
    <w:uiPriority w:val="99"/>
    <w:rsid w:val="001A4844"/>
    <w:rPr>
      <w:rFonts w:cs="Times New Roman" w:eastAsia="Times New Roman"/>
      <w:szCs w:val="24"/>
      <w:lang w:eastAsia="hr-HR"/>
    </w:rPr>
  </w:style>
  <w:style w:styleId="Bezproreda" w:type="paragraph">
    <w:name w:val="No Spacing"/>
    <w:uiPriority w:val="1"/>
    <w:qFormat/>
    <w:rsid w:val="001A4844"/>
    <w:rPr>
      <w:rFonts w:hAnsiTheme="minorHAnsi" w:asciiTheme="minorHAnsi"/>
      <w:sz w:val="22"/>
    </w:rPr>
  </w:style>
  <w:style w:styleId="Odlomakpopisa" w:type="paragraph">
    <w:name w:val="List Paragraph"/>
    <w:basedOn w:val="Normal"/>
    <w:uiPriority w:val="34"/>
    <w:qFormat/>
    <w:rsid w:val="00A15874"/>
    <w:pPr>
      <w:ind w:left="720"/>
      <w:contextualSpacing/>
    </w:pPr>
  </w:style>
  <w:style w:customStyle="true" w:styleId="Naslov1Char" w:type="character">
    <w:name w:val="Naslov 1 Char"/>
    <w:basedOn w:val="Zadanifontodlomka"/>
    <w:link w:val="Naslov1"/>
    <w:rsid w:val="00754477"/>
    <w:rPr>
      <w:rFonts w:cs="Times New Roman" w:eastAsia="Times New Roman"/>
      <w:b/>
      <w:bCs/>
      <w:szCs w:val="24"/>
      <w:lang w:eastAsia="hr-HR"/>
    </w:rPr>
  </w:style>
  <w:style w:styleId="Tijeloteksta" w:type="paragraph">
    <w:name w:val="Body Text"/>
    <w:basedOn w:val="Normal"/>
    <w:link w:val="TijelotekstaChar"/>
    <w:uiPriority w:val="99"/>
    <w:unhideWhenUsed/>
    <w:rsid w:val="00754477"/>
    <w:pPr>
      <w:spacing w:after="120"/>
    </w:pPr>
  </w:style>
  <w:style w:customStyle="true" w:styleId="TijelotekstaChar" w:type="character">
    <w:name w:val="Tijelo teksta Char"/>
    <w:basedOn w:val="Zadanifontodlomka"/>
    <w:link w:val="Tijeloteksta"/>
    <w:uiPriority w:val="99"/>
    <w:rsid w:val="00754477"/>
    <w:rPr>
      <w:rFonts w:cs="Times New Roman" w:eastAsia="Times New Roman"/>
      <w:szCs w:val="24"/>
      <w:lang w:eastAsia="hr-HR"/>
    </w:rPr>
  </w:style>
  <w:style w:styleId="Uvuenotijeloteksta" w:type="paragraph">
    <w:name w:val="Body Text Indent"/>
    <w:basedOn w:val="Normal"/>
    <w:link w:val="UvuenotijelotekstaChar"/>
    <w:uiPriority w:val="99"/>
    <w:unhideWhenUsed/>
    <w:rsid w:val="00754477"/>
    <w:pPr>
      <w:spacing w:after="120"/>
      <w:ind w:left="283"/>
    </w:pPr>
  </w:style>
  <w:style w:customStyle="true" w:styleId="UvuenotijelotekstaChar" w:type="character">
    <w:name w:val="Uvučeno tijelo teksta Char"/>
    <w:basedOn w:val="Zadanifontodlomka"/>
    <w:link w:val="Uvuenotijeloteksta"/>
    <w:uiPriority w:val="99"/>
    <w:rsid w:val="00754477"/>
    <w:rPr>
      <w:rFonts w:cs="Times New Roman" w:eastAsia="Times New Roman"/>
      <w:szCs w:val="24"/>
      <w:lang w:eastAsia="hr-HR"/>
    </w:rPr>
  </w:style>
  <w:style w:styleId="Tekstrezerviranogmjesta" w:type="character">
    <w:name w:val="Placeholder Text"/>
    <w:basedOn w:val="Zadanifontodlomka"/>
    <w:uiPriority w:val="99"/>
    <w:semiHidden/>
    <w:rsid w:val="00B70A1E"/>
    <w:rPr>
      <w:color w:val="808080"/>
      <w:bdr w:space="0" w:sz="0" w:color="auto" w:val="none"/>
      <w:shd w:fill="auto" w:color="auto" w:val="clear"/>
    </w:rPr>
  </w:style>
  <w:style w:customStyle="true" w:styleId="eSPISCCParagraphDefaultFont" w:type="character">
    <w:name w:val="eSPIS_CC_Paragraph Default Font"/>
    <w:basedOn w:val="Zadanifontodlomka"/>
    <w:rsid w:val="00B70A1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70A1E"/>
    <w:rPr>
      <w:sz w:val="20"/>
      <w:bdr w:space="0" w:sz="0" w:color="auto" w:val="none"/>
      <w:shd w:fill="FFFFCC" w:color="auto" w:val="clear"/>
      <w:lang w:val="hr-HR"/>
    </w:rPr>
  </w:style>
  <w:style w:customStyle="true" w:styleId="PozadinaSvijetloCrvena" w:type="character">
    <w:name w:val="Pozadina_SvijetloCrvena"/>
    <w:basedOn w:val="eSPISCCParagraphDefaultFont"/>
    <w:rsid w:val="00B70A1E"/>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B70A1E"/>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Body Tex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E48EA"/>
    <w:rPr>
      <w:rFonts w:cs="Times New Roman" w:eastAsia="Times New Roman"/>
      <w:szCs w:val="24"/>
      <w:lang w:eastAsia="hr-HR"/>
    </w:rPr>
  </w:style>
  <w:style w:styleId="Naslov1" w:type="paragraph">
    <w:name w:val="heading 1"/>
    <w:basedOn w:val="Normal"/>
    <w:next w:val="Normal"/>
    <w:link w:val="Naslov1Char"/>
    <w:qFormat/>
    <w:rsid w:val="00754477"/>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link w:val="Tijeloteksta2Char"/>
    <w:rsid w:val="008E48EA"/>
    <w:pPr>
      <w:jc w:val="both"/>
    </w:pPr>
  </w:style>
  <w:style w:customStyle="1" w:styleId="Tijeloteksta2Char" w:type="character">
    <w:name w:val="Tijelo teksta 2 Char"/>
    <w:basedOn w:val="Zadanifontodlomka"/>
    <w:link w:val="Tijeloteksta2"/>
    <w:rsid w:val="008E48EA"/>
    <w:rPr>
      <w:rFonts w:cs="Times New Roman" w:eastAsia="Times New Roman"/>
      <w:szCs w:val="24"/>
      <w:lang w:eastAsia="hr-HR"/>
    </w:rPr>
  </w:style>
  <w:style w:styleId="Zaglavlje" w:type="paragraph">
    <w:name w:val="header"/>
    <w:basedOn w:val="Normal"/>
    <w:link w:val="ZaglavljeChar"/>
    <w:uiPriority w:val="99"/>
    <w:rsid w:val="008E48EA"/>
    <w:pPr>
      <w:tabs>
        <w:tab w:pos="4536" w:val="center"/>
        <w:tab w:pos="9072" w:val="right"/>
      </w:tabs>
    </w:pPr>
  </w:style>
  <w:style w:customStyle="1" w:styleId="ZaglavljeChar" w:type="character">
    <w:name w:val="Zaglavlje Char"/>
    <w:basedOn w:val="Zadanifontodlomka"/>
    <w:link w:val="Zaglavlje"/>
    <w:uiPriority w:val="99"/>
    <w:rsid w:val="008E48EA"/>
    <w:rPr>
      <w:rFonts w:cs="Times New Roman" w:eastAsia="Times New Roman"/>
      <w:szCs w:val="24"/>
      <w:lang w:eastAsia="hr-HR"/>
    </w:rPr>
  </w:style>
  <w:style w:styleId="Tekstbalonia" w:type="paragraph">
    <w:name w:val="Balloon Text"/>
    <w:basedOn w:val="Normal"/>
    <w:link w:val="TekstbaloniaChar"/>
    <w:uiPriority w:val="99"/>
    <w:semiHidden/>
    <w:unhideWhenUsed/>
    <w:rsid w:val="008E48EA"/>
    <w:rPr>
      <w:rFonts w:ascii="Tahoma" w:cs="Tahoma" w:hAnsi="Tahoma"/>
      <w:sz w:val="16"/>
      <w:szCs w:val="16"/>
    </w:rPr>
  </w:style>
  <w:style w:customStyle="1" w:styleId="TekstbaloniaChar" w:type="character">
    <w:name w:val="Tekst balončića Char"/>
    <w:basedOn w:val="Zadanifontodlomka"/>
    <w:link w:val="Tekstbalonia"/>
    <w:uiPriority w:val="99"/>
    <w:semiHidden/>
    <w:rsid w:val="008E48EA"/>
    <w:rPr>
      <w:rFonts w:ascii="Tahoma" w:cs="Tahoma" w:eastAsia="Times New Roman" w:hAnsi="Tahoma"/>
      <w:sz w:val="16"/>
      <w:szCs w:val="16"/>
      <w:lang w:eastAsia="hr-HR"/>
    </w:rPr>
  </w:style>
  <w:style w:styleId="Reetkatablice" w:type="table">
    <w:name w:val="Table Grid"/>
    <w:basedOn w:val="Obinatablica"/>
    <w:uiPriority w:val="59"/>
    <w:rsid w:val="001A4844"/>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1A4844"/>
    <w:pPr>
      <w:tabs>
        <w:tab w:pos="4536" w:val="center"/>
        <w:tab w:pos="9072" w:val="right"/>
      </w:tabs>
    </w:pPr>
  </w:style>
  <w:style w:customStyle="1" w:styleId="PodnojeChar" w:type="character">
    <w:name w:val="Podnožje Char"/>
    <w:basedOn w:val="Zadanifontodlomka"/>
    <w:link w:val="Podnoje"/>
    <w:uiPriority w:val="99"/>
    <w:rsid w:val="001A4844"/>
    <w:rPr>
      <w:rFonts w:cs="Times New Roman" w:eastAsia="Times New Roman"/>
      <w:szCs w:val="24"/>
      <w:lang w:eastAsia="hr-HR"/>
    </w:rPr>
  </w:style>
  <w:style w:styleId="Bezproreda" w:type="paragraph">
    <w:name w:val="No Spacing"/>
    <w:uiPriority w:val="1"/>
    <w:qFormat/>
    <w:rsid w:val="001A4844"/>
    <w:rPr>
      <w:rFonts w:asciiTheme="minorHAnsi" w:hAnsiTheme="minorHAnsi"/>
      <w:sz w:val="22"/>
    </w:rPr>
  </w:style>
  <w:style w:styleId="Odlomakpopisa" w:type="paragraph">
    <w:name w:val="List Paragraph"/>
    <w:basedOn w:val="Normal"/>
    <w:uiPriority w:val="34"/>
    <w:qFormat/>
    <w:rsid w:val="00A15874"/>
    <w:pPr>
      <w:ind w:left="720"/>
      <w:contextualSpacing/>
    </w:pPr>
  </w:style>
  <w:style w:customStyle="1" w:styleId="Naslov1Char" w:type="character">
    <w:name w:val="Naslov 1 Char"/>
    <w:basedOn w:val="Zadanifontodlomka"/>
    <w:link w:val="Naslov1"/>
    <w:rsid w:val="00754477"/>
    <w:rPr>
      <w:rFonts w:cs="Times New Roman" w:eastAsia="Times New Roman"/>
      <w:b/>
      <w:bCs/>
      <w:szCs w:val="24"/>
      <w:lang w:eastAsia="hr-HR"/>
    </w:rPr>
  </w:style>
  <w:style w:styleId="Tijeloteksta" w:type="paragraph">
    <w:name w:val="Body Text"/>
    <w:basedOn w:val="Normal"/>
    <w:link w:val="TijelotekstaChar"/>
    <w:uiPriority w:val="99"/>
    <w:unhideWhenUsed/>
    <w:rsid w:val="00754477"/>
    <w:pPr>
      <w:spacing w:after="120"/>
    </w:pPr>
  </w:style>
  <w:style w:customStyle="1" w:styleId="TijelotekstaChar" w:type="character">
    <w:name w:val="Tijelo teksta Char"/>
    <w:basedOn w:val="Zadanifontodlomka"/>
    <w:link w:val="Tijeloteksta"/>
    <w:uiPriority w:val="99"/>
    <w:rsid w:val="00754477"/>
    <w:rPr>
      <w:rFonts w:cs="Times New Roman" w:eastAsia="Times New Roman"/>
      <w:szCs w:val="24"/>
      <w:lang w:eastAsia="hr-HR"/>
    </w:rPr>
  </w:style>
  <w:style w:styleId="Uvuenotijeloteksta" w:type="paragraph">
    <w:name w:val="Body Text Indent"/>
    <w:basedOn w:val="Normal"/>
    <w:link w:val="UvuenotijelotekstaChar"/>
    <w:uiPriority w:val="99"/>
    <w:unhideWhenUsed/>
    <w:rsid w:val="00754477"/>
    <w:pPr>
      <w:spacing w:after="120"/>
      <w:ind w:left="283"/>
    </w:pPr>
  </w:style>
  <w:style w:customStyle="1" w:styleId="UvuenotijelotekstaChar" w:type="character">
    <w:name w:val="Uvučeno tijelo teksta Char"/>
    <w:basedOn w:val="Zadanifontodlomka"/>
    <w:link w:val="Uvuenotijeloteksta"/>
    <w:uiPriority w:val="99"/>
    <w:rsid w:val="00754477"/>
    <w:rPr>
      <w:rFonts w:cs="Times New Roman" w:eastAsia="Times New Roman"/>
      <w:szCs w:val="24"/>
      <w:lang w:eastAsia="hr-HR"/>
    </w:rPr>
  </w:style>
  <w:style w:styleId="Tekstrezerviranogmjesta" w:type="character">
    <w:name w:val="Placeholder Text"/>
    <w:basedOn w:val="Zadanifontodlomka"/>
    <w:uiPriority w:val="99"/>
    <w:semiHidden/>
    <w:rsid w:val="00B70A1E"/>
    <w:rPr>
      <w:color w:val="808080"/>
      <w:bdr w:color="auto" w:space="0" w:sz="0" w:val="none"/>
      <w:shd w:color="auto" w:fill="auto" w:val="clear"/>
    </w:rPr>
  </w:style>
  <w:style w:customStyle="1" w:styleId="eSPISCCParagraphDefaultFont" w:type="character">
    <w:name w:val="eSPIS_CC_Paragraph Default Font"/>
    <w:basedOn w:val="Zadanifontodlomka"/>
    <w:rsid w:val="00B70A1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70A1E"/>
    <w:rPr>
      <w:sz w:val="20"/>
      <w:bdr w:color="auto" w:space="0" w:sz="0" w:val="none"/>
      <w:shd w:color="auto" w:fill="FFFFCC" w:val="clear"/>
      <w:lang w:val="hr-HR"/>
    </w:rPr>
  </w:style>
  <w:style w:customStyle="1" w:styleId="PozadinaSvijetloCrvena" w:type="character">
    <w:name w:val="Pozadina_SvijetloCrvena"/>
    <w:basedOn w:val="eSPISCCParagraphDefaultFont"/>
    <w:rsid w:val="00B70A1E"/>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B70A1E"/>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0812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ožujka 2018.</izvorni_sadrzaj>
    <derivirana_varijabla naziv="DomainObject.DatumDonosenjaOdluke_1">29.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479</izvorni_sadrzaj>
    <derivirana_varijabla naziv="DomainObject.Predmet.Broj_1">479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2013.</izvorni_sadrzaj>
    <derivirana_varijabla naziv="DomainObject.Predmet.DatumOsnivanja_1">12.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St-479/2013</izvorni_sadrzaj>
    <derivirana_varijabla naziv="DomainObject.Predmet.OznakaBroj_1">St-479/2013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 dijela spisa poslan na VTS radi odlučivanja o žalbi razlučnog vjerovnika na rješenje o namirenju od 07.04.2017</izvorni_sadrzaj>
    <derivirana_varijabla naziv="DomainObject.Predmet.PrimjedbaSuca_1">preslik dijela spisa poslan na VTS radi odlučivanja o žalbi razlučnog vjerovnika na rješenje o namirenju od 07.04.2017</derivirana_varijabla>
  </DomainObject.Predmet.PrimjedbaSuca>
  <DomainObject.Predmet.ProtustrankaFormated>
    <izvorni_sadrzaj>  BONITA NUOVA, d.o.o. za proizvodnju, trgovinu i ugostiteljstvo u stečaju</izvorni_sadrzaj>
    <derivirana_varijabla naziv="DomainObject.Predmet.ProtustrankaFormated_1">  BONITA NUOVA, d.o.o. za proizvodnju, trgovinu i ugostiteljstvo u stečaju</derivirana_varijabla>
  </DomainObject.Predmet.ProtustrankaFormated>
  <DomainObject.Predmet.ProtustrankaFormatedOIB>
    <izvorni_sadrzaj>  BONITA NUOVA, d.o.o. za proizvodnju, trgovinu i ugostiteljstvo u stečaju, OIB 72321959920</izvorni_sadrzaj>
    <derivirana_varijabla naziv="DomainObject.Predmet.ProtustrankaFormatedOIB_1">  BONITA NUOVA, d.o.o. za proizvodnju, trgovinu i ugostiteljstvo u stečaju, OIB 72321959920</derivirana_varijabla>
  </DomainObject.Predmet.ProtustrankaFormatedOIB>
  <DomainObject.Predmet.ProtustrankaFormatedWithAdress>
    <izvorni_sadrzaj> BONITA NUOVA, d.o.o. za proizvodnju, trgovinu i ugostiteljstvo u stečaju, Svetog Leopolda Mandića 7/a, 21204 Dugopolje</izvorni_sadrzaj>
    <derivirana_varijabla naziv="DomainObject.Predmet.ProtustrankaFormatedWithAdress_1"> BONITA NUOVA, d.o.o. za proizvodnju, trgovinu i ugostiteljstvo u stečaju, Svetog Leopolda Mandića 7/a, 21204 Dugopolje</derivirana_varijabla>
  </DomainObject.Predmet.ProtustrankaFormatedWithAdress>
  <DomainObject.Predmet.ProtustrankaFormatedWithAdressOIB>
    <izvorni_sadrzaj> BONITA NUOVA, d.o.o. za proizvodnju, trgovinu i ugostiteljstvo u stečaju, OIB 72321959920, Svetog Leopolda Mandića 7/a, 21204 Dugopolje</izvorni_sadrzaj>
    <derivirana_varijabla naziv="DomainObject.Predmet.ProtustrankaFormatedWithAdressOIB_1"> BONITA NUOVA, d.o.o. za proizvodnju, trgovinu i ugostiteljstvo u stečaju, OIB 72321959920, Svetog Leopolda Mandića 7/a, 21204 Dugopolje</derivirana_varijabla>
  </DomainObject.Predmet.ProtustrankaFormatedWithAdressOIB>
  <DomainObject.Predmet.ProtustrankaWithAdress>
    <izvorni_sadrzaj>BONITA NUOVA, d.o.o. za proizvodnju, trgovinu i ugostiteljstvo u stečaju Svetog Leopolda Mandića 7/a, 21204 Dugopolje</izvorni_sadrzaj>
    <derivirana_varijabla naziv="DomainObject.Predmet.ProtustrankaWithAdress_1">BONITA NUOVA, d.o.o. za proizvodnju, trgovinu i ugostiteljstvo u stečaju Svetog Leopolda Mandića 7/a, 21204 Dugopolje</derivirana_varijabla>
  </DomainObject.Predmet.ProtustrankaWithAdress>
  <DomainObject.Predmet.ProtustrankaWithAdressOIB>
    <izvorni_sadrzaj>BONITA NUOVA, d.o.o. za proizvodnju, trgovinu i ugostiteljstvo u stečaju, OIB 72321959920, Svetog Leopolda Mandića 7/a, 21204 Dugopolje</izvorni_sadrzaj>
    <derivirana_varijabla naziv="DomainObject.Predmet.ProtustrankaWithAdressOIB_1">BONITA NUOVA, d.o.o. za proizvodnju, trgovinu i ugostiteljstvo u stečaju, OIB 72321959920, Svetog Leopolda Mandića 7/a, 21204 Dugopolje</derivirana_varijabla>
  </DomainObject.Predmet.ProtustrankaWithAdressOIB>
  <DomainObject.Predmet.ProtustrankaNazivFormated>
    <izvorni_sadrzaj>BONITA NUOVA, d.o.o. za proizvodnju, trgovinu i ugostiteljstvo u stečaju</izvorni_sadrzaj>
    <derivirana_varijabla naziv="DomainObject.Predmet.ProtustrankaNazivFormated_1">BONITA NUOVA, d.o.o. za proizvodnju, trgovinu i ugostiteljstvo u stečaju</derivirana_varijabla>
  </DomainObject.Predmet.ProtustrankaNazivFormated>
  <DomainObject.Predmet.ProtustrankaNazivFormatedOIB>
    <izvorni_sadrzaj>BONITA NUOVA, d.o.o. za proizvodnju, trgovinu i ugostiteljstvo u stečaju, OIB 72321959920</izvorni_sadrzaj>
    <derivirana_varijabla naziv="DomainObject.Predmet.ProtustrankaNazivFormatedOIB_1">BONITA NUOVA, d.o.o. za proizvodnju, trgovinu i ugostiteljstvo u stečaju, OIB 72321959920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GRAD RIJEKA zastupanog po punomoćniku ZUO V.KNEŽEVIĆ, E.BRADAMANTE, M.HINIĆ, I.RADIĆ, B. PAVKOVIĆ, S.PERHAT i N. KNEŽEVIĆ; Marija Mažar; Miro Erceg zastupanog po punomoćniku Bore Erceg; Hrvatske vode, pravna osoba za upravljanje vodama; Milena Dedijer zastupanog po punomoćniku Biserka Treneski; Ante Kukoč; Mira Čiča zastupanog po punomoćniku Biserka Treneski; Ante Kukoč; Branka Vilenica zastupanog po punomoćniku Biserka Treneski; Ante Kukoč; Gordana Salak zastupanog po punomoćniku Biserka Treneski; Ante Kukoč; GRAD SINJ; GRAD VUKOVAR; SLAVČA, društvo s ograničenom odgovornošću za komunalne djelatnosti Nova Gradiška; AMBRO PROMET d.o.o. za unutarnju i vanjsku trgovinu zastupanog po punomoćniku Paško Gucić; HEP-Operator distribucijskog sustava d.o.o. za distribuciju i opskrbu električne energije; GRAD SPLIT; Hrvatske vode, pravna osoba za upravljanje vodama; FOND ZA ZAŠTITU OKOLIŠA I ENERGETSKU UČINKOVITOST; GRAD ZADAR; GRAD KUTINA; Hrvatske vode, pravna osoba za upravljanje vodama, Vodnogospodarski odjel za slivove sjevernog Jadrana; Hrvatske vode, pravna osoba za upravljanje vodama, Vodnogospodarski odjel za slivove Južnog jadrana; HEP-Operator distribucijskog sustava d.o.o. za distribuciju i opskrbu električne energije, Elektroprimorje Rijeka; HEP-Operator distribucijskog sustava d.o.o. za distribuciju i opskrbu električne energije, Elektra Koprivnica; Hrvatske šume d.o.o. zastupanog po punomoćniku Zoran Tomić; PULA HERCULANEA d. o. o. za obavljanje komunalnih djelatnosti; UNIQA osiguranje d.d. zastupanog po punomoćniku Ivo Staničić; HEP-Operator distribucijskog sustava d.o.o. za distribuciju i opskrbu električne energije, Elektra Slavonski Brod; Nastavni zavod za javno zdravstvo Brodsko-posavske županije; DARKOM društvo s ograničenom odgovornošću za komunalnu djelatnost zastupanog po punomoćniku Marina Lacković; VODOVOD I KANALIZACIJA, društvo s ograničenom odgovornošću za vodoopskrbu, odvodnju i pročišćavanje otpadnih voda; KOPRIVNIČKE VODE društvo s ograničenom odgovornošću za obavljanje vodnih usluga javne vodoopskrbe i javne odvodnje; Gradsko komunalno poduzeće KOMUNALAC društvo s ograničenom odgovornošću; CRODUX DERIVATI DVA društvo s ograničenom odgovornošću  za trgovinu naftnim derivatima i plinovima zastupanog po punomoćniku Helena Mihaljević; GRAD NOVA GRADIŠKA; IMPULS-LEASING društvo s ograničenom odgovornošću za leasing zastupanog po punomoćniku Odvjetničko društvo Borić &amp; partneri društvo s ograničenom odgovornošću; Hrvatske vode, pravna osoba za upravljanje vodama, Vodnogospodarski odjel za Dunav i Donju Dravu; Financijska agencija; HEP - Opskrba d.o.o. za opskrbu potrošača električnom, toplinskom energijom i plinom; SEBTOM GRUPA društvo s ograničenom odgovornošću za trgovinu i usluge; TRGOVINSKI OBRT SEBASTIJAN, vl. Sebastijan Čibarić; BRAĆA BERIŠIĆ COMMERCE d.o.o. za trgovinu, uvoz-izvoz, usluge zastupanog po punomoćniku Leopold Aljinović; Hrvatska radiotelevizija zastupanog po punomoćniku Maja Cenić; Hrvatski Telekom d.d.; HRVATSKI ZAVOD ZA MIROVINSKO OSIGURANJE; PRVO PLINARSKO DRUŠTVO d.o.o. za distribuciju plina zastupanog po punomoćniku Damir Zagoršćak; GRAD SLAVONSKI BROD; Komunalno društvo VODOVOD I KANALIZACIJA društvo s ograničenom odgovornošću za vodoopskrbu i odvodnju; Ljubica Matković; Marijana Lacković; Marijana Ćatipović; Ana Briški; Vesna Bešker; VULKANIZERSKO TRGOVAČKI OBRT KATIĆ, vl. Željko Katić; Božana Crnjak; Irena Ugrin; Sanja Bartulin zastupanog po punomoćniku Ante Kukoč; Marina Raič; Snježana Simonović; Ivica Divić; Josipa Divić; Brankica Tomić; Aleksandra Lazinica; Karmen Branković; Mate Madunić; Tihana Madunić; Andrijana Herceg; Anka Marunica; Ivana Cota; Dijana Efendić; Mirjana Pranjić; Tijana Alimehaj zastupanog po punomoćniku Ante Kukoč; Sanela Komšić-perić; Gordana Grabar; Dijana Cerovski; Slađana Jurić; Dragica Rast; Inga Župić; Amneris Dekleva zastupanog po punomoćniku Ante Kukoč; Anabel Fišer; Snježana Krsnik; Ankica Bitunjac zastupanog po punomoćniku Ante Kukoč; Željka Durdov zastupanog po punomoćniku Ante Kukoč; Jadranka Jurišić zastupanog po punomoćniku Ante Kukoč; Sandra Mokricki zastupanog po punomoćniku Ante Kukoč; Nikolina Poša zastupanog po punomoćniku Ante Kukoč; Zvjezdana Previšić; Radmila Horki zastupanog po punomoćniku Ante Kukoč; Snježana Dokša; Vedrana Doždor zastupanog po punomoćniku Ante Kukoč; Miro Radman-livaja zastupanog po punomoćniku Ante Kukoč; Ivanka Radman-livaja zastupanog po punomoćniku Ante Kukoč; Antonija Ivišić; Dragica Sladoja; Gordana Bošnjak; Nada Serdar; Ivanka Špoljar; Aleksandra Jovanović zastupanog po punomoćniku Ante Kukoč; Magdalena Tolić; Tanja Krković; Ivanka Prančević zastupanog po punomoćniku Ante Kukoč; Slavica Fućak; Tina Rebić; Ivanka Stilinović zastupanog po punomoćniku Ante Kukoč; Josipa Rukavina zastupanog po punomoćniku Ante Kukoč; Svjetlana Radovniković zastupanog po punomoćniku Ante Kukoč; Nataša Narančić Pulja; Vesna Marjanović; ANTUN GLASNOVIĆ, vl.t.o. MODNI NAKIT zastupanog po punomoćniku Maja Cenić; RH, Ministarstvo financija zastupanog po punomoćniku ŽUPANIJSKO DRŽAVNO ODVJETNIŠTVO U SPLITU; NASTAVNI ZAVOD ZA JAVNO ZDRAVSTVO SPLITSKO-DALMATINSKE ŽUPANIJE; TRADEXCO d.o.o. za proizvodnju i trgovinu u stečaju zastupanog po punomoćniku OD JELIĆ, VUKOVIĆ &amp; HANDŽISKI; SOCIETE GENERALE-SPLITSKA BANKA dioničko društvo; ARENA NOVA društvo s ograničenom odgovornošću za trgovinu zastupanog po punomoćniku Odvjetničko društvo ETEROVIĆ i ŠARAC; Natalija Ceković zastupanog po punomoćniku Dinko Ocvarek; GRAD VARAŽDIN</izvorni_sadrzaj>
    <derivirana_varijabla naziv="DomainObject.Predmet.StrankaFormated_1">  FINA ZAGREB; GRAD RIJEKA zastupanog po punomoćniku ZUO V.KNEŽEVIĆ, E.BRADAMANTE, M.HINIĆ, I.RADIĆ, B. PAVKOVIĆ, S.PERHAT i N. KNEŽEVIĆ; Marija Mažar; Miro Erceg zastupanog po punomoćniku Bore Erceg; Hrvatske vode, pravna osoba za upravljanje vodama; Milena Dedijer zastupanog po punomoćniku Biserka Treneski; Ante Kukoč; Mira Čiča zastupanog po punomoćniku Biserka Treneski; Ante Kukoč; Branka Vilenica zastupanog po punomoćniku Biserka Treneski; Ante Kukoč; Gordana Salak zastupanog po punomoćniku Biserka Treneski; Ante Kukoč; GRAD SINJ; GRAD VUKOVAR; SLAVČA, društvo s ograničenom odgovornošću za komunalne djelatnosti Nova Gradiška; AMBRO PROMET d.o.o. za unutarnju i vanjsku trgovinu zastupanog po punomoćniku Paško Gucić; HEP-Operator distribucijskog sustava d.o.o. za distribuciju i opskrbu električne energije; GRAD SPLIT; Hrvatske vode, pravna osoba za upravljanje vodama; FOND ZA ZAŠTITU OKOLIŠA I ENERGETSKU UČINKOVITOST; GRAD ZADAR; GRAD KUTINA; Hrvatske vode, pravna osoba za upravljanje vodama, Vodnogospodarski odjel za slivove sjevernog Jadrana; Hrvatske vode, pravna osoba za upravljanje vodama, Vodnogospodarski odjel za slivove Južnog jadrana; HEP-Operator distribucijskog sustava d.o.o. za distribuciju i opskrbu električne energije, Elektroprimorje Rijeka; HEP-Operator distribucijskog sustava d.o.o. za distribuciju i opskrbu električne energije, Elektra Koprivnica; Hrvatske šume d.o.o. zastupanog po punomoćniku Zoran Tomić; PULA HERCULANEA d. o. o. za obavljanje komunalnih djelatnosti; UNIQA osiguranje d.d. zastupanog po punomoćniku Ivo Staničić; HEP-Operator distribucijskog sustava d.o.o. za distribuciju i opskrbu električne energije, Elektra Slavonski Brod; Nastavni zavod za javno zdravstvo Brodsko-posavske županije; DARKOM društvo s ograničenom odgovornošću za komunalnu djelatnost zastupanog po punomoćniku Marina Lacković; VODOVOD I KANALIZACIJA, društvo s ograničenom odgovornošću za vodoopskrbu, odvodnju i pročišćavanje otpadnih voda; KOPRIVNIČKE VODE društvo s ograničenom odgovornošću za obavljanje vodnih usluga javne vodoopskrbe i javne odvodnje; Gradsko komunalno poduzeće KOMUNALAC društvo s ograničenom odgovornošću; CRODUX DERIVATI DVA društvo s ograničenom odgovornošću  za trgovinu naftnim derivatima i plinovima zastupanog po punomoćniku Helena Mihaljević; GRAD NOVA GRADIŠKA; IMPULS-LEASING društvo s ograničenom odgovornošću za leasing zastupanog po punomoćniku Odvjetničko društvo Borić &amp; partneri društvo s ograničenom odgovornošću; Hrvatske vode, pravna osoba za upravljanje vodama, Vodnogospodarski odjel za Dunav i Donju Dravu; Financijska agencija; HEP - Opskrba d.o.o. za opskrbu potrošača električnom, toplinskom energijom i plinom; SEBTOM GRUPA društvo s ograničenom odgovornošću za trgovinu i usluge; TRGOVINSKI OBRT SEBASTIJAN, vl. Sebastijan Čibarić; BRAĆA BERIŠIĆ COMMERCE d.o.o. za trgovinu, uvoz-izvoz, usluge zastupanog po punomoćniku Leopold Aljinović; Hrvatska radiotelevizija zastupanog po punomoćniku Maja Cenić; Hrvatski Telekom d.d.; HRVATSKI ZAVOD ZA MIROVINSKO OSIGURANJE; PRVO PLINARSKO DRUŠTVO d.o.o. za distribuciju plina zastupanog po punomoćniku Damir Zagoršćak; GRAD SLAVONSKI BROD; Komunalno društvo VODOVOD I KANALIZACIJA društvo s ograničenom odgovornošću za vodoopskrbu i odvodnju; Ljubica Matković; Marijana Lacković; Marijana Ćatipović; Ana Briški; Vesna Bešker; VULKANIZERSKO TRGOVAČKI OBRT KATIĆ, vl. Željko Katić; Božana Crnjak; Irena Ugrin; Sanja Bartulin zastupanog po punomoćniku Ante Kukoč; Marina Raič; Snježana Simonović; Ivica Divić; Josipa Divić; Brankica Tomić; Aleksandra Lazinica; Karmen Branković; Mate Madunić; Tihana Madunić; Andrijana Herceg; Anka Marunica; Ivana Cota; Dijana Efendić; Mirjana Pranjić; Tijana Alimehaj zastupanog po punomoćniku Ante Kukoč; Sanela Komšić-perić; Gordana Grabar; Dijana Cerovski; Slađana Jurić; Dragica Rast; Inga Župić; Amneris Dekleva zastupanog po punomoćniku Ante Kukoč; Anabel Fišer; Snježana Krsnik; Ankica Bitunjac zastupanog po punomoćniku Ante Kukoč; Željka Durdov zastupanog po punomoćniku Ante Kukoč; Jadranka Jurišić zastupanog po punomoćniku Ante Kukoč; Sandra Mokricki zastupanog po punomoćniku Ante Kukoč; Nikolina Poša zastupanog po punomoćniku Ante Kukoč; Zvjezdana Previšić; Radmila Horki zastupanog po punomoćniku Ante Kukoč; Snježana Dokša; Vedrana Doždor zastupanog po punomoćniku Ante Kukoč; Miro Radman-livaja zastupanog po punomoćniku Ante Kukoč; Ivanka Radman-livaja zastupanog po punomoćniku Ante Kukoč; Antonija Ivišić; Dragica Sladoja; Gordana Bošnjak; Nada Serdar; Ivanka Špoljar; Aleksandra Jovanović zastupanog po punomoćniku Ante Kukoč; Magdalena Tolić; Tanja Krković; Ivanka Prančević zastupanog po punomoćniku Ante Kukoč; Slavica Fućak; Tina Rebić; Ivanka Stilinović zastupanog po punomoćniku Ante Kukoč; Josipa Rukavina zastupanog po punomoćniku Ante Kukoč; Svjetlana Radovniković zastupanog po punomoćniku Ante Kukoč; Nataša Narančić Pulja; Vesna Marjanović; ANTUN GLASNOVIĆ, vl.t.o. MODNI NAKIT zastupanog po punomoćniku Maja Cenić; RH, Ministarstvo financija zastupanog po punomoćniku ŽUPANIJSKO DRŽAVNO ODVJETNIŠTVO U SPLITU; NASTAVNI ZAVOD ZA JAVNO ZDRAVSTVO SPLITSKO-DALMATINSKE ŽUPANIJE; TRADEXCO d.o.o. za proizvodnju i trgovinu u stečaju zastupanog po punomoćniku OD JELIĆ, VUKOVIĆ &amp; HANDŽISKI; SOCIETE GENERALE-SPLITSKA BANKA dioničko društvo; ARENA NOVA društvo s ograničenom odgovornošću za trgovinu zastupanog po punomoćniku Odvjetničko društvo ETEROVIĆ i ŠARAC; Natalija Ceković zastupanog po punomoćniku Dinko Ocvarek; GRAD VARAŽDIN</derivirana_varijabla>
  </DomainObject.Predmet.StrankaFormated>
  <DomainObject.Predmet.StrankaFormatedOIB>
    <izvorni_sadrzaj>  FINA ZAGREB, OIB 85821130368; GRAD RIJEKA, OIB 54382731928 zastupanog po punomoćniku ZUO V.KNEŽEVIĆ, E.BRADAMANTE, M.HINIĆ, I.RADIĆ, B. PAVKOVIĆ, S.PERHAT i N. KNEŽEVIĆ; Marija Mažar, OIB 37191021033; Miro Erceg, OIB 98218187229 zastupanog po punomoćniku Bore Erceg; Hrvatske vode, pravna osoba za upravljanje vodama, OIB 28921383001; Milena Dedijer, OIB 06624886344 zastupanog po punomoćniku Biserka Treneski; Ante Kukoč; Mira Čiča, OIB 62079191401 zastupanog po punomoćniku Biserka Treneski; Ante Kukoč; Branka Vilenica, OIB 32335604244 zastupanog po punomoćniku Biserka Treneski; Ante Kukoč; Gordana Salak, OIB 96542945244 zastupanog po punomoćniku Biserka Treneski; Ante Kukoč; GRAD SINJ, OIB 03210055420; GRAD VUKOVAR, OIB 50041264710; SLAVČA, društvo s ograničenom odgovornošću za komunalne djelatnosti Nova Gradiška, OIB 88106895548; AMBRO PROMET d.o.o. za unutarnju i vanjsku trgovinu, OIB 92896896216 zastupanog po punomoćniku Paško Gucić; HEP-Operator distribucijskog sustava d.o.o. za distribuciju i opskrbu električne energije, OIB 46830600751; GRAD SPLIT, OIB 78755598868; Hrvatske vode, pravna osoba za upravljanje vodama, OIB 28921383001; FOND ZA ZAŠTITU OKOLIŠA I ENERGETSKU UČINKOVITOST, OIB 85828625994; GRAD ZADAR, OIB 09933651854; GRAD KUTINA, OIB 41888874500; Hrvatske vode, pravna osoba za upravljanje vodama, Vodnogospodarski odjel za slivove sjevernog Jadrana, OIB 28921383001; Hrvatske vode, pravna osoba za upravljanje vodama, Vodnogospodarski odjel za slivove Južnog jadrana, OIB 28921383001; HEP-Operator distribucijskog sustava d.o.o. za distribuciju i opskrbu električne energije, Elektroprimorje Rijeka, OIB 46830600751; HEP-Operator distribucijskog sustava d.o.o. za distribuciju i opskrbu električne energije, Elektra Koprivnica, OIB 46830600751; Hrvatske šume d.o.o., OIB 69693144506 zastupanog po punomoćniku Zoran Tomić; PULA HERCULANEA d. o. o. za obavljanje komunalnih djelatnosti, OIB 11294943436; UNIQA osiguranje d.d., OIB 75665455333 zastupanog po punomoćniku Ivo Staničić; HEP-Operator distribucijskog sustava d.o.o. za distribuciju i opskrbu električne energije, Elektra Slavonski Brod, OIB 46830600751; Nastavni zavod za javno zdravstvo Brodsko-posavske županije, OIB 14861822643; DARKOM društvo s ograničenom odgovornošću za komunalnu djelatnost, OIB 51300447787 zastupanog po punomoćniku Marina Lacković; VODOVOD I KANALIZACIJA, društvo s ograničenom odgovornošću za vodoopskrbu, odvodnju i pročišćavanje otpadnih voda, OIB 56826138353; KOPRIVNIČKE VODE društvo s ograničenom odgovornošću za obavljanje vodnih usluga javne vodoopskrbe i javne odvodnje, OIB 20998990299; Gradsko komunalno poduzeće KOMUNALAC društvo s ograničenom odgovornošću, OIB 41412434130; CRODUX DERIVATI DVA društvo s ograničenom odgovornošću  za trgovinu naftnim derivatima i plinovima, OIB 00865396224 zastupanog po punomoćniku Helena Mihaljević; GRAD NOVA GRADIŠKA, OIB 08658615403; IMPULS-LEASING društvo s ograničenom odgovornošću za leasing, OIB 65918029671 zastupanog po punomoćniku Odvjetničko društvo Borić &amp; partneri društvo s ograničenom odgovornošću; Hrvatske vode, pravna osoba za upravljanje vodama, Vodnogospodarski odjel za Dunav i Donju Dravu, OIB 28921383001; Financijska agencija, OIB 85821130368; HEP - Opskrba d.o.o. za opskrbu potrošača električnom, toplinskom energijom i plinom, OIB 63073332379; SEBTOM GRUPA društvo s ograničenom odgovornošću za trgovinu i usluge, OIB 26483921030; TRGOVINSKI OBRT SEBASTIJAN, vl. Sebastijan Čibarić, OIB 07007804974; BRAĆA BERIŠIĆ COMMERCE d.o.o. za trgovinu, uvoz-izvoz, usluge, OIB 21745061918 zastupanog po punomoćniku Leopold Aljinović; Hrvatska radiotelevizija, OIB 68419124305 zastupanog po punomoćniku Maja Cenić; Hrvatski Telekom d.d., OIB 81793146560; HRVATSKI ZAVOD ZA MIROVINSKO OSIGURANJE, OIB 84397956623; PRVO PLINARSKO DRUŠTVO d.o.o. za distribuciju plina, OIB 58292277611 zastupanog po punomoćniku Damir Zagoršćak; GRAD SLAVONSKI BROD, OIB 58007872049; Komunalno društvo VODOVOD I KANALIZACIJA društvo s ograničenom odgovornošću za vodoopskrbu i odvodnju, OIB 80805858278; Ljubica Matković, OIB 37277926663; Marijana Lacković, OIB 16227644154; Marijana Ćatipović, OIB 54248450294; Ana Briški, OIB 21803904791; Vesna Bešker, OIB 82922095462; VULKANIZERSKO TRGOVAČKI OBRT KATIĆ, vl. Željko Katić, OIB 64141164422; Božana Crnjak, OIB 48087020457; Irena Ugrin, OIB 27769699125; Sanja Bartulin, OIB 88243809334 zastupanog po punomoćniku Ante Kukoč; Marina Raič, OIB 59730671645; Snježana Simonović, OIB 23041839346; Ivica Divić, OIB 70150749143; Josipa Divić, OIB 17891114875; Brankica Tomić, OIB 38019689181; Aleksandra Lazinica, OIB 68252672556; Karmen Branković, OIB 86928962532; Mate Madunić, OIB 21998135952; Tihana Madunić, OIB 59744252384; Andrijana Herceg, OIB 19153656171; Anka Marunica, OIB 08790272825; Ivana Cota, OIB 71529293947; Dijana Efendić, OIB 49889958487; Mirjana Pranjić, OIB 86700171830; Tijana Alimehaj, OIB 98399127311 zastupanog po punomoćniku Ante Kukoč; Sanela Komšić-perić, OIB 86946879066; Gordana Grabar, OIB 56141812243; Dijana Cerovski, OIB 35906140697; Slađana Jurić, OIB 87762683201; Dragica Rast, OIB 42000268240; Inga Župić, OIB 17025741093; Amneris Dekleva, OIB 16413924700 zastupanog po punomoćniku Ante Kukoč; Anabel Fišer, OIB 74889428287; Snježana Krsnik, OIB 10585412030; Ankica Bitunjac, OIB 15723582227 zastupanog po punomoćniku Ante Kukoč; Željka Durdov, OIB 38854652316 zastupanog po punomoćniku Ante Kukoč; Jadranka Jurišić, OIB 03426646650 zastupanog po punomoćniku Ante Kukoč; Sandra Mokricki, OIB 98047362537 zastupanog po punomoćniku Ante Kukoč; Nikolina Poša, OIB 45406281903 zastupanog po punomoćniku Ante Kukoč; Zvjezdana Previšić, OIB 13198736591; Radmila Horki, OIB 63919524067 zastupanog po punomoćniku Ante Kukoč; Snježana Dokša, OIB 06311685793; Vedrana Doždor, OIB 85374952571 zastupanog po punomoćniku Ante Kukoč; Miro Radman-livaja, OIB 21395444043 zastupanog po punomoćniku Ante Kukoč; Ivanka Radman-livaja, OIB 58739884883 zastupanog po punomoćniku Ante Kukoč; Antonija Ivišić, OIB 78630577944; Dragica Sladoja, OIB 99929767324; Gordana Bošnjak, OIB 48290450645; Nada Serdar, OIB 27777957564; Ivanka Špoljar, OIB 06444026856; Aleksandra Jovanović, OIB 92410251791 zastupanog po punomoćniku Ante Kukoč; Magdalena Tolić, OIB 48826440904; Tanja Krković, OIB 59699575840; Ivanka Prančević, OIB 28119789499 zastupanog po punomoćniku Ante Kukoč; Slavica Fućak, OIB 10646589503; Tina Rebić, OIB 64719117559; Ivanka Stilinović, OIB 51701890216 zastupanog po punomoćniku Ante Kukoč; Josipa Rukavina, OIB 14200067970 zastupanog po punomoćniku Ante Kukoč; Svjetlana Radovniković, OIB 43389771794 zastupanog po punomoćniku Ante Kukoč; Nataša Narančić Pulja, OIB 82707478065; Vesna Marjanović, OIB 65412255197; ANTUN GLASNOVIĆ, vl.t.o. MODNI NAKIT, OIB 85184900019 zastupanog po punomoćniku Maja Cenić; RH, Ministarstvo financija, OIB 18683136487 zastupanog po punomoćniku ŽUPANIJSKO DRŽAVNO ODVJETNIŠTVO U SPLITU; NASTAVNI ZAVOD ZA JAVNO ZDRAVSTVO SPLITSKO-DALMATINSKE ŽUPANIJE, OIB 54948902275; TRADEXCO d.o.o. za proizvodnju i trgovinu u stečaju, OIB 07595006988 zastupanog po punomoćniku OD JELIĆ, VUKOVIĆ &amp; HANDŽISKI; SOCIETE GENERALE-SPLITSKA BANKA dioničko društvo, OIB 69326397242; ARENA NOVA društvo s ograničenom odgovornošću za trgovinu, OIB 73063600438 zastupanog po punomoćniku Odvjetničko društvo ETEROVIĆ i ŠARAC; Natalija Ceković, OIB 73370524050 zastupanog po punomoćniku Dinko Ocvarek; GRAD VARAŽDIN, OIB 13269011531</izvorni_sadrzaj>
    <derivirana_varijabla naziv="DomainObject.Predmet.StrankaFormatedOIB_1">  FINA ZAGREB, OIB 85821130368; GRAD RIJEKA, OIB 54382731928 zastupanog po punomoćniku ZUO V.KNEŽEVIĆ, E.BRADAMANTE, M.HINIĆ, I.RADIĆ, B. PAVKOVIĆ, S.PERHAT i N. KNEŽEVIĆ; Marija Mažar, OIB 37191021033; Miro Erceg, OIB 98218187229 zastupanog po punomoćniku Bore Erceg; Hrvatske vode, pravna osoba za upravljanje vodama, OIB 28921383001; Milena Dedijer, OIB 06624886344 zastupanog po punomoćniku Biserka Treneski; Ante Kukoč; Mira Čiča, OIB 62079191401 zastupanog po punomoćniku Biserka Treneski; Ante Kukoč; Branka Vilenica, OIB 32335604244 zastupanog po punomoćniku Biserka Treneski; Ante Kukoč; Gordana Salak, OIB 96542945244 zastupanog po punomoćniku Biserka Treneski; Ante Kukoč; GRAD SINJ, OIB 03210055420; GRAD VUKOVAR, OIB 50041264710; SLAVČA, društvo s ograničenom odgovornošću za komunalne djelatnosti Nova Gradiška, OIB 88106895548; AMBRO PROMET d.o.o. za unutarnju i vanjsku trgovinu, OIB 92896896216 zastupanog po punomoćniku Paško Gucić; HEP-Operator distribucijskog sustava d.o.o. za distribuciju i opskrbu električne energije, OIB 46830600751; GRAD SPLIT, OIB 78755598868; Hrvatske vode, pravna osoba za upravljanje vodama, OIB 28921383001; FOND ZA ZAŠTITU OKOLIŠA I ENERGETSKU UČINKOVITOST, OIB 85828625994; GRAD ZADAR, OIB 09933651854; GRAD KUTINA, OIB 41888874500; Hrvatske vode, pravna osoba za upravljanje vodama, Vodnogospodarski odjel za slivove sjevernog Jadrana, OIB 28921383001; Hrvatske vode, pravna osoba za upravljanje vodama, Vodnogospodarski odjel za slivove Južnog jadrana, OIB 28921383001; HEP-Operator distribucijskog sustava d.o.o. za distribuciju i opskrbu električne energije, Elektroprimorje Rijeka, OIB 46830600751; HEP-Operator distribucijskog sustava d.o.o. za distribuciju i opskrbu električne energije, Elektra Koprivnica, OIB 46830600751; Hrvatske šume d.o.o., OIB 69693144506 zastupanog po punomoćniku Zoran Tomić; PULA HERCULANEA d. o. o. za obavljanje komunalnih djelatnosti, OIB 11294943436; UNIQA osiguranje d.d., OIB 75665455333 zastupanog po punomoćniku Ivo Staničić; HEP-Operator distribucijskog sustava d.o.o. za distribuciju i opskrbu električne energije, Elektra Slavonski Brod, OIB 46830600751; Nastavni zavod za javno zdravstvo Brodsko-posavske županije, OIB 14861822643; DARKOM društvo s ograničenom odgovornošću za komunalnu djelatnost, OIB 51300447787 zastupanog po punomoćniku Marina Lacković; VODOVOD I KANALIZACIJA, društvo s ograničenom odgovornošću za vodoopskrbu, odvodnju i pročišćavanje otpadnih voda, OIB 56826138353; KOPRIVNIČKE VODE društvo s ograničenom odgovornošću za obavljanje vodnih usluga javne vodoopskrbe i javne odvodnje, OIB 20998990299; Gradsko komunalno poduzeće KOMUNALAC društvo s ograničenom odgovornošću, OIB 41412434130; CRODUX DERIVATI DVA društvo s ograničenom odgovornošću  za trgovinu naftnim derivatima i plinovima, OIB 00865396224 zastupanog po punomoćniku Helena Mihaljević; GRAD NOVA GRADIŠKA, OIB 08658615403; IMPULS-LEASING društvo s ograničenom odgovornošću za leasing, OIB 65918029671 zastupanog po punomoćniku Odvjetničko društvo Borić &amp; partneri društvo s ograničenom odgovornošću; Hrvatske vode, pravna osoba za upravljanje vodama, Vodnogospodarski odjel za Dunav i Donju Dravu, OIB 28921383001; Financijska agencija, OIB 85821130368; HEP - Opskrba d.o.o. za opskrbu potrošača električnom, toplinskom energijom i plinom, OIB 63073332379; SEBTOM GRUPA društvo s ograničenom odgovornošću za trgovinu i usluge, OIB 26483921030; TRGOVINSKI OBRT SEBASTIJAN, vl. Sebastijan Čibarić, OIB 07007804974; BRAĆA BERIŠIĆ COMMERCE d.o.o. za trgovinu, uvoz-izvoz, usluge, OIB 21745061918 zastupanog po punomoćniku Leopold Aljinović; Hrvatska radiotelevizija, OIB 68419124305 zastupanog po punomoćniku Maja Cenić; Hrvatski Telekom d.d., OIB 81793146560; HRVATSKI ZAVOD ZA MIROVINSKO OSIGURANJE, OIB 84397956623; PRVO PLINARSKO DRUŠTVO d.o.o. za distribuciju plina, OIB 58292277611 zastupanog po punomoćniku Damir Zagoršćak; GRAD SLAVONSKI BROD, OIB 58007872049; Komunalno društvo VODOVOD I KANALIZACIJA društvo s ograničenom odgovornošću za vodoopskrbu i odvodnju, OIB 80805858278; Ljubica Matković, OIB 37277926663; Marijana Lacković, OIB 16227644154; Marijana Ćatipović, OIB 54248450294; Ana Briški, OIB 21803904791; Vesna Bešker, OIB 82922095462; VULKANIZERSKO TRGOVAČKI OBRT KATIĆ, vl. Željko Katić, OIB 64141164422; Božana Crnjak, OIB 48087020457; Irena Ugrin, OIB 27769699125; Sanja Bartulin, OIB 88243809334 zastupanog po punomoćniku Ante Kukoč; Marina Raič, OIB 59730671645; Snježana Simonović, OIB 23041839346; Ivica Divić, OIB 70150749143; Josipa Divić, OIB 17891114875; Brankica Tomić, OIB 38019689181; Aleksandra Lazinica, OIB 68252672556; Karmen Branković, OIB 86928962532; Mate Madunić, OIB 21998135952; Tihana Madunić, OIB 59744252384; Andrijana Herceg, OIB 19153656171; Anka Marunica, OIB 08790272825; Ivana Cota, OIB 71529293947; Dijana Efendić, OIB 49889958487; Mirjana Pranjić, OIB 86700171830; Tijana Alimehaj, OIB 98399127311 zastupanog po punomoćniku Ante Kukoč; Sanela Komšić-perić, OIB 86946879066; Gordana Grabar, OIB 56141812243; Dijana Cerovski, OIB 35906140697; Slađana Jurić, OIB 87762683201; Dragica Rast, OIB 42000268240; Inga Župić, OIB 17025741093; Amneris Dekleva, OIB 16413924700 zastupanog po punomoćniku Ante Kukoč; Anabel Fišer, OIB 74889428287; Snježana Krsnik, OIB 10585412030; Ankica Bitunjac, OIB 15723582227 zastupanog po punomoćniku Ante Kukoč; Željka Durdov, OIB 38854652316 zastupanog po punomoćniku Ante Kukoč; Jadranka Jurišić, OIB 03426646650 zastupanog po punomoćniku Ante Kukoč; Sandra Mokricki, OIB 98047362537 zastupanog po punomoćniku Ante Kukoč; Nikolina Poša, OIB 45406281903 zastupanog po punomoćniku Ante Kukoč; Zvjezdana Previšić, OIB 13198736591; Radmila Horki, OIB 63919524067 zastupanog po punomoćniku Ante Kukoč; Snježana Dokša, OIB 06311685793; Vedrana Doždor, OIB 85374952571 zastupanog po punomoćniku Ante Kukoč; Miro Radman-livaja, OIB 21395444043 zastupanog po punomoćniku Ante Kukoč; Ivanka Radman-livaja, OIB 58739884883 zastupanog po punomoćniku Ante Kukoč; Antonija Ivišić, OIB 78630577944; Dragica Sladoja, OIB 99929767324; Gordana Bošnjak, OIB 48290450645; Nada Serdar, OIB 27777957564; Ivanka Špoljar, OIB 06444026856; Aleksandra Jovanović, OIB 92410251791 zastupanog po punomoćniku Ante Kukoč; Magdalena Tolić, OIB 48826440904; Tanja Krković, OIB 59699575840; Ivanka Prančević, OIB 28119789499 zastupanog po punomoćniku Ante Kukoč; Slavica Fućak, OIB 10646589503; Tina Rebić, OIB 64719117559; Ivanka Stilinović, OIB 51701890216 zastupanog po punomoćniku Ante Kukoč; Josipa Rukavina, OIB 14200067970 zastupanog po punomoćniku Ante Kukoč; Svjetlana Radovniković, OIB 43389771794 zastupanog po punomoćniku Ante Kukoč; Nataša Narančić Pulja, OIB 82707478065; Vesna Marjanović, OIB 65412255197; ANTUN GLASNOVIĆ, vl.t.o. MODNI NAKIT, OIB 85184900019 zastupanog po punomoćniku Maja Cenić; RH, Ministarstvo financija, OIB 18683136487 zastupanog po punomoćniku ŽUPANIJSKO DRŽAVNO ODVJETNIŠTVO U SPLITU; NASTAVNI ZAVOD ZA JAVNO ZDRAVSTVO SPLITSKO-DALMATINSKE ŽUPANIJE, OIB 54948902275; TRADEXCO d.o.o. za proizvodnju i trgovinu u stečaju, OIB 07595006988 zastupanog po punomoćniku OD JELIĆ, VUKOVIĆ &amp; HANDŽISKI; SOCIETE GENERALE-SPLITSKA BANKA dioničko društvo, OIB 69326397242; ARENA NOVA društvo s ograničenom odgovornošću za trgovinu, OIB 73063600438 zastupanog po punomoćniku Odvjetničko društvo ETEROVIĆ i ŠARAC; Natalija Ceković, OIB 73370524050 zastupanog po punomoćniku Dinko Ocvarek; GRAD VARAŽDIN, OIB 13269011531</derivirana_varijabla>
  </DomainObject.Predmet.StrankaFormatedOIB>
  <DomainObject.Predmet.StrankaFormatedWithAdress>
    <izvorni_sadrzaj> FINA ZAGREB, Ilica 307, 10000 Zagreb; GRAD RIJEKA, Korzo 16, 51000 Rijeka zastupanog po punomoćniku ZUO V.KNEŽEVIĆ, E.BRADAMANTE, M.HINIĆ, I.RADIĆ, B. PAVKOVIĆ, S.PERHAT i N. KNEŽEVIĆ; Marija Mažar, Slavka Kolara 28, 47250 Duga Resa; Miro Erceg, Bosanska 18, 22000 Šibenik zastupanog po punomoćniku Bore Erceg; Hrvatske vode, pravna osoba za upravljanje vodama, Grada Vukovara 220, 10000 Zagreb; Milena Dedijer, Gorana Mihaljevića 17, 31226 Dalj zastupanog po punomoćniku Biserka Treneski; Ante Kukoč; Mira Čiča, Grobljanska Ulica 13, 32227 Borovo zastupanog po punomoćniku Biserka Treneski; Ante Kukoč; Branka Vilenica, Dr. Ante Starčevića 46, 32000 Vukovar zastupanog po punomoćniku Biserka Treneski; Ante Kukoč; Gordana Salak, Trg Republike Hrvatske 322, 32000 Vukovar zastupanog po punomoćniku Biserka Treneski; Ante Kukoč; GRAD SINJ, Dragašev prolaz 24, 21230 Sinj; GRAD VUKOVAR, Dr. Franje Tuđmana 1, 32000 Vukovar; SLAVČA, društvo s ograničenom odgovornošću za komunalne djelatnosti Nova Gradiška, Gajeva 56, 35400 Nova Gradiška; AMBRO PROMET d.o.o. za unutarnju i vanjsku trgovinu, Širinečka 24, 10000 Zagreb zastupanog po punomoćniku Paško Gucić; HEP-Operator distribucijskog sustava d.o.o. za distribuciju i opskrbu električne energije, Ulica grada Vukovara 37, Zagreb; GRAD SPLIT, Branimirova obala 17, 21000 Split; Hrvatske vode, pravna osoba za upravljanje vodama, Grada Vukovara 220, 10000 Zagreb; FOND ZA ZAŠTITU OKOLIŠA I ENERGETSKU UČINKOVITOST, Ksaver 208, 10000 Zagreb; GRAD ZADAR, Narodni trg 1, 23000 Zadar; GRAD KUTINA, Trg kralja Tomislava 12, 44320 Kutina; Hrvatske vode, pravna osoba za upravljanje vodama, Vodnogospodarski odjel za slivove sjevernog Jadrana, Đure Šporera 3, 51000 Rijeka; Hrvatske vode, pravna osoba za upravljanje vodama, Vodnogospodarski odjel za slivove Južnog jadrana, Vukovarska 35, 21000 Split; HEP-Operator distribucijskog sustava d.o.o. za distribuciju i opskrbu električne energije, Elektroprimorje Rijeka, Viktora cara Emina 2, 51000 Rijeka; HEP-Operator distribucijskog sustava d.o.o. za distribuciju i opskrbu električne energije, Elektra Koprivnica, Hrvatske državnosti 32, 48000 Koprivnica; Hrvatske šume d.o.o., Ljudevita Farkaša Vukotinovića 2, 10000 Zagreb zastupanog po punomoćniku Zoran Tomić; PULA HERCULANEA d. o. o. za obavljanje komunalnih djelatnosti, Trg 1. istarske brigade 14, 52100 Pula; UNIQA osiguranje d.d., Planinska 13A, 10000 Zagreb zastupanog po punomoćniku Ivo Staničić; HEP-Operator distribucijskog sustava d.o.o. za distribuciju i opskrbu električne energije, Elektra Slavonski Brod, Petra Krešimira IV 11, 35000 Slavonski Brod; Nastavni zavod za javno zdravstvo Brodsko-posavske županije, V. Nazora 2A, 35000 Slavonski Brod; DARKOM društvo s ograničenom odgovornošću za komunalnu djelatnost, Josipa Kozarca 19, 43500 Daruvar zastupanog po punomoćniku Marina Lacković; VODOVOD I KANALIZACIJA, društvo s ograničenom odgovornošću za vodoopskrbu, odvodnju i pročišćavanje otpadnih voda, Biokovska 3, 21000 Split; KOPRIVNIČKE VODE društvo s ograničenom odgovornošću za obavljanje vodnih usluga javne vodoopskrbe i javne odvodnje, Mosna ulica 15, 48000 Koprivnica; Gradsko komunalno poduzeće KOMUNALAC društvo s ograničenom odgovornošću, Mosna ulica 15, 48000 Koprivnica; CRODUX DERIVATI DVA društvo s ograničenom odgovornošću  za trgovinu naftnim derivatima i plinovima, J. Marohnića 1, 10000 Zagreb zastupanog po punomoćniku Helena Mihaljević; GRAD NOVA GRADIŠKA, Trg kralja Tomislava 1, 35400 Nova Gradiška; IMPULS-LEASING društvo s ograničenom odgovornošću za leasing, Velimira Škorpika 24/1, 10000 Zagreb zastupanog po punomoćniku Odvjetničko društvo Borić &amp; partneri društvo s ograničenom odgovornošću; Hrvatske vode, pravna osoba za upravljanje vodama, Vodnogospodarski odjel za Dunav i Donju Dravu, Splavarska 2a, 31000 Osijek; Financijska agencija, Vrtni put 3, 10000 Zagreb; HEP - Opskrba d.o.o. za opskrbu potrošača električnom, toplinskom energijom i plinom, Ulica grada Vukovara 37, 10000 Zagreb; SEBTOM GRUPA društvo s ograničenom odgovornošću za trgovinu i usluge, Ljubijska 34, 10000 Zagreb; TRGOVINSKI OBRT SEBASTIJAN, vl. Sebastijan Čibarić, Konjščinska 23, 10000 Zagreb; BRAĆA BERIŠIĆ COMMERCE d.o.o. za trgovinu, uvoz-izvoz, usluge, Gračačka 2a/1, 10000 Zagreb zastupanog po punomoćniku Leopold Aljinović; Hrvatska radiotelevizija, Prisavlje 3, 10000 Zagreb zastupanog po punomoćniku Maja Cenić; Hrvatski Telekom d.d., Roberta Frangeša Mihanovića 9, 10000 Zagreb; HRVATSKI ZAVOD ZA MIROVINSKO OSIGURANJE, Naselje Slavonija I bb, 35000 Slavonski Brod; PRVO PLINARSKO DRUŠTVO d.o.o. za distribuciju plina, A.Stepinca 27, 32000 Vukovar zastupanog po punomoćniku Damir Zagoršćak; GRAD SLAVONSKI BROD, Vukovarska 1, 35000 Slavonski Brod; Komunalno društvo VODOVOD I KANALIZACIJA društvo s ograničenom odgovornošću za vodoopskrbu i odvodnju, Dolac 14, 51000 Rijeka; Ljubica Matković, Šubićeva 17, 35000 Slavonski Brod; Marijana Lacković, Sjeverna Vezna Cesta 70, 35000 Slavonski Brod; Marijana Ćatipović, Kraj 119, 21232 Kraj; Ana Briški, Smilja. Polje 84, 53000 Smiljansko Polje; Vesna Bešker, Put Smokovika 4, 21000 Split; VULKANIZERSKO TRGOVAČKI OBRT KATIĆ, vl. Željko Katić, Sućidar 8, 21000 Split; Božana Crnjak, Jakova Gotovca 28, 35000 Slavonski Brod; Irena Ugrin, Pelimovac 18, 21230 Sinj; Sanja Bartulin, Vjekoslava Paraća 86, 21000 Split zastupanog po punomoćniku Ante Kukoč; Marina Raič, 4. Jula 9, 32100 Mirkovci; Snježana Simonović, Zametska 42, 51000 Rijeka; Ivica Divić, Kneza Branimira 11, 21260 Imotski; Josipa Divić, Kneza Branimira 11, 21260 Imotski; Brankica Tomić, Matije Gupca 30, 48350 Kalinovac; Aleksandra Lazinica, Jurjenići 119, 51215 Kastav; Karmen Branković, Tršćanska 4, 52100 Pula; Mate Madunić, Put Radoševca 13, 21000 Split; Tihana Madunić, Put Radoševca 13, 21000 Split; Andrijana Herceg, Jagodnjak 40, 34000 Požega; Anka Marunica, Naselje Slavonija II 06, 35000 Slavonski Brod; Ivana Cota, Baćin Dol 82, 35400 Nova Gradiška; Dijana Efendić, Obrovac Sinjski 53a, 21238 Obrovac Sinjski; Mirjana Pranjić, J. Gotovca 6, 35000 Slavonski Brod; Tijana Alimehaj, Matije Gupca 48, 31300 Beli Manastir zastupanog po punomoćniku Ante Kukoč; Sanela Komšić-perić, Stankovićeva 24, 52100 Pula; Gordana Grabar, Dragonja 9, 52100 Pula; Dijana Cerovski, Hrvatskih Branitelja 57, 44000 Žabno; Slađana Jurić, Bukovsko 8a, 44203 Lukavec Posavski; Dragica Rast, Poljana 4, 51215 Kastav; Inga Župić, Put Župića 22, 21230 Sinj; Amneris Dekleva, Velog Jože 6, 52100 Pula zastupanog po punomoćniku Ante Kukoč; Anabel Fišer, Hajduk Mirka 106, 32100 Mirkovci; Snježana Krsnik, Florijana Bobića 40, 42000 Jalkovec; Ankica Bitunjac, Put Međina 3, 21230 Sinj zastupanog po punomoćniku Ante Kukoč; Željka Durdov, Širokog Brijega 8, 21000 Split zastupanog po punomoćniku Ante Kukoč; Jadranka Jurišić, Stjepana Radića 63, 53202 Perušić zastupanog po punomoćniku Ante Kukoč; Sandra Mokricki, Franje Račkoga 6, 31300 Beli Manastir zastupanog po punomoćniku Ante Kukoč; Nikolina Poša, Kralja Petra Krešimira Iv 47, 31300 Beli Manastir zastupanog po punomoćniku Ante Kukoč; Zvjezdana Previšić, Lapovačka 24, 32100 Vinkovci; Radmila Horki, Stepinčeva 53, 21000 Split zastupanog po punomoćniku Ante Kukoč; Snježana Dokša, Zagrebačka 237, 42000 Varaždin; Vedrana Doždor, Kutska 113, 21204 Dugopolje zastupanog po punomoćniku Ante Kukoč; Miro Radman-livaja, Grab bb, 21240 Trilj zastupanog po punomoćniku Ante Kukoč; Ivanka Radman-livaja, Grab bb, 21240 Trilj zastupanog po punomoćniku Ante Kukoč; Antonija Ivišić, Košute 44, 21240 Košute; Dragica Sladoja, Put Petrovca 19, 21230 Sinj; Gordana Bošnjak, Kralja Zvonimira 114a, 35400 Nova Gradiška; Nada Serdar, Mihanovićeva 21, 35400 Nova Gradiška; Ivanka Špoljar, Varaždinska 100, 42000 Donji Kućan; Aleksandra Jovanović, Put Bunarića 1a, 21212 Kaštel Sućurac zastupanog po punomoćniku Ante Kukoč; Magdalena Tolić, Bana Jelačića 39, 35212 Klokočevik; Tanja Krković, Malo Budaševo 22, 44000 Budaševo; Ivanka Prančević, Hercegovačka 147, 21000 Split zastupanog po punomoćniku Ante Kukoč; Slavica Fućak, Baredice 14, 51000 Rijeka; Tina Rebić, Donji Vinjani 142, 21260 Donji Vinjani; Ivanka Stilinović, Kaniška 5, 53000 Gospić zastupanog po punomoćniku Ante Kukoč; Josipa Rukavina, Budačka 164a, 53000 Gospić zastupanog po punomoćniku Ante Kukoč; Svjetlana Radovniković, Prilaz Braće Kaliterna 8, 21000 Split zastupanog po punomoćniku Ante Kukoč; Nataša Narančić Pulja, Požeška 6, 21000 Split; Vesna Marjanović, Ivana Gorana Kovačića 31, 35400 Nova Gradiška; ANTUN GLASNOVIĆ, vl.t.o. MODNI NAKIT, Konjšćinska 34, 10000 Zagreb zastupanog po punomoćniku Maja Cenić; RH, Ministarstvo financija, Katančićeva 5, 10000 Zagreb zastupanog po punomoćniku ŽUPANIJSKO DRŽAVNO ODVJETNIŠTVO U SPLITU; NASTAVNI ZAVOD ZA JAVNO ZDRAVSTVO SPLITSKO-DALMATINSKE ŽUPANIJE, Vukovarsa 46, 21000 Split; TRADEXCO d.o.o. za proizvodnju i trgovinu u stečaju, Industrijska 8, 10431 Sveta Nedelja zastupanog po punomoćniku OD JELIĆ, VUKOVIĆ &amp; HANDŽISKI; SOCIETE GENERALE-SPLITSKA BANKA dioničko društvo, Ruđera Boškovića 16, 21000 Split; ARENA NOVA društvo s ograničenom odgovornošću za trgovinu, Štefanovečka cesta 71/a, Zagreb zastupanog po punomoćniku Odvjetničko društvo ETEROVIĆ i ŠARAC; Natalija Ceković, ŠUMSKA ULICA 17 (ranije: ŽABNO, ŽABNO, 17), 44000 Žabno zastupanog po punomoćniku Dinko Ocvarek; GRAD VARAŽDIN, Trg kralja Tomislava 1, 42000 Varaždin</izvorni_sadrzaj>
    <derivirana_varijabla naziv="DomainObject.Predmet.StrankaFormatedWithAdress_1"> FINA ZAGREB, Ilica 307, 10000 Zagreb; GRAD RIJEKA, Korzo 16, 51000 Rijeka zastupanog po punomoćniku ZUO V.KNEŽEVIĆ, E.BRADAMANTE, M.HINIĆ, I.RADIĆ, B. PAVKOVIĆ, S.PERHAT i N. KNEŽEVIĆ; Marija Mažar, Slavka Kolara 28, 47250 Duga Resa; Miro Erceg, Bosanska 18, 22000 Šibenik zastupanog po punomoćniku Bore Erceg; Hrvatske vode, pravna osoba za upravljanje vodama, Grada Vukovara 220, 10000 Zagreb; Milena Dedijer, Gorana Mihaljevića 17, 31226 Dalj zastupanog po punomoćniku Biserka Treneski; Ante Kukoč; Mira Čiča, Grobljanska Ulica 13, 32227 Borovo zastupanog po punomoćniku Biserka Treneski; Ante Kukoč; Branka Vilenica, Dr. Ante Starčevića 46, 32000 Vukovar zastupanog po punomoćniku Biserka Treneski; Ante Kukoč; Gordana Salak, Trg Republike Hrvatske 322, 32000 Vukovar zastupanog po punomoćniku Biserka Treneski; Ante Kukoč; GRAD SINJ, Dragašev prolaz 24, 21230 Sinj; GRAD VUKOVAR, Dr. Franje Tuđmana 1, 32000 Vukovar; SLAVČA, društvo s ograničenom odgovornošću za komunalne djelatnosti Nova Gradiška, Gajeva 56, 35400 Nova Gradiška; AMBRO PROMET d.o.o. za unutarnju i vanjsku trgovinu, Širinečka 24, 10000 Zagreb zastupanog po punomoćniku Paško Gucić; HEP-Operator distribucijskog sustava d.o.o. za distribuciju i opskrbu električne energije, Ulica grada Vukovara 37, Zagreb; GRAD SPLIT, Branimirova obala 17, 21000 Split; Hrvatske vode, pravna osoba za upravljanje vodama, Grada Vukovara 220, 10000 Zagreb; FOND ZA ZAŠTITU OKOLIŠA I ENERGETSKU UČINKOVITOST, Ksaver 208, 10000 Zagreb; GRAD ZADAR, Narodni trg 1, 23000 Zadar; GRAD KUTINA, Trg kralja Tomislava 12, 44320 Kutina; Hrvatske vode, pravna osoba za upravljanje vodama, Vodnogospodarski odjel za slivove sjevernog Jadrana, Đure Šporera 3, 51000 Rijeka; Hrvatske vode, pravna osoba za upravljanje vodama, Vodnogospodarski odjel za slivove Južnog jadrana, Vukovarska 35, 21000 Split; HEP-Operator distribucijskog sustava d.o.o. za distribuciju i opskrbu električne energije, Elektroprimorje Rijeka, Viktora cara Emina 2, 51000 Rijeka; HEP-Operator distribucijskog sustava d.o.o. za distribuciju i opskrbu električne energije, Elektra Koprivnica, Hrvatske državnosti 32, 48000 Koprivnica; Hrvatske šume d.o.o., Ljudevita Farkaša Vukotinovića 2, 10000 Zagreb zastupanog po punomoćniku Zoran Tomić; PULA HERCULANEA d. o. o. za obavljanje komunalnih djelatnosti, Trg 1. istarske brigade 14, 52100 Pula; UNIQA osiguranje d.d., Planinska 13A, 10000 Zagreb zastupanog po punomoćniku Ivo Staničić; HEP-Operator distribucijskog sustava d.o.o. za distribuciju i opskrbu električne energije, Elektra Slavonski Brod, Petra Krešimira IV 11, 35000 Slavonski Brod; Nastavni zavod za javno zdravstvo Brodsko-posavske županije, V. Nazora 2A, 35000 Slavonski Brod; DARKOM društvo s ograničenom odgovornošću za komunalnu djelatnost, Josipa Kozarca 19, 43500 Daruvar zastupanog po punomoćniku Marina Lacković; VODOVOD I KANALIZACIJA, društvo s ograničenom odgovornošću za vodoopskrbu, odvodnju i pročišćavanje otpadnih voda, Biokovska 3, 21000 Split; KOPRIVNIČKE VODE društvo s ograničenom odgovornošću za obavljanje vodnih usluga javne vodoopskrbe i javne odvodnje, Mosna ulica 15, 48000 Koprivnica; Gradsko komunalno poduzeće KOMUNALAC društvo s ograničenom odgovornošću, Mosna ulica 15, 48000 Koprivnica; CRODUX DERIVATI DVA društvo s ograničenom odgovornošću  za trgovinu naftnim derivatima i plinovima, J. Marohnića 1, 10000 Zagreb zastupanog po punomoćniku Helena Mihaljević; GRAD NOVA GRADIŠKA, Trg kralja Tomislava 1, 35400 Nova Gradiška; IMPULS-LEASING društvo s ograničenom odgovornošću za leasing, Velimira Škorpika 24/1, 10000 Zagreb zastupanog po punomoćniku Odvjetničko društvo Borić &amp; partneri društvo s ograničenom odgovornošću; Hrvatske vode, pravna osoba za upravljanje vodama, Vodnogospodarski odjel za Dunav i Donju Dravu, Splavarska 2a, 31000 Osijek; Financijska agencija, Vrtni put 3, 10000 Zagreb; HEP - Opskrba d.o.o. za opskrbu potrošača električnom, toplinskom energijom i plinom, Ulica grada Vukovara 37, 10000 Zagreb; SEBTOM GRUPA društvo s ograničenom odgovornošću za trgovinu i usluge, Ljubijska 34, 10000 Zagreb; TRGOVINSKI OBRT SEBASTIJAN, vl. Sebastijan Čibarić, Konjščinska 23, 10000 Zagreb; BRAĆA BERIŠIĆ COMMERCE d.o.o. za trgovinu, uvoz-izvoz, usluge, Gračačka 2a/1, 10000 Zagreb zastupanog po punomoćniku Leopold Aljinović; Hrvatska radiotelevizija, Prisavlje 3, 10000 Zagreb zastupanog po punomoćniku Maja Cenić; Hrvatski Telekom d.d., Roberta Frangeša Mihanovića 9, 10000 Zagreb; HRVATSKI ZAVOD ZA MIROVINSKO OSIGURANJE, Naselje Slavonija I bb, 35000 Slavonski Brod; PRVO PLINARSKO DRUŠTVO d.o.o. za distribuciju plina, A.Stepinca 27, 32000 Vukovar zastupanog po punomoćniku Damir Zagoršćak; GRAD SLAVONSKI BROD, Vukovarska 1, 35000 Slavonski Brod; Komunalno društvo VODOVOD I KANALIZACIJA društvo s ograničenom odgovornošću za vodoopskrbu i odvodnju, Dolac 14, 51000 Rijeka; Ljubica Matković, Šubićeva 17, 35000 Slavonski Brod; Marijana Lacković, Sjeverna Vezna Cesta 70, 35000 Slavonski Brod; Marijana Ćatipović, Kraj 119, 21232 Kraj; Ana Briški, Smilja. Polje 84, 53000 Smiljansko Polje; Vesna Bešker, Put Smokovika 4, 21000 Split; VULKANIZERSKO TRGOVAČKI OBRT KATIĆ, vl. Željko Katić, Sućidar 8, 21000 Split; Božana Crnjak, Jakova Gotovca 28, 35000 Slavonski Brod; Irena Ugrin, Pelimovac 18, 21230 Sinj; Sanja Bartulin, Vjekoslava Paraća 86, 21000 Split zastupanog po punomoćniku Ante Kukoč; Marina Raič, 4. Jula 9, 32100 Mirkovci; Snježana Simonović, Zametska 42, 51000 Rijeka; Ivica Divić, Kneza Branimira 11, 21260 Imotski; Josipa Divić, Kneza Branimira 11, 21260 Imotski; Brankica Tomić, Matije Gupca 30, 48350 Kalinovac; Aleksandra Lazinica, Jurjenići 119, 51215 Kastav; Karmen Branković, Tršćanska 4, 52100 Pula; Mate Madunić, Put Radoševca 13, 21000 Split; Tihana Madunić, Put Radoševca 13, 21000 Split; Andrijana Herceg, Jagodnjak 40, 34000 Požega; Anka Marunica, Naselje Slavonija II 06, 35000 Slavonski Brod; Ivana Cota, Baćin Dol 82, 35400 Nova Gradiška; Dijana Efendić, Obrovac Sinjski 53a, 21238 Obrovac Sinjski; Mirjana Pranjić, J. Gotovca 6, 35000 Slavonski Brod; Tijana Alimehaj, Matije Gupca 48, 31300 Beli Manastir zastupanog po punomoćniku Ante Kukoč; Sanela Komšić-perić, Stankovićeva 24, 52100 Pula; Gordana Grabar, Dragonja 9, 52100 Pula; Dijana Cerovski, Hrvatskih Branitelja 57, 44000 Žabno; Slađana Jurić, Bukovsko 8a, 44203 Lukavec Posavski; Dragica Rast, Poljana 4, 51215 Kastav; Inga Župić, Put Župića 22, 21230 Sinj; Amneris Dekleva, Velog Jože 6, 52100 Pula zastupanog po punomoćniku Ante Kukoč; Anabel Fišer, Hajduk Mirka 106, 32100 Mirkovci; Snježana Krsnik, Florijana Bobića 40, 42000 Jalkovec; Ankica Bitunjac, Put Međina 3, 21230 Sinj zastupanog po punomoćniku Ante Kukoč; Željka Durdov, Širokog Brijega 8, 21000 Split zastupanog po punomoćniku Ante Kukoč; Jadranka Jurišić, Stjepana Radića 63, 53202 Perušić zastupanog po punomoćniku Ante Kukoč; Sandra Mokricki, Franje Račkoga 6, 31300 Beli Manastir zastupanog po punomoćniku Ante Kukoč; Nikolina Poša, Kralja Petra Krešimira Iv 47, 31300 Beli Manastir zastupanog po punomoćniku Ante Kukoč; Zvjezdana Previšić, Lapovačka 24, 32100 Vinkovci; Radmila Horki, Stepinčeva 53, 21000 Split zastupanog po punomoćniku Ante Kukoč; Snježana Dokša, Zagrebačka 237, 42000 Varaždin; Vedrana Doždor, Kutska 113, 21204 Dugopolje zastupanog po punomoćniku Ante Kukoč; Miro Radman-livaja, Grab bb, 21240 Trilj zastupanog po punomoćniku Ante Kukoč; Ivanka Radman-livaja, Grab bb, 21240 Trilj zastupanog po punomoćniku Ante Kukoč; Antonija Ivišić, Košute 44, 21240 Košute; Dragica Sladoja, Put Petrovca 19, 21230 Sinj; Gordana Bošnjak, Kralja Zvonimira 114a, 35400 Nova Gradiška; Nada Serdar, Mihanovićeva 21, 35400 Nova Gradiška; Ivanka Špoljar, Varaždinska 100, 42000 Donji Kućan; Aleksandra Jovanović, Put Bunarića 1a, 21212 Kaštel Sućurac zastupanog po punomoćniku Ante Kukoč; Magdalena Tolić, Bana Jelačića 39, 35212 Klokočevik; Tanja Krković, Malo Budaševo 22, 44000 Budaševo; Ivanka Prančević, Hercegovačka 147, 21000 Split zastupanog po punomoćniku Ante Kukoč; Slavica Fućak, Baredice 14, 51000 Rijeka; Tina Rebić, Donji Vinjani 142, 21260 Donji Vinjani; Ivanka Stilinović, Kaniška 5, 53000 Gospić zastupanog po punomoćniku Ante Kukoč; Josipa Rukavina, Budačka 164a, 53000 Gospić zastupanog po punomoćniku Ante Kukoč; Svjetlana Radovniković, Prilaz Braće Kaliterna 8, 21000 Split zastupanog po punomoćniku Ante Kukoč; Nataša Narančić Pulja, Požeška 6, 21000 Split; Vesna Marjanović, Ivana Gorana Kovačića 31, 35400 Nova Gradiška; ANTUN GLASNOVIĆ, vl.t.o. MODNI NAKIT, Konjšćinska 34, 10000 Zagreb zastupanog po punomoćniku Maja Cenić; RH, Ministarstvo financija, Katančićeva 5, 10000 Zagreb zastupanog po punomoćniku ŽUPANIJSKO DRŽAVNO ODVJETNIŠTVO U SPLITU; NASTAVNI ZAVOD ZA JAVNO ZDRAVSTVO SPLITSKO-DALMATINSKE ŽUPANIJE, Vukovarsa 46, 21000 Split; TRADEXCO d.o.o. za proizvodnju i trgovinu u stečaju, Industrijska 8, 10431 Sveta Nedelja zastupanog po punomoćniku OD JELIĆ, VUKOVIĆ &amp; HANDŽISKI; SOCIETE GENERALE-SPLITSKA BANKA dioničko društvo, Ruđera Boškovića 16, 21000 Split; ARENA NOVA društvo s ograničenom odgovornošću za trgovinu, Štefanovečka cesta 71/a, Zagreb zastupanog po punomoćniku Odvjetničko društvo ETEROVIĆ i ŠARAC; Natalija Ceković, ŠUMSKA ULICA 17 (ranije: ŽABNO, ŽABNO, 17), 44000 Žabno zastupanog po punomoćniku Dinko Ocvarek; GRAD VARAŽDIN, Trg kralja Tomislava 1, 42000 Varaždin</derivirana_varijabla>
  </DomainObject.Predmet.StrankaFormatedWithAdress>
  <DomainObject.Predmet.StrankaFormatedWithAdressOIB>
    <izvorni_sadrzaj> FINA ZAGREB, OIB 85821130368, Ilica 307, 10000 Zagreb; GRAD RIJEKA, OIB 54382731928, Korzo 16, 51000 Rijeka zastupanog po punomoćniku ZUO V.KNEŽEVIĆ, E.BRADAMANTE, M.HINIĆ, I.RADIĆ, B. PAVKOVIĆ, S.PERHAT i N. KNEŽEVIĆ; Marija Mažar, OIB 37191021033, Slavka Kolara 28, 47250 Duga Resa; Miro Erceg, OIB 98218187229, Bosanska 18, 22000 Šibenik zastupanog po punomoćniku Bore Erceg; Hrvatske vode, pravna osoba za upravljanje vodama, OIB 28921383001, Grada Vukovara 220, 10000 Zagreb; Milena Dedijer, OIB 06624886344, Gorana Mihaljevića 17, 31226 Dalj zastupanog po punomoćniku Biserka Treneski; Ante Kukoč; Mira Čiča, OIB 62079191401, Grobljanska Ulica 13, 32227 Borovo zastupanog po punomoćniku Biserka Treneski; Ante Kukoč; Branka Vilenica, OIB 32335604244, Dr. Ante Starčevića 46, 32000 Vukovar zastupanog po punomoćniku Biserka Treneski; Ante Kukoč; Gordana Salak, OIB 96542945244, Trg Republike Hrvatske 322, 32000 Vukovar zastupanog po punomoćniku Biserka Treneski; Ante Kukoč; GRAD SINJ, OIB 03210055420, Dragašev prolaz 24, 21230 Sinj; GRAD VUKOVAR, OIB 50041264710, Dr. Franje Tuđmana 1, 32000 Vukovar; SLAVČA, društvo s ograničenom odgovornošću za komunalne djelatnosti Nova Gradiška, OIB 88106895548, Gajeva 56, 35400 Nova Gradiška; AMBRO PROMET d.o.o. za unutarnju i vanjsku trgovinu, OIB 92896896216, Širinečka 24, 10000 Zagreb zastupanog po punomoćniku Paško Gucić; HEP-Operator distribucijskog sustava d.o.o. za distribuciju i opskrbu električne energije, OIB 46830600751, Ulica grada Vukovara 37, Zagreb; GRAD SPLIT, OIB 78755598868, Branimirova obala 17, 21000 Split; Hrvatske vode, pravna osoba za upravljanje vodama, OIB 28921383001, Grada Vukovara 220, 10000 Zagreb; FOND ZA ZAŠTITU OKOLIŠA I ENERGETSKU UČINKOVITOST, OIB 85828625994, Ksaver 208, 10000 Zagreb; GRAD ZADAR, OIB 09933651854, Narodni trg 1, 23000 Zadar; GRAD KUTINA, OIB 41888874500, Trg kralja Tomislava 12, 44320 Kutina; Hrvatske vode, pravna osoba za upravljanje vodama, Vodnogospodarski odjel za slivove sjevernog Jadrana, OIB 28921383001, Đure Šporera 3, 51000 Rijeka; Hrvatske vode, pravna osoba za upravljanje vodama, Vodnogospodarski odjel za slivove Južnog jadrana, OIB 28921383001, Vukovarska 35, 21000 Split; HEP-Operator distribucijskog sustava d.o.o. za distribuciju i opskrbu električne energije, Elektroprimorje Rijeka, OIB 46830600751, Viktora cara Emina 2, 51000 Rijeka; HEP-Operator distribucijskog sustava d.o.o. za distribuciju i opskrbu električne energije, Elektra Koprivnica, OIB 46830600751, Hrvatske državnosti 32, 48000 Koprivnica; Hrvatske šume d.o.o., OIB 69693144506, Ljudevita Farkaša Vukotinovića 2, 10000 Zagreb zastupanog po punomoćniku Zoran Tomić; PULA HERCULANEA d. o. o. za obavljanje komunalnih djelatnosti, OIB 11294943436, Trg 1. istarske brigade 14, 52100 Pula; UNIQA osiguranje d.d., OIB 75665455333, Planinska 13A, 10000 Zagreb zastupanog po punomoćniku Ivo Staničić; HEP-Operator distribucijskog sustava d.o.o. za distribuciju i opskrbu električne energije, Elektra Slavonski Brod, OIB 46830600751, Petra Krešimira IV 11, 35000 Slavonski Brod; Nastavni zavod za javno zdravstvo Brodsko-posavske županije, OIB 14861822643, V. Nazora 2A, 35000 Slavonski Brod; DARKOM društvo s ograničenom odgovornošću za komunalnu djelatnost, OIB 51300447787, Josipa Kozarca 19, 43500 Daruvar zastupanog po punomoćniku Marina Lacković; VODOVOD I KANALIZACIJA, društvo s ograničenom odgovornošću za vodoopskrbu, odvodnju i pročišćavanje otpadnih voda, OIB 56826138353, Biokovska 3, 21000 Split; KOPRIVNIČKE VODE društvo s ograničenom odgovornošću za obavljanje vodnih usluga javne vodoopskrbe i javne odvodnje, OIB 20998990299, Mosna ulica 15, 48000 Koprivnica; Gradsko komunalno poduzeće KOMUNALAC društvo s ograničenom odgovornošću, OIB 41412434130, Mosna ulica 15, 48000 Koprivnica; CRODUX DERIVATI DVA društvo s ograničenom odgovornošću  za trgovinu naftnim derivatima i plinovima, OIB 00865396224, J. Marohnića 1, 10000 Zagreb zastupanog po punomoćniku Helena Mihaljević; GRAD NOVA GRADIŠKA, OIB 08658615403, Trg kralja Tomislava 1, 35400 Nova Gradiška; IMPULS-LEASING društvo s ograničenom odgovornošću za leasing, OIB 65918029671, Velimira Škorpika 24/1, 10000 Zagreb zastupanog po punomoćniku Odvjetničko društvo Borić &amp; partneri društvo s ograničenom odgovornošću; Hrvatske vode, pravna osoba za upravljanje vodama, Vodnogospodarski odjel za Dunav i Donju Dravu, OIB 28921383001, Splavarska 2a, 31000 Osijek; Financijska agencija, OIB 85821130368, Vrtni put 3, 10000 Zagreb; HEP - Opskrba d.o.o. za opskrbu potrošača električnom, toplinskom energijom i plinom, OIB 63073332379, Ulica grada Vukovara 37, 10000 Zagreb; SEBTOM GRUPA društvo s ograničenom odgovornošću za trgovinu i usluge, OIB 26483921030, Ljubijska 34, 10000 Zagreb; TRGOVINSKI OBRT SEBASTIJAN, vl. Sebastijan Čibarić, OIB 07007804974, Konjščinska 23, 10000 Zagreb; BRAĆA BERIŠIĆ COMMERCE d.o.o. za trgovinu, uvoz-izvoz, usluge, OIB 21745061918, Gračačka 2a/1, 10000 Zagreb zastupanog po punomoćniku Leopold Aljinović; Hrvatska radiotelevizija, OIB 68419124305, Prisavlje 3, 10000 Zagreb zastupanog po punomoćniku Maja Cenić; Hrvatski Telekom d.d., OIB 81793146560, Roberta Frangeša Mihanovića 9, 10000 Zagreb; HRVATSKI ZAVOD ZA MIROVINSKO OSIGURANJE, OIB 84397956623, Naselje Slavonija I bb, 35000 Slavonski Brod; PRVO PLINARSKO DRUŠTVO d.o.o. za distribuciju plina, OIB 58292277611, A.Stepinca 27, 32000 Vukovar zastupanog po punomoćniku Damir Zagoršćak; GRAD SLAVONSKI BROD, OIB 58007872049, Vukovarska 1, 35000 Slavonski Brod; Komunalno društvo VODOVOD I KANALIZACIJA društvo s ograničenom odgovornošću za vodoopskrbu i odvodnju, OIB 80805858278, Dolac 14, 51000 Rijeka; Ljubica Matković, OIB 37277926663, Šubićeva 17, 35000 Slavonski Brod; Marijana Lacković, OIB 16227644154, Sjeverna Vezna Cesta 70, 35000 Slavonski Brod; Marijana Ćatipović, OIB 54248450294, Kraj 119, 21232 Kraj; Ana Briški, OIB 21803904791, Smilja. Polje 84, 53000 Smiljansko Polje; Vesna Bešker, OIB 82922095462, Put Smokovika 4, 21000 Split; VULKANIZERSKO TRGOVAČKI OBRT KATIĆ, vl. Željko Katić, OIB 64141164422, Sućidar 8, 21000 Split; Božana Crnjak, OIB 48087020457, Jakova Gotovca 28, 35000 Slavonski Brod; Irena Ugrin, OIB 27769699125, Pelimovac 18, 21230 Sinj; Sanja Bartulin, OIB 88243809334, Vjekoslava Paraća 86, 21000 Split zastupanog po punomoćniku Ante Kukoč; Marina Raič, OIB 59730671645, 4. Jula 9, 32100 Mirkovci; Snježana Simonović, OIB 23041839346, Zametska 42, 51000 Rijeka; Ivica Divić, OIB 70150749143, Kneza Branimira 11, 21260 Imotski; Josipa Divić, OIB 17891114875, Kneza Branimira 11, 21260 Imotski; Brankica Tomić, OIB 38019689181, Matije Gupca 30, 48350 Kalinovac; Aleksandra Lazinica, OIB 68252672556, Jurjenići 119, 51215 Kastav; Karmen Branković, OIB 86928962532, Tršćanska 4, 52100 Pula; Mate Madunić, OIB 21998135952, Put Radoševca 13, 21000 Split; Tihana Madunić, OIB 59744252384, Put Radoševca 13, 21000 Split; Andrijana Herceg, OIB 19153656171, Jagodnjak 40, 34000 Požega; Anka Marunica, OIB 08790272825, Naselje Slavonija II 06, 35000 Slavonski Brod; Ivana Cota, OIB 71529293947, Baćin Dol 82, 35400 Nova Gradiška; Dijana Efendić, OIB 49889958487, Obrovac Sinjski 53a, 21238 Obrovac Sinjski; Mirjana Pranjić, OIB 86700171830, J. Gotovca 6, 35000 Slavonski Brod; Tijana Alimehaj, OIB 98399127311, Matije Gupca 48, 31300 Beli Manastir zastupanog po punomoćniku Ante Kukoč; Sanela Komšić-perić, OIB 86946879066, Stankovićeva 24, 52100 Pula; Gordana Grabar, OIB 56141812243, Dragonja 9, 52100 Pula; Dijana Cerovski, OIB 35906140697, Hrvatskih Branitelja 57, 44000 Žabno; Slađana Jurić, OIB 87762683201, Bukovsko 8a, 44203 Lukavec Posavski; Dragica Rast, OIB 42000268240, Poljana 4, 51215 Kastav; Inga Župić, OIB 17025741093, Put Župića 22, 21230 Sinj; Amneris Dekleva, OIB 16413924700, Velog Jože 6, 52100 Pula zastupanog po punomoćniku Ante Kukoč; Anabel Fišer, OIB 74889428287, Hajduk Mirka 106, 32100 Mirkovci; Snježana Krsnik, OIB 10585412030, Florijana Bobića 40, 42000 Jalkovec; Ankica Bitunjac, OIB 15723582227, Put Međina 3, 21230 Sinj zastupanog po punomoćniku Ante Kukoč; Željka Durdov, OIB 38854652316, Širokog Brijega 8, 21000 Split zastupanog po punomoćniku Ante Kukoč; Jadranka Jurišić, OIB 03426646650, Stjepana Radića 63, 53202 Perušić zastupanog po punomoćniku Ante Kukoč; Sandra Mokricki, OIB 98047362537, Franje Račkoga 6, 31300 Beli Manastir zastupanog po punomoćniku Ante Kukoč; Nikolina Poša, OIB 45406281903, Kralja Petra Krešimira Iv 47, 31300 Beli Manastir zastupanog po punomoćniku Ante Kukoč; Zvjezdana Previšić, OIB 13198736591, Lapovačka 24, 32100 Vinkovci; Radmila Horki, OIB 63919524067, Stepinčeva 53, 21000 Split zastupanog po punomoćniku Ante Kukoč; Snježana Dokša, OIB 06311685793, Zagrebačka 237, 42000 Varaždin; Vedrana Doždor, OIB 85374952571, Kutska 113, 21204 Dugopolje zastupanog po punomoćniku Ante Kukoč; Miro Radman-livaja, OIB 21395444043, Grab bb, 21240 Trilj zastupanog po punomoćniku Ante Kukoč; Ivanka Radman-livaja, OIB 58739884883, Grab bb, 21240 Trilj zastupanog po punomoćniku Ante Kukoč; Antonija Ivišić, OIB 78630577944, Košute 44, 21240 Košute; Dragica Sladoja, OIB 99929767324, Put Petrovca 19, 21230 Sinj; Gordana Bošnjak, OIB 48290450645, Kralja Zvonimira 114a, 35400 Nova Gradiška; Nada Serdar, OIB 27777957564, Mihanovićeva 21, 35400 Nova Gradiška; Ivanka Špoljar, OIB 06444026856, Varaždinska 100, 42000 Donji Kućan; Aleksandra Jovanović, OIB 92410251791, Put Bunarića 1a, 21212 Kaštel Sućurac zastupanog po punomoćniku Ante Kukoč; Magdalena Tolić, OIB 48826440904, Bana Jelačića 39, 35212 Klokočevik; Tanja Krković, OIB 59699575840, Malo Budaševo 22, 44000 Budaševo; Ivanka Prančević, OIB 28119789499, Hercegovačka 147, 21000 Split zastupanog po punomoćniku Ante Kukoč; Slavica Fućak, OIB 10646589503, Baredice 14, 51000 Rijeka; Tina Rebić, OIB 64719117559, Donji Vinjani 142, 21260 Donji Vinjani; Ivanka Stilinović, OIB 51701890216, Kaniška 5, 53000 Gospić zastupanog po punomoćniku Ante Kukoč; Josipa Rukavina, OIB 14200067970, Budačka 164a, 53000 Gospić zastupanog po punomoćniku Ante Kukoč; Svjetlana Radovniković, OIB 43389771794, Prilaz Braće Kaliterna 8, 21000 Split zastupanog po punomoćniku Ante Kukoč; Nataša Narančić Pulja, OIB 82707478065, Požeška 6, 21000 Split; Vesna Marjanović, OIB 65412255197, Ivana Gorana Kovačića 31, 35400 Nova Gradiška; ANTUN GLASNOVIĆ, vl.t.o. MODNI NAKIT, OIB 85184900019, Konjšćinska 34, 10000 Zagreb zastupanog po punomoćniku Maja Cenić; RH, Ministarstvo financija, OIB 18683136487, Katančićeva 5, 10000 Zagreb zastupanog po punomoćniku ŽUPANIJSKO DRŽAVNO ODVJETNIŠTVO U SPLITU; NASTAVNI ZAVOD ZA JAVNO ZDRAVSTVO SPLITSKO-DALMATINSKE ŽUPANIJE, OIB 54948902275, Vukovarsa 46, 21000 Split; TRADEXCO d.o.o. za proizvodnju i trgovinu u stečaju, OIB 07595006988, Industrijska 8, 10431 Sveta Nedelja zastupanog po punomoćniku OD JELIĆ, VUKOVIĆ &amp; HANDŽISKI; SOCIETE GENERALE-SPLITSKA BANKA dioničko društvo, OIB 69326397242, Ruđera Boškovića 16, 21000 Split; ARENA NOVA društvo s ograničenom odgovornošću za trgovinu, OIB 73063600438, Štefanovečka cesta 71/a, Zagreb zastupanog po punomoćniku Odvjetničko društvo ETEROVIĆ i ŠARAC; Natalija Ceković, OIB 73370524050, ŠUMSKA ULICA 17 (ranije: ŽABNO, ŽABNO, 17), 44000 Žabno zastupanog po punomoćniku Dinko Ocvarek; GRAD VARAŽDIN, OIB 13269011531, Trg kralja Tomislava 1, 42000 Varaždin</izvorni_sadrzaj>
    <derivirana_varijabla naziv="DomainObject.Predmet.StrankaFormatedWithAdressOIB_1"> FINA ZAGREB, OIB 85821130368, Ilica 307, 10000 Zagreb; GRAD RIJEKA, OIB 54382731928, Korzo 16, 51000 Rijeka zastupanog po punomoćniku ZUO V.KNEŽEVIĆ, E.BRADAMANTE, M.HINIĆ, I.RADIĆ, B. PAVKOVIĆ, S.PERHAT i N. KNEŽEVIĆ; Marija Mažar, OIB 37191021033, Slavka Kolara 28, 47250 Duga Resa; Miro Erceg, OIB 98218187229, Bosanska 18, 22000 Šibenik zastupanog po punomoćniku Bore Erceg; Hrvatske vode, pravna osoba za upravljanje vodama, OIB 28921383001, Grada Vukovara 220, 10000 Zagreb; Milena Dedijer, OIB 06624886344, Gorana Mihaljevića 17, 31226 Dalj zastupanog po punomoćniku Biserka Treneski; Ante Kukoč; Mira Čiča, OIB 62079191401, Grobljanska Ulica 13, 32227 Borovo zastupanog po punomoćniku Biserka Treneski; Ante Kukoč; Branka Vilenica, OIB 32335604244, Dr. Ante Starčevića 46, 32000 Vukovar zastupanog po punomoćniku Biserka Treneski; Ante Kukoč; Gordana Salak, OIB 96542945244, Trg Republike Hrvatske 322, 32000 Vukovar zastupanog po punomoćniku Biserka Treneski; Ante Kukoč; GRAD SINJ, OIB 03210055420, Dragašev prolaz 24, 21230 Sinj; GRAD VUKOVAR, OIB 50041264710, Dr. Franje Tuđmana 1, 32000 Vukovar; SLAVČA, društvo s ograničenom odgovornošću za komunalne djelatnosti Nova Gradiška, OIB 88106895548, Gajeva 56, 35400 Nova Gradiška; AMBRO PROMET d.o.o. za unutarnju i vanjsku trgovinu, OIB 92896896216, Širinečka 24, 10000 Zagreb zastupanog po punomoćniku Paško Gucić; HEP-Operator distribucijskog sustava d.o.o. za distribuciju i opskrbu električne energije, OIB 46830600751, Ulica grada Vukovara 37, Zagreb; GRAD SPLIT, OIB 78755598868, Branimirova obala 17, 21000 Split; Hrvatske vode, pravna osoba za upravljanje vodama, OIB 28921383001, Grada Vukovara 220, 10000 Zagreb; FOND ZA ZAŠTITU OKOLIŠA I ENERGETSKU UČINKOVITOST, OIB 85828625994, Ksaver 208, 10000 Zagreb; GRAD ZADAR, OIB 09933651854, Narodni trg 1, 23000 Zadar; GRAD KUTINA, OIB 41888874500, Trg kralja Tomislava 12, 44320 Kutina; Hrvatske vode, pravna osoba za upravljanje vodama, Vodnogospodarski odjel za slivove sjevernog Jadrana, OIB 28921383001, Đure Šporera 3, 51000 Rijeka; Hrvatske vode, pravna osoba za upravljanje vodama, Vodnogospodarski odjel za slivove Južnog jadrana, OIB 28921383001, Vukovarska 35, 21000 Split; HEP-Operator distribucijskog sustava d.o.o. za distribuciju i opskrbu električne energije, Elektroprimorje Rijeka, OIB 46830600751, Viktora cara Emina 2, 51000 Rijeka; HEP-Operator distribucijskog sustava d.o.o. za distribuciju i opskrbu električne energije, Elektra Koprivnica, OIB 46830600751, Hrvatske državnosti 32, 48000 Koprivnica; Hrvatske šume d.o.o., OIB 69693144506, Ljudevita Farkaša Vukotinovića 2, 10000 Zagreb zastupanog po punomoćniku Zoran Tomić; PULA HERCULANEA d. o. o. za obavljanje komunalnih djelatnosti, OIB 11294943436, Trg 1. istarske brigade 14, 52100 Pula; UNIQA osiguranje d.d., OIB 75665455333, Planinska 13A, 10000 Zagreb zastupanog po punomoćniku Ivo Staničić; HEP-Operator distribucijskog sustava d.o.o. za distribuciju i opskrbu električne energije, Elektra Slavonski Brod, OIB 46830600751, Petra Krešimira IV 11, 35000 Slavonski Brod; Nastavni zavod za javno zdravstvo Brodsko-posavske županije, OIB 14861822643, V. Nazora 2A, 35000 Slavonski Brod; DARKOM društvo s ograničenom odgovornošću za komunalnu djelatnost, OIB 51300447787, Josipa Kozarca 19, 43500 Daruvar zastupanog po punomoćniku Marina Lacković; VODOVOD I KANALIZACIJA, društvo s ograničenom odgovornošću za vodoopskrbu, odvodnju i pročišćavanje otpadnih voda, OIB 56826138353, Biokovska 3, 21000 Split; KOPRIVNIČKE VODE društvo s ograničenom odgovornošću za obavljanje vodnih usluga javne vodoopskrbe i javne odvodnje, OIB 20998990299, Mosna ulica 15, 48000 Koprivnica; Gradsko komunalno poduzeće KOMUNALAC društvo s ograničenom odgovornošću, OIB 41412434130, Mosna ulica 15, 48000 Koprivnica; CRODUX DERIVATI DVA društvo s ograničenom odgovornošću  za trgovinu naftnim derivatima i plinovima, OIB 00865396224, J. Marohnića 1, 10000 Zagreb zastupanog po punomoćniku Helena Mihaljević; GRAD NOVA GRADIŠKA, OIB 08658615403, Trg kralja Tomislava 1, 35400 Nova Gradiška; IMPULS-LEASING društvo s ograničenom odgovornošću za leasing, OIB 65918029671, Velimira Škorpika 24/1, 10000 Zagreb zastupanog po punomoćniku Odvjetničko društvo Borić &amp; partneri društvo s ograničenom odgovornošću; Hrvatske vode, pravna osoba za upravljanje vodama, Vodnogospodarski odjel za Dunav i Donju Dravu, OIB 28921383001, Splavarska 2a, 31000 Osijek; Financijska agencija, OIB 85821130368, Vrtni put 3, 10000 Zagreb; HEP - Opskrba d.o.o. za opskrbu potrošača električnom, toplinskom energijom i plinom, OIB 63073332379, Ulica grada Vukovara 37, 10000 Zagreb; SEBTOM GRUPA društvo s ograničenom odgovornošću za trgovinu i usluge, OIB 26483921030, Ljubijska 34, 10000 Zagreb; TRGOVINSKI OBRT SEBASTIJAN, vl. Sebastijan Čibarić, OIB 07007804974, Konjščinska 23, 10000 Zagreb; BRAĆA BERIŠIĆ COMMERCE d.o.o. za trgovinu, uvoz-izvoz, usluge, OIB 21745061918, Gračačka 2a/1, 10000 Zagreb zastupanog po punomoćniku Leopold Aljinović; Hrvatska radiotelevizija, OIB 68419124305, Prisavlje 3, 10000 Zagreb zastupanog po punomoćniku Maja Cenić; Hrvatski Telekom d.d., OIB 81793146560, Roberta Frangeša Mihanovića 9, 10000 Zagreb; HRVATSKI ZAVOD ZA MIROVINSKO OSIGURANJE, OIB 84397956623, Naselje Slavonija I bb, 35000 Slavonski Brod; PRVO PLINARSKO DRUŠTVO d.o.o. za distribuciju plina, OIB 58292277611, A.Stepinca 27, 32000 Vukovar zastupanog po punomoćniku Damir Zagoršćak; GRAD SLAVONSKI BROD, OIB 58007872049, Vukovarska 1, 35000 Slavonski Brod; Komunalno društvo VODOVOD I KANALIZACIJA društvo s ograničenom odgovornošću za vodoopskrbu i odvodnju, OIB 80805858278, Dolac 14, 51000 Rijeka; Ljubica Matković, OIB 37277926663, Šubićeva 17, 35000 Slavonski Brod; Marijana Lacković, OIB 16227644154, Sjeverna Vezna Cesta 70, 35000 Slavonski Brod; Marijana Ćatipović, OIB 54248450294, Kraj 119, 21232 Kraj; Ana Briški, OIB 21803904791, Smilja. Polje 84, 53000 Smiljansko Polje; Vesna Bešker, OIB 82922095462, Put Smokovika 4, 21000 Split; VULKANIZERSKO TRGOVAČKI OBRT KATIĆ, vl. Željko Katić, OIB 64141164422, Sućidar 8, 21000 Split; Božana Crnjak, OIB 48087020457, Jakova Gotovca 28, 35000 Slavonski Brod; Irena Ugrin, OIB 27769699125, Pelimovac 18, 21230 Sinj; Sanja Bartulin, OIB 88243809334, Vjekoslava Paraća 86, 21000 Split zastupanog po punomoćniku Ante Kukoč; Marina Raič, OIB 59730671645, 4. Jula 9, 32100 Mirkovci; Snježana Simonović, OIB 23041839346, Zametska 42, 51000 Rijeka; Ivica Divić, OIB 70150749143, Kneza Branimira 11, 21260 Imotski; Josipa Divić, OIB 17891114875, Kneza Branimira 11, 21260 Imotski; Brankica Tomić, OIB 38019689181, Matije Gupca 30, 48350 Kalinovac; Aleksandra Lazinica, OIB 68252672556, Jurjenići 119, 51215 Kastav; Karmen Branković, OIB 86928962532, Tršćanska 4, 52100 Pula; Mate Madunić, OIB 21998135952, Put Radoševca 13, 21000 Split; Tihana Madunić, OIB 59744252384, Put Radoševca 13, 21000 Split; Andrijana Herceg, OIB 19153656171, Jagodnjak 40, 34000 Požega; Anka Marunica, OIB 08790272825, Naselje Slavonija II 06, 35000 Slavonski Brod; Ivana Cota, OIB 71529293947, Baćin Dol 82, 35400 Nova Gradiška; Dijana Efendić, OIB 49889958487, Obrovac Sinjski 53a, 21238 Obrovac Sinjski; Mirjana Pranjić, OIB 86700171830, J. Gotovca 6, 35000 Slavonski Brod; Tijana Alimehaj, OIB 98399127311, Matije Gupca 48, 31300 Beli Manastir zastupanog po punomoćniku Ante Kukoč; Sanela Komšić-perić, OIB 86946879066, Stankovićeva 24, 52100 Pula; Gordana Grabar, OIB 56141812243, Dragonja 9, 52100 Pula; Dijana Cerovski, OIB 35906140697, Hrvatskih Branitelja 57, 44000 Žabno; Slađana Jurić, OIB 87762683201, Bukovsko 8a, 44203 Lukavec Posavski; Dragica Rast, OIB 42000268240, Poljana 4, 51215 Kastav; Inga Župić, OIB 17025741093, Put Župića 22, 21230 Sinj; Amneris Dekleva, OIB 16413924700, Velog Jože 6, 52100 Pula zastupanog po punomoćniku Ante Kukoč; Anabel Fišer, OIB 74889428287, Hajduk Mirka 106, 32100 Mirkovci; Snježana Krsnik, OIB 10585412030, Florijana Bobića 40, 42000 Jalkovec; Ankica Bitunjac, OIB 15723582227, Put Međina 3, 21230 Sinj zastupanog po punomoćniku Ante Kukoč; Željka Durdov, OIB 38854652316, Širokog Brijega 8, 21000 Split zastupanog po punomoćniku Ante Kukoč; Jadranka Jurišić, OIB 03426646650, Stjepana Radića 63, 53202 Perušić zastupanog po punomoćniku Ante Kukoč; Sandra Mokricki, OIB 98047362537, Franje Račkoga 6, 31300 Beli Manastir zastupanog po punomoćniku Ante Kukoč; Nikolina Poša, OIB 45406281903, Kralja Petra Krešimira Iv 47, 31300 Beli Manastir zastupanog po punomoćniku Ante Kukoč; Zvjezdana Previšić, OIB 13198736591, Lapovačka 24, 32100 Vinkovci; Radmila Horki, OIB 63919524067, Stepinčeva 53, 21000 Split zastupanog po punomoćniku Ante Kukoč; Snježana Dokša, OIB 06311685793, Zagrebačka 237, 42000 Varaždin; Vedrana Doždor, OIB 85374952571, Kutska 113, 21204 Dugopolje zastupanog po punomoćniku Ante Kukoč; Miro Radman-livaja, OIB 21395444043, Grab bb, 21240 Trilj zastupanog po punomoćniku Ante Kukoč; Ivanka Radman-livaja, OIB 58739884883, Grab bb, 21240 Trilj zastupanog po punomoćniku Ante Kukoč; Antonija Ivišić, OIB 78630577944, Košute 44, 21240 Košute; Dragica Sladoja, OIB 99929767324, Put Petrovca 19, 21230 Sinj; Gordana Bošnjak, OIB 48290450645, Kralja Zvonimira 114a, 35400 Nova Gradiška; Nada Serdar, OIB 27777957564, Mihanovićeva 21, 35400 Nova Gradiška; Ivanka Špoljar, OIB 06444026856, Varaždinska 100, 42000 Donji Kućan; Aleksandra Jovanović, OIB 92410251791, Put Bunarića 1a, 21212 Kaštel Sućurac zastupanog po punomoćniku Ante Kukoč; Magdalena Tolić, OIB 48826440904, Bana Jelačića 39, 35212 Klokočevik; Tanja Krković, OIB 59699575840, Malo Budaševo 22, 44000 Budaševo; Ivanka Prančević, OIB 28119789499, Hercegovačka 147, 21000 Split zastupanog po punomoćniku Ante Kukoč; Slavica Fućak, OIB 10646589503, Baredice 14, 51000 Rijeka; Tina Rebić, OIB 64719117559, Donji Vinjani 142, 21260 Donji Vinjani; Ivanka Stilinović, OIB 51701890216, Kaniška 5, 53000 Gospić zastupanog po punomoćniku Ante Kukoč; Josipa Rukavina, OIB 14200067970, Budačka 164a, 53000 Gospić zastupanog po punomoćniku Ante Kukoč; Svjetlana Radovniković, OIB 43389771794, Prilaz Braće Kaliterna 8, 21000 Split zastupanog po punomoćniku Ante Kukoč; Nataša Narančić Pulja, OIB 82707478065, Požeška 6, 21000 Split; Vesna Marjanović, OIB 65412255197, Ivana Gorana Kovačića 31, 35400 Nova Gradiška; ANTUN GLASNOVIĆ, vl.t.o. MODNI NAKIT, OIB 85184900019, Konjšćinska 34, 10000 Zagreb zastupanog po punomoćniku Maja Cenić; RH, Ministarstvo financija, OIB 18683136487, Katančićeva 5, 10000 Zagreb zastupanog po punomoćniku ŽUPANIJSKO DRŽAVNO ODVJETNIŠTVO U SPLITU; NASTAVNI ZAVOD ZA JAVNO ZDRAVSTVO SPLITSKO-DALMATINSKE ŽUPANIJE, OIB 54948902275, Vukovarsa 46, 21000 Split; TRADEXCO d.o.o. za proizvodnju i trgovinu u stečaju, OIB 07595006988, Industrijska 8, 10431 Sveta Nedelja zastupanog po punomoćniku OD JELIĆ, VUKOVIĆ &amp; HANDŽISKI; SOCIETE GENERALE-SPLITSKA BANKA dioničko društvo, OIB 69326397242, Ruđera Boškovića 16, 21000 Split; ARENA NOVA društvo s ograničenom odgovornošću za trgovinu, OIB 73063600438, Štefanovečka cesta 71/a, Zagreb zastupanog po punomoćniku Odvjetničko društvo ETEROVIĆ i ŠARAC; Natalija Ceković, OIB 73370524050, ŠUMSKA ULICA 17 (ranije: ŽABNO, ŽABNO, 17), 44000 Žabno zastupanog po punomoćniku Dinko Ocvarek; GRAD VARAŽDIN, OIB 13269011531, Trg kralja Tomislava 1, 42000 Varaždin</derivirana_varijabla>
  </DomainObject.Predmet.StrankaFormatedWithAdressOIB>
  <DomainObject.Predmet.StrankaWithAdress>
    <izvorni_sadrzaj>FINA ZAGREB Ilica 307,10000 Zagreb,GRAD RIJEKA Korzo 16,51000 Rijeka,Marija Mažar Slavka Kolara 28,47250 Duga Resa,Miro Erceg Bosanska 18,22000 Šibenik,Hrvatske vode, pravna osoba za upravljanje vodama Grada Vukovara 220,10000 Zagreb,Milena Dedijer Gorana Mihaljevića 17,31226 Dalj,Mira Čiča Grobljanska Ulica 13,32227 Borovo,Branka Vilenica Dr. Ante Starčevića 46,32000 Vukovar,Gordana Salak Trg Republike Hrvatske 322,32000 Vukovar,GRAD SINJ Dragašev prolaz 24,21230 Sinj,GRAD VUKOVAR Dr. Franje Tuđmana 1,32000 Vukovar,SLAVČA, društvo s ograničenom odgovornošću za komunalne djelatnosti Nova Gradiška Gajeva 56,35400 Nova Gradiška,AMBRO PROMET d.o.o. za unutarnju i vanjsku trgovinu Širinečka 24,10000 Zagreb,HEP-Operator distribucijskog sustava d.o.o. za distribuciju i opskrbu električne energije Ulica grada Vukovara 37,Zagreb,GRAD SPLIT Branimirova obala 17,21000 Split,Hrvatske vode, pravna osoba za upravljanje vodama Grada Vukovara 220,10000 Zagreb,FOND ZA ZAŠTITU OKOLIŠA I ENERGETSKU UČINKOVITOST Ksaver 208,10000 Zagreb,GRAD ZADAR Narodni trg 1,23000 Zadar,GRAD KUTINA Trg kralja Tomislava 12,44320 Kutina,Hrvatske vode, pravna osoba za upravljanje vodama, Vodnogospodarski odjel za slivove sjevernog Jadrana Đure Šporera 3,51000 Rijeka,Hrvatske vode, pravna osoba za upravljanje vodama, Vodnogospodarski odjel za slivove Južnog jadrana Vukovarska 35,21000 Split,HEP-Operator distribucijskog sustava d.o.o. za distribuciju i opskrbu električne energije, Elektroprimorje Rijeka Viktora cara Emina 2,51000 Rijeka,HEP-Operator distribucijskog sustava d.o.o. za distribuciju i opskrbu električne energije, Elektra Koprivnica Hrvatske državnosti 32,48000 Koprivnica,Hrvatske šume d.o.o. Ljudevita Farkaša Vukotinovića 2,10000 Zagreb,PULA HERCULANEA d. o. o. za obavljanje komunalnih djelatnosti Trg 1. istarske brigade 14,52100 Pula,UNIQA osiguranje d.d. Planinska 13A,10000 Zagreb,HEP-Operator distribucijskog sustava d.o.o. za distribuciju i opskrbu električne energije, Elektra Slavonski Brod Petra Krešimira IV 11,35000 Slavonski Brod,Nastavni zavod za javno zdravstvo Brodsko-posavske županije V. Nazora 2A,35000 Slavonski Brod,DARKOM društvo s ograničenom odgovornošću za komunalnu djelatnost Josipa Kozarca 19,43500 Daruvar,VODOVOD I KANALIZACIJA, društvo s ograničenom odgovornošću za vodoopskrbu, odvodnju i pročišćavanje otpadnih voda Biokovska 3,21000 Split,KOPRIVNIČKE VODE društvo s ograničenom odgovornošću za obavljanje vodnih usluga javne vodoopskrbe i javne odvodnje Mosna ulica 15,48000 Koprivnica,Gradsko komunalno poduzeće KOMUNALAC društvo s ograničenom odgovornošću Mosna ulica 15,48000 Koprivnica,CRODUX DERIVATI DVA društvo s ograničenom odgovornošću  za trgovinu naftnim derivatima i plinovima J. Marohnića 1,10000 Zagreb,GRAD NOVA GRADIŠKA Trg kralja Tomislava 1,35400 Nova Gradiška,IMPULS-LEASING društvo s ograničenom odgovornošću za leasing Velimira Škorpika 24/1,10000 Zagreb,Hrvatske vode, pravna osoba za upravljanje vodama, Vodnogospodarski odjel za Dunav i Donju Dravu Splavarska 2a,31000 Osijek,Financijska agencija Vrtni put 3,10000 Zagreb,HEP - Opskrba d.o.o. za opskrbu potrošača električnom, toplinskom energijom i plinom Ulica grada Vukovara 37,10000 Zagreb,SEBTOM GRUPA društvo s ograničenom odgovornošću za trgovinu i usluge Ljubijska 34,10000 Zagreb,TRGOVINSKI OBRT SEBASTIJAN, vl. Sebastijan Čibarić Konjščinska 23,10000 Zagreb,BRAĆA BERIŠIĆ COMMERCE d.o.o. za trgovinu, uvoz-izvoz, usluge Gračačka 2a/1,10000 Zagreb,Hrvatska radiotelevizija Prisavlje 3,10000 Zagreb,Hrvatski Telekom d.d. Roberta Frangeša Mihanovića 9,10000 Zagreb,HRVATSKI ZAVOD ZA MIROVINSKO OSIGURANJE Naselje Slavonija I bb,35000 Slavonski Brod,PRVO PLINARSKO DRUŠTVO d.o.o. za distribuciju plina A.Stepinca 27,32000 Vukovar,GRAD SLAVONSKI BROD Vukovarska 1,35000 Slavonski Brod,Komunalno društvo VODOVOD I KANALIZACIJA društvo s ograničenom odgovornošću za vodoopskrbu i odvodnju Dolac 14,51000 Rijeka,Ljubica Matković Šubićeva 17,35000 Slavonski Brod,Marijana Lacković Sjeverna Vezna Cesta 70,35000 Slavonski Brod,Marijana Ćatipović Kraj 119,21232 Kraj,Ana Briški Smilja. Polje 84,53000 Smiljansko Polje,Vesna Bešker Put Smokovika 4,21000 Split,VULKANIZERSKO TRGOVAČKI OBRT KATIĆ, vl. Željko Katić Sućidar 8,21000 Split,Božana Crnjak Jakova Gotovca 28,35000 Slavonski Brod,Irena Ugrin Pelimovac 18,21230 Sinj,Sanja Bartulin Vjekoslava Paraća 86,21000 Split,Marina Raič 4. Jula 9,32100 Mirkovci,Snježana Simonović Zametska 42,51000 Rijeka,Ivica Divić Kneza Branimira 11,21260 Imotski,Josipa Divić Kneza Branimira 11,21260 Imotski,Brankica Tomić Matije Gupca 30,48350 Kalinovac,Aleksandra Lazinica Jurjenići 119,51215 Kastav,Karmen Branković Tršćanska 4,52100 Pula,Mate Madunić Put Radoševca 13,21000 Split,Tihana Madunić Put Radoševca 13,21000 Split,Andrijana Herceg Jagodnjak 40,34000 Požega,Anka Marunica Naselje Slavonija II 06,35000 Slavonski Brod,Ivana Cota Baćin Dol 82,35400 Nova Gradiška,Dijana Efendić Obrovac Sinjski 53a,21238 Obrovac Sinjski,Mirjana Pranjić J. Gotovca 6,35000 Slavonski Brod,Tijana Alimehaj Matije Gupca 48,31300 Beli Manastir,Sanela Komšić-perić Stankovićeva 24,52100 Pula,Gordana Grabar Dragonja 9,52100 Pula,Dijana Cerovski Hrvatskih Branitelja 57,44000 Žabno,Slađana Jurić Bukovsko 8a,44203 Lukavec Posavski,Dragica Rast Poljana 4,51215 Kastav,Inga Župić Put Župića 22,21230 Sinj,Amneris Dekleva Velog Jože 6,52100 Pula,Anabel Fišer Hajduk Mirka 106,32100 Mirkovci,Snježana Krsnik Florijana Bobića 40,42000 Jalkovec,Ankica Bitunjac Put Međina 3,21230 Sinj,Željka Durdov Širokog Brijega 8,21000 Split,Jadranka Jurišić Stjepana Radića 63,53202 Perušić,Sandra Mokricki Franje Račkoga 6,31300 Beli Manastir,Nikolina Poša Kralja Petra Krešimira Iv 47,31300 Beli Manastir,Zvjezdana Previšić Lapovačka 24,32100 Vinkovci,Radmila Horki Stepinčeva 53,21000 Split,Snježana Dokša Zagrebačka 237,42000 Varaždin,Vedrana Doždor Kutska 113,21204 Dugopolje,Miro Radman-livaja Grab bb,21240 Trilj,Ivanka Radman-livaja Grab bb,21240 Trilj,Antonija Ivišić Košute 44,21240 Košute,Dragica Sladoja Put Petrovca 19,21230 Sinj,Gordana Bošnjak Kralja Zvonimira 114a,35400 Nova Gradiška,Nada Serdar Mihanovićeva 21,35400 Nova Gradiška,Ivanka Špoljar Varaždinska 100,42000 Donji Kućan,Aleksandra Jovanović Put Bunarića 1a,21212 Kaštel Sućurac,Magdalena Tolić Bana Jelačića 39,35212 Klokočevik,Tanja Krković Malo Budaševo 22,44000 Budaševo,Ivanka Prančević Hercegovačka 147,21000 Split,Slavica Fućak Baredice 14,51000 Rijeka,Tina Rebić Donji Vinjani 142,21260 Donji Vinjani,Ivanka Stilinović Kaniška 5,53000 Gospić,Josipa Rukavina Budačka 164a,53000 Gospić,Svjetlana Radovniković Prilaz Braće Kaliterna 8,21000 Split,Nataša Narančić Pulja Požeška 6,21000 Split,Vesna Marjanović Ivana Gorana Kovačića 31,35400 Nova Gradiška,ANTUN GLASNOVIĆ, vl.t.o. MODNI NAKIT Konjšćinska 34,10000 Zagreb,RH, Ministarstvo financija Katančićeva 5,10000 Zagreb,NASTAVNI ZAVOD ZA JAVNO ZDRAVSTVO SPLITSKO-DALMATINSKE ŽUPANIJE Vukovarsa 46,21000 Split,TRADEXCO d.o.o. za proizvodnju i trgovinu u stečaju Industrijska 8,10431 Sveta Nedelja,SOCIETE GENERALE-SPLITSKA BANKA dioničko društvo Ruđera Boškovića 16,21000 Split,ARENA NOVA društvo s ograničenom odgovornošću za trgovinu Štefanovečka cesta 71/a,Zagreb,Natalija Ceković ŠUMSKA ULICA 17 (ranije: ŽABNO, ŽABNO, 17),44000 Žabno,GRAD VARAŽDIN Trg kralja Tomislava 1,42000 Varaždin</izvorni_sadrzaj>
    <derivirana_varijabla naziv="DomainObject.Predmet.StrankaWithAdress_1">FINA ZAGREB Ilica 307,10000 Zagreb,GRAD RIJEKA Korzo 16,51000 Rijeka,Marija Mažar Slavka Kolara 28,47250 Duga Resa,Miro Erceg Bosanska 18,22000 Šibenik,Hrvatske vode, pravna osoba za upravljanje vodama Grada Vukovara 220,10000 Zagreb,Milena Dedijer Gorana Mihaljevića 17,31226 Dalj,Mira Čiča Grobljanska Ulica 13,32227 Borovo,Branka Vilenica Dr. Ante Starčevića 46,32000 Vukovar,Gordana Salak Trg Republike Hrvatske 322,32000 Vukovar,GRAD SINJ Dragašev prolaz 24,21230 Sinj,GRAD VUKOVAR Dr. Franje Tuđmana 1,32000 Vukovar,SLAVČA, društvo s ograničenom odgovornošću za komunalne djelatnosti Nova Gradiška Gajeva 56,35400 Nova Gradiška,AMBRO PROMET d.o.o. za unutarnju i vanjsku trgovinu Širinečka 24,10000 Zagreb,HEP-Operator distribucijskog sustava d.o.o. za distribuciju i opskrbu električne energije Ulica grada Vukovara 37,Zagreb,GRAD SPLIT Branimirova obala 17,21000 Split,Hrvatske vode, pravna osoba za upravljanje vodama Grada Vukovara 220,10000 Zagreb,FOND ZA ZAŠTITU OKOLIŠA I ENERGETSKU UČINKOVITOST Ksaver 208,10000 Zagreb,GRAD ZADAR Narodni trg 1,23000 Zadar,GRAD KUTINA Trg kralja Tomislava 12,44320 Kutina,Hrvatske vode, pravna osoba za upravljanje vodama, Vodnogospodarski odjel za slivove sjevernog Jadrana Đure Šporera 3,51000 Rijeka,Hrvatske vode, pravna osoba za upravljanje vodama, Vodnogospodarski odjel za slivove Južnog jadrana Vukovarska 35,21000 Split,HEP-Operator distribucijskog sustava d.o.o. za distribuciju i opskrbu električne energije, Elektroprimorje Rijeka Viktora cara Emina 2,51000 Rijeka,HEP-Operator distribucijskog sustava d.o.o. za distribuciju i opskrbu električne energije, Elektra Koprivnica Hrvatske državnosti 32,48000 Koprivnica,Hrvatske šume d.o.o. Ljudevita Farkaša Vukotinovića 2,10000 Zagreb,PULA HERCULANEA d. o. o. za obavljanje komunalnih djelatnosti Trg 1. istarske brigade 14,52100 Pula,UNIQA osiguranje d.d. Planinska 13A,10000 Zagreb,HEP-Operator distribucijskog sustava d.o.o. za distribuciju i opskrbu električne energije, Elektra Slavonski Brod Petra Krešimira IV 11,35000 Slavonski Brod,Nastavni zavod za javno zdravstvo Brodsko-posavske županije V. Nazora 2A,35000 Slavonski Brod,DARKOM društvo s ograničenom odgovornošću za komunalnu djelatnost Josipa Kozarca 19,43500 Daruvar,VODOVOD I KANALIZACIJA, društvo s ograničenom odgovornošću za vodoopskrbu, odvodnju i pročišćavanje otpadnih voda Biokovska 3,21000 Split,KOPRIVNIČKE VODE društvo s ograničenom odgovornošću za obavljanje vodnih usluga javne vodoopskrbe i javne odvodnje Mosna ulica 15,48000 Koprivnica,Gradsko komunalno poduzeće KOMUNALAC društvo s ograničenom odgovornošću Mosna ulica 15,48000 Koprivnica,CRODUX DERIVATI DVA društvo s ograničenom odgovornošću  za trgovinu naftnim derivatima i plinovima J. Marohnića 1,10000 Zagreb,GRAD NOVA GRADIŠKA Trg kralja Tomislava 1,35400 Nova Gradiška,IMPULS-LEASING društvo s ograničenom odgovornošću za leasing Velimira Škorpika 24/1,10000 Zagreb,Hrvatske vode, pravna osoba za upravljanje vodama, Vodnogospodarski odjel za Dunav i Donju Dravu Splavarska 2a,31000 Osijek,Financijska agencija Vrtni put 3,10000 Zagreb,HEP - Opskrba d.o.o. za opskrbu potrošača električnom, toplinskom energijom i plinom Ulica grada Vukovara 37,10000 Zagreb,SEBTOM GRUPA društvo s ograničenom odgovornošću za trgovinu i usluge Ljubijska 34,10000 Zagreb,TRGOVINSKI OBRT SEBASTIJAN, vl. Sebastijan Čibarić Konjščinska 23,10000 Zagreb,BRAĆA BERIŠIĆ COMMERCE d.o.o. za trgovinu, uvoz-izvoz, usluge Gračačka 2a/1,10000 Zagreb,Hrvatska radiotelevizija Prisavlje 3,10000 Zagreb,Hrvatski Telekom d.d. Roberta Frangeša Mihanovića 9,10000 Zagreb,HRVATSKI ZAVOD ZA MIROVINSKO OSIGURANJE Naselje Slavonija I bb,35000 Slavonski Brod,PRVO PLINARSKO DRUŠTVO d.o.o. za distribuciju plina A.Stepinca 27,32000 Vukovar,GRAD SLAVONSKI BROD Vukovarska 1,35000 Slavonski Brod,Komunalno društvo VODOVOD I KANALIZACIJA društvo s ograničenom odgovornošću za vodoopskrbu i odvodnju Dolac 14,51000 Rijeka,Ljubica Matković Šubićeva 17,35000 Slavonski Brod,Marijana Lacković Sjeverna Vezna Cesta 70,35000 Slavonski Brod,Marijana Ćatipović Kraj 119,21232 Kraj,Ana Briški Smilja. Polje 84,53000 Smiljansko Polje,Vesna Bešker Put Smokovika 4,21000 Split,VULKANIZERSKO TRGOVAČKI OBRT KATIĆ, vl. Željko Katić Sućidar 8,21000 Split,Božana Crnjak Jakova Gotovca 28,35000 Slavonski Brod,Irena Ugrin Pelimovac 18,21230 Sinj,Sanja Bartulin Vjekoslava Paraća 86,21000 Split,Marina Raič 4. Jula 9,32100 Mirkovci,Snježana Simonović Zametska 42,51000 Rijeka,Ivica Divić Kneza Branimira 11,21260 Imotski,Josipa Divić Kneza Branimira 11,21260 Imotski,Brankica Tomić Matije Gupca 30,48350 Kalinovac,Aleksandra Lazinica Jurjenići 119,51215 Kastav,Karmen Branković Tršćanska 4,52100 Pula,Mate Madunić Put Radoševca 13,21000 Split,Tihana Madunić Put Radoševca 13,21000 Split,Andrijana Herceg Jagodnjak 40,34000 Požega,Anka Marunica Naselje Slavonija II 06,35000 Slavonski Brod,Ivana Cota Baćin Dol 82,35400 Nova Gradiška,Dijana Efendić Obrovac Sinjski 53a,21238 Obrovac Sinjski,Mirjana Pranjić J. Gotovca 6,35000 Slavonski Brod,Tijana Alimehaj Matije Gupca 48,31300 Beli Manastir,Sanela Komšić-perić Stankovićeva 24,52100 Pula,Gordana Grabar Dragonja 9,52100 Pula,Dijana Cerovski Hrvatskih Branitelja 57,44000 Žabno,Slađana Jurić Bukovsko 8a,44203 Lukavec Posavski,Dragica Rast Poljana 4,51215 Kastav,Inga Župić Put Župića 22,21230 Sinj,Amneris Dekleva Velog Jože 6,52100 Pula,Anabel Fišer Hajduk Mirka 106,32100 Mirkovci,Snježana Krsnik Florijana Bobića 40,42000 Jalkovec,Ankica Bitunjac Put Međina 3,21230 Sinj,Željka Durdov Širokog Brijega 8,21000 Split,Jadranka Jurišić Stjepana Radića 63,53202 Perušić,Sandra Mokricki Franje Račkoga 6,31300 Beli Manastir,Nikolina Poša Kralja Petra Krešimira Iv 47,31300 Beli Manastir,Zvjezdana Previšić Lapovačka 24,32100 Vinkovci,Radmila Horki Stepinčeva 53,21000 Split,Snježana Dokša Zagrebačka 237,42000 Varaždin,Vedrana Doždor Kutska 113,21204 Dugopolje,Miro Radman-livaja Grab bb,21240 Trilj,Ivanka Radman-livaja Grab bb,21240 Trilj,Antonija Ivišić Košute 44,21240 Košute,Dragica Sladoja Put Petrovca 19,21230 Sinj,Gordana Bošnjak Kralja Zvonimira 114a,35400 Nova Gradiška,Nada Serdar Mihanovićeva 21,35400 Nova Gradiška,Ivanka Špoljar Varaždinska 100,42000 Donji Kućan,Aleksandra Jovanović Put Bunarića 1a,21212 Kaštel Sućurac,Magdalena Tolić Bana Jelačića 39,35212 Klokočevik,Tanja Krković Malo Budaševo 22,44000 Budaševo,Ivanka Prančević Hercegovačka 147,21000 Split,Slavica Fućak Baredice 14,51000 Rijeka,Tina Rebić Donji Vinjani 142,21260 Donji Vinjani,Ivanka Stilinović Kaniška 5,53000 Gospić,Josipa Rukavina Budačka 164a,53000 Gospić,Svjetlana Radovniković Prilaz Braće Kaliterna 8,21000 Split,Nataša Narančić Pulja Požeška 6,21000 Split,Vesna Marjanović Ivana Gorana Kovačića 31,35400 Nova Gradiška,ANTUN GLASNOVIĆ, vl.t.o. MODNI NAKIT Konjšćinska 34,10000 Zagreb,RH, Ministarstvo financija Katančićeva 5,10000 Zagreb,NASTAVNI ZAVOD ZA JAVNO ZDRAVSTVO SPLITSKO-DALMATINSKE ŽUPANIJE Vukovarsa 46,21000 Split,TRADEXCO d.o.o. za proizvodnju i trgovinu u stečaju Industrijska 8,10431 Sveta Nedelja,SOCIETE GENERALE-SPLITSKA BANKA dioničko društvo Ruđera Boškovića 16,21000 Split,ARENA NOVA društvo s ograničenom odgovornošću za trgovinu Štefanovečka cesta 71/a,Zagreb,Natalija Ceković ŠUMSKA ULICA 17 (ranije: ŽABNO, ŽABNO, 17),44000 Žabno,GRAD VARAŽDIN Trg kralja Tomislava 1,42000 Varaždin</derivirana_varijabla>
  </DomainObject.Predmet.StrankaWithAdress>
  <DomainObject.Predmet.StrankaWithAdressOIB>
    <izvorni_sadrzaj>FINA ZAGREB, OIB 85821130368, Ilica 307,10000 Zagreb,GRAD RIJEKA, OIB 54382731928, Korzo 16,51000 Rijeka,Marija Mažar, OIB 37191021033, Slavka Kolara 28,47250 Duga Resa,Miro Erceg, OIB 98218187229, Bosanska 18,22000 Šibenik,Hrvatske vode, pravna osoba za upravljanje vodama, OIB 28921383001, Grada Vukovara 220,10000 Zagreb,Milena Dedijer, OIB 06624886344, Gorana Mihaljevića 17,31226 Dalj,Mira Čiča, OIB 62079191401, Grobljanska Ulica 13,32227 Borovo,Branka Vilenica, OIB 32335604244, Dr. Ante Starčevića 46,32000 Vukovar,Gordana Salak, OIB 96542945244, Trg Republike Hrvatske 322,32000 Vukovar,GRAD SINJ, OIB 03210055420, Dragašev prolaz 24,21230 Sinj,GRAD VUKOVAR, OIB 50041264710, Dr. Franje Tuđmana 1,32000 Vukovar,SLAVČA, društvo s ograničenom odgovornošću za komunalne djelatnosti Nova Gradiška, OIB 88106895548, Gajeva 56,35400 Nova Gradiška,AMBRO PROMET d.o.o. za unutarnju i vanjsku trgovinu, OIB 92896896216, Širinečka 24,10000 Zagreb,HEP-Operator distribucijskog sustava d.o.o. za distribuciju i opskrbu električne energije, OIB 46830600751, Ulica grada Vukovara 37,Zagreb,GRAD SPLIT, OIB 78755598868, Branimirova obala 17,21000 Split,Hrvatske vode, pravna osoba za upravljanje vodama, OIB 28921383001, Grada Vukovara 220,10000 Zagreb,FOND ZA ZAŠTITU OKOLIŠA I ENERGETSKU UČINKOVITOST, OIB 85828625994, Ksaver 208,10000 Zagreb,GRAD ZADAR, OIB 09933651854, Narodni trg 1,23000 Zadar,GRAD KUTINA, OIB 41888874500, Trg kralja Tomislava 12,44320 Kutina,Hrvatske vode, pravna osoba za upravljanje vodama, Vodnogospodarski odjel za slivove sjevernog Jadrana, OIB 28921383001, Đure Šporera 3,51000 Rijeka,Hrvatske vode, pravna osoba za upravljanje vodama, Vodnogospodarski odjel za slivove Južnog jadrana, OIB 28921383001, Vukovarska 35,21000 Split,HEP-Operator distribucijskog sustava d.o.o. za distribuciju i opskrbu električne energije, Elektroprimorje Rijeka, OIB 46830600751, Viktora cara Emina 2,51000 Rijeka,HEP-Operator distribucijskog sustava d.o.o. za distribuciju i opskrbu električne energije, Elektra Koprivnica, OIB 46830600751, Hrvatske državnosti 32,48000 Koprivnica,Hrvatske šume d.o.o., OIB 69693144506, Ljudevita Farkaša Vukotinovića 2,10000 Zagreb,PULA HERCULANEA d. o. o. za obavljanje komunalnih djelatnosti, OIB 11294943436, Trg 1. istarske brigade 14,52100 Pula,UNIQA osiguranje d.d., OIB 75665455333, Planinska 13A,10000 Zagreb,HEP-Operator distribucijskog sustava d.o.o. za distribuciju i opskrbu električne energije, Elektra Slavonski Brod, OIB 46830600751, Petra Krešimira IV 11,35000 Slavonski Brod,Nastavni zavod za javno zdravstvo Brodsko-posavske županije, OIB 14861822643, V. Nazora 2A,35000 Slavonski Brod,DARKOM društvo s ograničenom odgovornošću za komunalnu djelatnost, OIB 51300447787, Josipa Kozarca 19,43500 Daruvar,VODOVOD I KANALIZACIJA, društvo s ograničenom odgovornošću za vodoopskrbu, odvodnju i pročišćavanje otpadnih voda, OIB 56826138353, Biokovska 3,21000 Split,KOPRIVNIČKE VODE društvo s ograničenom odgovornošću za obavljanje vodnih usluga javne vodoopskrbe i javne odvodnje, OIB 20998990299, Mosna ulica 15,48000 Koprivnica,Gradsko komunalno poduzeće KOMUNALAC društvo s ograničenom odgovornošću, OIB 41412434130, Mosna ulica 15,48000 Koprivnica,CRODUX DERIVATI DVA društvo s ograničenom odgovornošću  za trgovinu naftnim derivatima i plinovima, OIB 00865396224, J. Marohnića 1,10000 Zagreb,GRAD NOVA GRADIŠKA, OIB 08658615403, Trg kralja Tomislava 1,35400 Nova Gradiška,IMPULS-LEASING društvo s ograničenom odgovornošću za leasing, OIB 65918029671, Velimira Škorpika 24/1,10000 Zagreb,Hrvatske vode, pravna osoba za upravljanje vodama, Vodnogospodarski odjel za Dunav i Donju Dravu, OIB 28921383001, Splavarska 2a,31000 Osijek,Financijska agencija, OIB 85821130368, Vrtni put 3,10000 Zagreb,HEP - Opskrba d.o.o. za opskrbu potrošača električnom, toplinskom energijom i plinom, OIB 63073332379, Ulica grada Vukovara 37,10000 Zagreb,SEBTOM GRUPA društvo s ograničenom odgovornošću za trgovinu i usluge, OIB 26483921030, Ljubijska 34,10000 Zagreb,TRGOVINSKI OBRT SEBASTIJAN, vl. Sebastijan Čibarić, OIB 07007804974, Konjščinska 23,10000 Zagreb,BRAĆA BERIŠIĆ COMMERCE d.o.o. za trgovinu, uvoz-izvoz, usluge, OIB 21745061918, Gračačka 2a/1,10000 Zagreb,Hrvatska radiotelevizija, OIB 68419124305, Prisavlje 3,10000 Zagreb,Hrvatski Telekom d.d., OIB 81793146560, Roberta Frangeša Mihanovića 9,10000 Zagreb,HRVATSKI ZAVOD ZA MIROVINSKO OSIGURANJE, OIB 84397956623, Naselje Slavonija I bb,35000 Slavonski Brod,PRVO PLINARSKO DRUŠTVO d.o.o. za distribuciju plina, OIB 58292277611, A.Stepinca 27,32000 Vukovar,GRAD SLAVONSKI BROD, OIB 58007872049, Vukovarska 1,35000 Slavonski Brod,Komunalno društvo VODOVOD I KANALIZACIJA društvo s ograničenom odgovornošću za vodoopskrbu i odvodnju, OIB 80805858278, Dolac 14,51000 Rijeka,Ljubica Matković, OIB 37277926663, Šubićeva 17,35000 Slavonski Brod,Marijana Lacković, OIB 16227644154, Sjeverna Vezna Cesta 70,35000 Slavonski Brod,Marijana Ćatipović, OIB 54248450294, Kraj 119,21232 Kraj,Ana Briški, OIB 21803904791, Smilja. Polje 84,53000 Smiljansko Polje,Vesna Bešker, OIB 82922095462, Put Smokovika 4,21000 Split,VULKANIZERSKO TRGOVAČKI OBRT KATIĆ, vl. Željko Katić, OIB 64141164422, Sućidar 8,21000 Split,Božana Crnjak, OIB 48087020457, Jakova Gotovca 28,35000 Slavonski Brod,Irena Ugrin, OIB 27769699125, Pelimovac 18,21230 Sinj,Sanja Bartulin, OIB 88243809334, Vjekoslava Paraća 86,21000 Split,Marina Raič, OIB 59730671645, 4. Jula 9,32100 Mirkovci,Snježana Simonović, OIB 23041839346, Zametska 42,51000 Rijeka,Ivica Divić, OIB 70150749143, Kneza Branimira 11,21260 Imotski,Josipa Divić, OIB 17891114875, Kneza Branimira 11,21260 Imotski,Brankica Tomić, OIB 38019689181, Matije Gupca 30,48350 Kalinovac,Aleksandra Lazinica, OIB 68252672556, Jurjenići 119,51215 Kastav,Karmen Branković, OIB 86928962532, Tršćanska 4,52100 Pula,Mate Madunić, OIB 21998135952, Put Radoševca 13,21000 Split,Tihana Madunić, OIB 59744252384, Put Radoševca 13,21000 Split,Andrijana Herceg, OIB 19153656171, Jagodnjak 40,34000 Požega,Anka Marunica, OIB 08790272825, Naselje Slavonija II 06,35000 Slavonski Brod,Ivana Cota, OIB 71529293947, Baćin Dol 82,35400 Nova Gradiška,Dijana Efendić, OIB 49889958487, Obrovac Sinjski 53a,21238 Obrovac Sinjski,Mirjana Pranjić, OIB 86700171830, J. Gotovca 6,35000 Slavonski Brod,Tijana Alimehaj, OIB 98399127311, Matije Gupca 48,31300 Beli Manastir,Sanela Komšić-perić, OIB 86946879066, Stankovićeva 24,52100 Pula,Gordana Grabar, OIB 56141812243, Dragonja 9,52100 Pula,Dijana Cerovski, OIB 35906140697, Hrvatskih Branitelja 57,44000 Žabno,Slađana Jurić, OIB 87762683201, Bukovsko 8a,44203 Lukavec Posavski,Dragica Rast, OIB 42000268240, Poljana 4,51215 Kastav,Inga Župić, OIB 17025741093, Put Župića 22,21230 Sinj,Amneris Dekleva, OIB 16413924700, Velog Jože 6,52100 Pula,Anabel Fišer, OIB 74889428287, Hajduk Mirka 106,32100 Mirkovci,Snježana Krsnik, OIB 10585412030, Florijana Bobića 40,42000 Jalkovec,Ankica Bitunjac, OIB 15723582227, Put Međina 3,21230 Sinj,Željka Durdov, OIB 38854652316, Širokog Brijega 8,21000 Split,Jadranka Jurišić, OIB 03426646650, Stjepana Radića 63,53202 Perušić,Sandra Mokricki, OIB 98047362537, Franje Račkoga 6,31300 Beli Manastir,Nikolina Poša, OIB 45406281903, Kralja Petra Krešimira Iv 47,31300 Beli Manastir,Zvjezdana Previšić, OIB 13198736591, Lapovačka 24,32100 Vinkovci,Radmila Horki, OIB 63919524067, Stepinčeva 53,21000 Split,Snježana Dokša, OIB 06311685793, Zagrebačka 237,42000 Varaždin,Vedrana Doždor, OIB 85374952571, Kutska 113,21204 Dugopolje,Miro Radman-livaja, OIB 21395444043, Grab bb,21240 Trilj,Ivanka Radman-livaja, OIB 58739884883, Grab bb,21240 Trilj,Antonija Ivišić, OIB 78630577944, Košute 44,21240 Košute,Dragica Sladoja, OIB 99929767324, Put Petrovca 19,21230 Sinj,Gordana Bošnjak, OIB 48290450645, Kralja Zvonimira 114a,35400 Nova Gradiška,Nada Serdar, OIB 27777957564, Mihanovićeva 21,35400 Nova Gradiška,Ivanka Špoljar, OIB 06444026856, Varaždinska 100,42000 Donji Kućan,Aleksandra Jovanović, OIB 92410251791, Put Bunarića 1a,21212 Kaštel Sućurac,Magdalena Tolić, OIB 48826440904, Bana Jelačića 39,35212 Klokočevik,Tanja Krković, OIB 59699575840, Malo Budaševo 22,44000 Budaševo,Ivanka Prančević, OIB 28119789499, Hercegovačka 147,21000 Split,Slavica Fućak, OIB 10646589503, Baredice 14,51000 Rijeka,Tina Rebić, OIB 64719117559, Donji Vinjani 142,21260 Donji Vinjani,Ivanka Stilinović, OIB 51701890216, Kaniška 5,53000 Gospić,Josipa Rukavina, OIB 14200067970, Budačka 164a,53000 Gospić,Svjetlana Radovniković, OIB 43389771794, Prilaz Braće Kaliterna 8,21000 Split,Nataša Narančić Pulja, OIB 82707478065, Požeška 6,21000 Split,Vesna Marjanović, OIB 65412255197, Ivana Gorana Kovačića 31,35400 Nova Gradiška,ANTUN GLASNOVIĆ, vl.t.o. MODNI NAKIT, OIB 85184900019, Konjšćinska 34,10000 Zagreb,RH, Ministarstvo financija, OIB 18683136487, Katančićeva 5,10000 Zagreb,NASTAVNI ZAVOD ZA JAVNO ZDRAVSTVO SPLITSKO-DALMATINSKE ŽUPANIJE, OIB 54948902275, Vukovarsa 46,21000 Split,TRADEXCO d.o.o. za proizvodnju i trgovinu u stečaju, OIB 07595006988, Industrijska 8,10431 Sveta Nedelja,SOCIETE GENERALE-SPLITSKA BANKA dioničko društvo, OIB 69326397242, Ruđera Boškovića 16,21000 Split,ARENA NOVA društvo s ograničenom odgovornošću za trgovinu, OIB 73063600438, Štefanovečka cesta 71/a,Zagreb,Natalija Ceković, OIB 73370524050, ŠUMSKA ULICA 17 (ranije: ŽABNO, ŽABNO, 17),44000 Žabno,GRAD VARAŽDIN, OIB 13269011531, Trg kralja Tomislava 1,42000 Varaždin</izvorni_sadrzaj>
    <derivirana_varijabla naziv="DomainObject.Predmet.StrankaWithAdressOIB_1">FINA ZAGREB, OIB 85821130368, Ilica 307,10000 Zagreb,GRAD RIJEKA, OIB 54382731928, Korzo 16,51000 Rijeka,Marija Mažar, OIB 37191021033, Slavka Kolara 28,47250 Duga Resa,Miro Erceg, OIB 98218187229, Bosanska 18,22000 Šibenik,Hrvatske vode, pravna osoba za upravljanje vodama, OIB 28921383001, Grada Vukovara 220,10000 Zagreb,Milena Dedijer, OIB 06624886344, Gorana Mihaljevića 17,31226 Dalj,Mira Čiča, OIB 62079191401, Grobljanska Ulica 13,32227 Borovo,Branka Vilenica, OIB 32335604244, Dr. Ante Starčevića 46,32000 Vukovar,Gordana Salak, OIB 96542945244, Trg Republike Hrvatske 322,32000 Vukovar,GRAD SINJ, OIB 03210055420, Dragašev prolaz 24,21230 Sinj,GRAD VUKOVAR, OIB 50041264710, Dr. Franje Tuđmana 1,32000 Vukovar,SLAVČA, društvo s ograničenom odgovornošću za komunalne djelatnosti Nova Gradiška, OIB 88106895548, Gajeva 56,35400 Nova Gradiška,AMBRO PROMET d.o.o. za unutarnju i vanjsku trgovinu, OIB 92896896216, Širinečka 24,10000 Zagreb,HEP-Operator distribucijskog sustava d.o.o. za distribuciju i opskrbu električne energije, OIB 46830600751, Ulica grada Vukovara 37,Zagreb,GRAD SPLIT, OIB 78755598868, Branimirova obala 17,21000 Split,Hrvatske vode, pravna osoba za upravljanje vodama, OIB 28921383001, Grada Vukovara 220,10000 Zagreb,FOND ZA ZAŠTITU OKOLIŠA I ENERGETSKU UČINKOVITOST, OIB 85828625994, Ksaver 208,10000 Zagreb,GRAD ZADAR, OIB 09933651854, Narodni trg 1,23000 Zadar,GRAD KUTINA, OIB 41888874500, Trg kralja Tomislava 12,44320 Kutina,Hrvatske vode, pravna osoba za upravljanje vodama, Vodnogospodarski odjel za slivove sjevernog Jadrana, OIB 28921383001, Đure Šporera 3,51000 Rijeka,Hrvatske vode, pravna osoba za upravljanje vodama, Vodnogospodarski odjel za slivove Južnog jadrana, OIB 28921383001, Vukovarska 35,21000 Split,HEP-Operator distribucijskog sustava d.o.o. za distribuciju i opskrbu električne energije, Elektroprimorje Rijeka, OIB 46830600751, Viktora cara Emina 2,51000 Rijeka,HEP-Operator distribucijskog sustava d.o.o. za distribuciju i opskrbu električne energije, Elektra Koprivnica, OIB 46830600751, Hrvatske državnosti 32,48000 Koprivnica,Hrvatske šume d.o.o., OIB 69693144506, Ljudevita Farkaša Vukotinovića 2,10000 Zagreb,PULA HERCULANEA d. o. o. za obavljanje komunalnih djelatnosti, OIB 11294943436, Trg 1. istarske brigade 14,52100 Pula,UNIQA osiguranje d.d., OIB 75665455333, Planinska 13A,10000 Zagreb,HEP-Operator distribucijskog sustava d.o.o. za distribuciju i opskrbu električne energije, Elektra Slavonski Brod, OIB 46830600751, Petra Krešimira IV 11,35000 Slavonski Brod,Nastavni zavod za javno zdravstvo Brodsko-posavske županije, OIB 14861822643, V. Nazora 2A,35000 Slavonski Brod,DARKOM društvo s ograničenom odgovornošću za komunalnu djelatnost, OIB 51300447787, Josipa Kozarca 19,43500 Daruvar,VODOVOD I KANALIZACIJA, društvo s ograničenom odgovornošću za vodoopskrbu, odvodnju i pročišćavanje otpadnih voda, OIB 56826138353, Biokovska 3,21000 Split,KOPRIVNIČKE VODE društvo s ograničenom odgovornošću za obavljanje vodnih usluga javne vodoopskrbe i javne odvodnje, OIB 20998990299, Mosna ulica 15,48000 Koprivnica,Gradsko komunalno poduzeće KOMUNALAC društvo s ograničenom odgovornošću, OIB 41412434130, Mosna ulica 15,48000 Koprivnica,CRODUX DERIVATI DVA društvo s ograničenom odgovornošću  za trgovinu naftnim derivatima i plinovima, OIB 00865396224, J. Marohnića 1,10000 Zagreb,GRAD NOVA GRADIŠKA, OIB 08658615403, Trg kralja Tomislava 1,35400 Nova Gradiška,IMPULS-LEASING društvo s ograničenom odgovornošću za leasing, OIB 65918029671, Velimira Škorpika 24/1,10000 Zagreb,Hrvatske vode, pravna osoba za upravljanje vodama, Vodnogospodarski odjel za Dunav i Donju Dravu, OIB 28921383001, Splavarska 2a,31000 Osijek,Financijska agencija, OIB 85821130368, Vrtni put 3,10000 Zagreb,HEP - Opskrba d.o.o. za opskrbu potrošača električnom, toplinskom energijom i plinom, OIB 63073332379, Ulica grada Vukovara 37,10000 Zagreb,SEBTOM GRUPA društvo s ograničenom odgovornošću za trgovinu i usluge, OIB 26483921030, Ljubijska 34,10000 Zagreb,TRGOVINSKI OBRT SEBASTIJAN, vl. Sebastijan Čibarić, OIB 07007804974, Konjščinska 23,10000 Zagreb,BRAĆA BERIŠIĆ COMMERCE d.o.o. za trgovinu, uvoz-izvoz, usluge, OIB 21745061918, Gračačka 2a/1,10000 Zagreb,Hrvatska radiotelevizija, OIB 68419124305, Prisavlje 3,10000 Zagreb,Hrvatski Telekom d.d., OIB 81793146560, Roberta Frangeša Mihanovića 9,10000 Zagreb,HRVATSKI ZAVOD ZA MIROVINSKO OSIGURANJE, OIB 84397956623, Naselje Slavonija I bb,35000 Slavonski Brod,PRVO PLINARSKO DRUŠTVO d.o.o. za distribuciju plina, OIB 58292277611, A.Stepinca 27,32000 Vukovar,GRAD SLAVONSKI BROD, OIB 58007872049, Vukovarska 1,35000 Slavonski Brod,Komunalno društvo VODOVOD I KANALIZACIJA društvo s ograničenom odgovornošću za vodoopskrbu i odvodnju, OIB 80805858278, Dolac 14,51000 Rijeka,Ljubica Matković, OIB 37277926663, Šubićeva 17,35000 Slavonski Brod,Marijana Lacković, OIB 16227644154, Sjeverna Vezna Cesta 70,35000 Slavonski Brod,Marijana Ćatipović, OIB 54248450294, Kraj 119,21232 Kraj,Ana Briški, OIB 21803904791, Smilja. Polje 84,53000 Smiljansko Polje,Vesna Bešker, OIB 82922095462, Put Smokovika 4,21000 Split,VULKANIZERSKO TRGOVAČKI OBRT KATIĆ, vl. Željko Katić, OIB 64141164422, Sućidar 8,21000 Split,Božana Crnjak, OIB 48087020457, Jakova Gotovca 28,35000 Slavonski Brod,Irena Ugrin, OIB 27769699125, Pelimovac 18,21230 Sinj,Sanja Bartulin, OIB 88243809334, Vjekoslava Paraća 86,21000 Split,Marina Raič, OIB 59730671645, 4. Jula 9,32100 Mirkovci,Snježana Simonović, OIB 23041839346, Zametska 42,51000 Rijeka,Ivica Divić, OIB 70150749143, Kneza Branimira 11,21260 Imotski,Josipa Divić, OIB 17891114875, Kneza Branimira 11,21260 Imotski,Brankica Tomić, OIB 38019689181, Matije Gupca 30,48350 Kalinovac,Aleksandra Lazinica, OIB 68252672556, Jurjenići 119,51215 Kastav,Karmen Branković, OIB 86928962532, Tršćanska 4,52100 Pula,Mate Madunić, OIB 21998135952, Put Radoševca 13,21000 Split,Tihana Madunić, OIB 59744252384, Put Radoševca 13,21000 Split,Andrijana Herceg, OIB 19153656171, Jagodnjak 40,34000 Požega,Anka Marunica, OIB 08790272825, Naselje Slavonija II 06,35000 Slavonski Brod,Ivana Cota, OIB 71529293947, Baćin Dol 82,35400 Nova Gradiška,Dijana Efendić, OIB 49889958487, Obrovac Sinjski 53a,21238 Obrovac Sinjski,Mirjana Pranjić, OIB 86700171830, J. Gotovca 6,35000 Slavonski Brod,Tijana Alimehaj, OIB 98399127311, Matije Gupca 48,31300 Beli Manastir,Sanela Komšić-perić, OIB 86946879066, Stankovićeva 24,52100 Pula,Gordana Grabar, OIB 56141812243, Dragonja 9,52100 Pula,Dijana Cerovski, OIB 35906140697, Hrvatskih Branitelja 57,44000 Žabno,Slađana Jurić, OIB 87762683201, Bukovsko 8a,44203 Lukavec Posavski,Dragica Rast, OIB 42000268240, Poljana 4,51215 Kastav,Inga Župić, OIB 17025741093, Put Župića 22,21230 Sinj,Amneris Dekleva, OIB 16413924700, Velog Jože 6,52100 Pula,Anabel Fišer, OIB 74889428287, Hajduk Mirka 106,32100 Mirkovci,Snježana Krsnik, OIB 10585412030, Florijana Bobića 40,42000 Jalkovec,Ankica Bitunjac, OIB 15723582227, Put Međina 3,21230 Sinj,Željka Durdov, OIB 38854652316, Širokog Brijega 8,21000 Split,Jadranka Jurišić, OIB 03426646650, Stjepana Radića 63,53202 Perušić,Sandra Mokricki, OIB 98047362537, Franje Račkoga 6,31300 Beli Manastir,Nikolina Poša, OIB 45406281903, Kralja Petra Krešimira Iv 47,31300 Beli Manastir,Zvjezdana Previšić, OIB 13198736591, Lapovačka 24,32100 Vinkovci,Radmila Horki, OIB 63919524067, Stepinčeva 53,21000 Split,Snježana Dokša, OIB 06311685793, Zagrebačka 237,42000 Varaždin,Vedrana Doždor, OIB 85374952571, Kutska 113,21204 Dugopolje,Miro Radman-livaja, OIB 21395444043, Grab bb,21240 Trilj,Ivanka Radman-livaja, OIB 58739884883, Grab bb,21240 Trilj,Antonija Ivišić, OIB 78630577944, Košute 44,21240 Košute,Dragica Sladoja, OIB 99929767324, Put Petrovca 19,21230 Sinj,Gordana Bošnjak, OIB 48290450645, Kralja Zvonimira 114a,35400 Nova Gradiška,Nada Serdar, OIB 27777957564, Mihanovićeva 21,35400 Nova Gradiška,Ivanka Špoljar, OIB 06444026856, Varaždinska 100,42000 Donji Kućan,Aleksandra Jovanović, OIB 92410251791, Put Bunarića 1a,21212 Kaštel Sućurac,Magdalena Tolić, OIB 48826440904, Bana Jelačića 39,35212 Klokočevik,Tanja Krković, OIB 59699575840, Malo Budaševo 22,44000 Budaševo,Ivanka Prančević, OIB 28119789499, Hercegovačka 147,21000 Split,Slavica Fućak, OIB 10646589503, Baredice 14,51000 Rijeka,Tina Rebić, OIB 64719117559, Donji Vinjani 142,21260 Donji Vinjani,Ivanka Stilinović, OIB 51701890216, Kaniška 5,53000 Gospić,Josipa Rukavina, OIB 14200067970, Budačka 164a,53000 Gospić,Svjetlana Radovniković, OIB 43389771794, Prilaz Braće Kaliterna 8,21000 Split,Nataša Narančić Pulja, OIB 82707478065, Požeška 6,21000 Split,Vesna Marjanović, OIB 65412255197, Ivana Gorana Kovačića 31,35400 Nova Gradiška,ANTUN GLASNOVIĆ, vl.t.o. MODNI NAKIT, OIB 85184900019, Konjšćinska 34,10000 Zagreb,RH, Ministarstvo financija, OIB 18683136487, Katančićeva 5,10000 Zagreb,NASTAVNI ZAVOD ZA JAVNO ZDRAVSTVO SPLITSKO-DALMATINSKE ŽUPANIJE, OIB 54948902275, Vukovarsa 46,21000 Split,TRADEXCO d.o.o. za proizvodnju i trgovinu u stečaju, OIB 07595006988, Industrijska 8,10431 Sveta Nedelja,SOCIETE GENERALE-SPLITSKA BANKA dioničko društvo, OIB 69326397242, Ruđera Boškovića 16,21000 Split,ARENA NOVA društvo s ograničenom odgovornošću za trgovinu, OIB 73063600438, Štefanovečka cesta 71/a,Zagreb,Natalija Ceković, OIB 73370524050, ŠUMSKA ULICA 17 (ranije: ŽABNO, ŽABNO, 17),44000 Žabno,GRAD VARAŽDIN, OIB 13269011531, Trg kralja Tomislava 1,42000 Varaždin</derivirana_varijabla>
  </DomainObject.Predmet.StrankaWithAdressOIB>
  <DomainObject.Predmet.StrankaNazivFormated>
    <izvorni_sadrzaj>FINA ZAGREB,GRAD RIJEKA,Marija Mažar,Miro Erceg,Hrvatske vode, pravna osoba za upravljanje vodama,Milena Dedijer,Mira Čiča,Branka Vilenica,Gordana Salak,GRAD SINJ,GRAD VUKOVAR,SLAVČA, društvo s ograničenom odgovornošću za komunalne djelatnosti Nova Gradiška,AMBRO PROMET d.o.o. za unutarnju i vanjsku trgovinu,HEP-Operator distribucijskog sustava d.o.o. za distribuciju i opskrbu električne energije,GRAD SPLIT,Hrvatske vode, pravna osoba za upravljanje vodama,FOND ZA ZAŠTITU OKOLIŠA I ENERGETSKU UČINKOVITOST,GRAD ZADAR,GRAD KUTINA,Hrvatske vode, pravna osoba za upravljanje vodama, Vodnogospodarski odjel za slivove sjevernog Jadrana,Hrvatske vode, pravna osoba za upravljanje vodama, Vodnogospodarski odjel za slivove Južnog jadrana,HEP-Operator distribucijskog sustava d.o.o. za distribuciju i opskrbu električne energije, Elektroprimorje Rijeka,HEP-Operator distribucijskog sustava d.o.o. za distribuciju i opskrbu električne energije, Elektra Koprivnica,Hrvatske šume d.o.o.,PULA HERCULANEA d. o. o. za obavljanje komunalnih djelatnosti,UNIQA osiguranje d.d.,HEP-Operator distribucijskog sustava d.o.o. za distribuciju i opskrbu električne energije, Elektra Slavonski Brod,Nastavni zavod za javno zdravstvo Brodsko-posavske županije,DARKOM društvo s ograničenom odgovornošću za komunalnu djelatnost,VODOVOD I KANALIZACIJA, društvo s ograničenom odgovornošću za vodoopskrbu, odvodnju i pročišćavanje otpadnih voda,KOPRIVNIČKE VODE društvo s ograničenom odgovornošću za obavljanje vodnih usluga javne vodoopskrbe i javne odvodnje,Gradsko komunalno poduzeće KOMUNALAC društvo s ograničenom odgovornošću,CRODUX DERIVATI DVA društvo s ograničenom odgovornošću  za trgovinu naftnim derivatima i plinovima,GRAD NOVA GRADIŠKA,IMPULS-LEASING društvo s ograničenom odgovornošću za leasing,Hrvatske vode, pravna osoba za upravljanje vodama, Vodnogospodarski odjel za Dunav i Donju Dravu,Financijska agencija,HEP - Opskrba d.o.o. za opskrbu potrošača električnom, toplinskom energijom i plinom,SEBTOM GRUPA društvo s ograničenom odgovornošću za trgovinu i usluge,TRGOVINSKI OBRT SEBASTIJAN, vl. Sebastijan Čibarić,BRAĆA BERIŠIĆ COMMERCE d.o.o. za trgovinu, uvoz-izvoz, usluge,Hrvatska radiotelevizija,Hrvatski Telekom d.d.,HRVATSKI ZAVOD ZA MIROVINSKO OSIGURANJE,PRVO PLINARSKO DRUŠTVO d.o.o. za distribuciju plina,GRAD SLAVONSKI BROD,Komunalno društvo VODOVOD I KANALIZACIJA društvo s ograničenom odgovornošću za vodoopskrbu i odvodnju,Ljubica Matković,Marijana Lacković,Marijana Ćatipović,Ana Briški,Vesna Bešker,VULKANIZERSKO TRGOVAČKI OBRT KATIĆ, vl. Željko Katić,Božana Crnjak,Irena Ugrin,Sanja Bartulin,Marina Raič,Snježana Simonović,Ivica Divić,Josipa Divić,Brankica Tomić,Aleksandra Lazinica,Karmen Branković,Mate Madunić,Tihana Madunić,Andrijana Herceg,Anka Marunica,Ivana Cota,Dijana Efendić,Mirjana Pranjić,Tijana Alimehaj,Sanela Komšić-perić,Gordana Grabar,Dijana Cerovski,Slađana Jurić,Dragica Rast,Inga Župić,Amneris Dekleva,Anabel Fišer,Snježana Krsnik,Ankica Bitunjac,Željka Durdov,Jadranka Jurišić,Sandra Mokricki,Nikolina Poša,Zvjezdana Previšić,Radmila Horki,Snježana Dokša,Vedrana Doždor,Miro Radman-livaja,Ivanka Radman-livaja,Antonija Ivišić,Dragica Sladoja,Gordana Bošnjak,Nada Serdar,Ivanka Špoljar,Aleksandra Jovanović,Magdalena Tolić,Tanja Krković,Ivanka Prančević,Slavica Fućak,Tina Rebić,Ivanka Stilinović,Josipa Rukavina,Svjetlana Radovniković,Nataša Narančić Pulja,Vesna Marjanović,ANTUN GLASNOVIĆ, vl.t.o. MODNI NAKIT,RH, Ministarstvo financija,NASTAVNI ZAVOD ZA JAVNO ZDRAVSTVO SPLITSKO-DALMATINSKE ŽUPANIJE,TRADEXCO d.o.o. za proizvodnju i trgovinu u stečaju,SOCIETE GENERALE-SPLITSKA BANKA dioničko društvo,ARENA NOVA društvo s ograničenom odgovornošću za trgovinu,Natalija Ceković,GRAD VARAŽDIN</izvorni_sadrzaj>
    <derivirana_varijabla naziv="DomainObject.Predmet.StrankaNazivFormated_1">FINA ZAGREB,GRAD RIJEKA,Marija Mažar,Miro Erceg,Hrvatske vode, pravna osoba za upravljanje vodama,Milena Dedijer,Mira Čiča,Branka Vilenica,Gordana Salak,GRAD SINJ,GRAD VUKOVAR,SLAVČA, društvo s ograničenom odgovornošću za komunalne djelatnosti Nova Gradiška,AMBRO PROMET d.o.o. za unutarnju i vanjsku trgovinu,HEP-Operator distribucijskog sustava d.o.o. za distribuciju i opskrbu električne energije,GRAD SPLIT,Hrvatske vode, pravna osoba za upravljanje vodama,FOND ZA ZAŠTITU OKOLIŠA I ENERGETSKU UČINKOVITOST,GRAD ZADAR,GRAD KUTINA,Hrvatske vode, pravna osoba za upravljanje vodama, Vodnogospodarski odjel za slivove sjevernog Jadrana,Hrvatske vode, pravna osoba za upravljanje vodama, Vodnogospodarski odjel za slivove Južnog jadrana,HEP-Operator distribucijskog sustava d.o.o. za distribuciju i opskrbu električne energije, Elektroprimorje Rijeka,HEP-Operator distribucijskog sustava d.o.o. za distribuciju i opskrbu električne energije, Elektra Koprivnica,Hrvatske šume d.o.o.,PULA HERCULANEA d. o. o. za obavljanje komunalnih djelatnosti,UNIQA osiguranje d.d.,HEP-Operator distribucijskog sustava d.o.o. za distribuciju i opskrbu električne energije, Elektra Slavonski Brod,Nastavni zavod za javno zdravstvo Brodsko-posavske županije,DARKOM društvo s ograničenom odgovornošću za komunalnu djelatnost,VODOVOD I KANALIZACIJA, društvo s ograničenom odgovornošću za vodoopskrbu, odvodnju i pročišćavanje otpadnih voda,KOPRIVNIČKE VODE društvo s ograničenom odgovornošću za obavljanje vodnih usluga javne vodoopskrbe i javne odvodnje,Gradsko komunalno poduzeće KOMUNALAC društvo s ograničenom odgovornošću,CRODUX DERIVATI DVA društvo s ograničenom odgovornošću  za trgovinu naftnim derivatima i plinovima,GRAD NOVA GRADIŠKA,IMPULS-LEASING društvo s ograničenom odgovornošću za leasing,Hrvatske vode, pravna osoba za upravljanje vodama, Vodnogospodarski odjel za Dunav i Donju Dravu,Financijska agencija,HEP - Opskrba d.o.o. za opskrbu potrošača električnom, toplinskom energijom i plinom,SEBTOM GRUPA društvo s ograničenom odgovornošću za trgovinu i usluge,TRGOVINSKI OBRT SEBASTIJAN, vl. Sebastijan Čibarić,BRAĆA BERIŠIĆ COMMERCE d.o.o. za trgovinu, uvoz-izvoz, usluge,Hrvatska radiotelevizija,Hrvatski Telekom d.d.,HRVATSKI ZAVOD ZA MIROVINSKO OSIGURANJE,PRVO PLINARSKO DRUŠTVO d.o.o. za distribuciju plina,GRAD SLAVONSKI BROD,Komunalno društvo VODOVOD I KANALIZACIJA društvo s ograničenom odgovornošću za vodoopskrbu i odvodnju,Ljubica Matković,Marijana Lacković,Marijana Ćatipović,Ana Briški,Vesna Bešker,VULKANIZERSKO TRGOVAČKI OBRT KATIĆ, vl. Željko Katić,Božana Crnjak,Irena Ugrin,Sanja Bartulin,Marina Raič,Snježana Simonović,Ivica Divić,Josipa Divić,Brankica Tomić,Aleksandra Lazinica,Karmen Branković,Mate Madunić,Tihana Madunić,Andrijana Herceg,Anka Marunica,Ivana Cota,Dijana Efendić,Mirjana Pranjić,Tijana Alimehaj,Sanela Komšić-perić,Gordana Grabar,Dijana Cerovski,Slađana Jurić,Dragica Rast,Inga Župić,Amneris Dekleva,Anabel Fišer,Snježana Krsnik,Ankica Bitunjac,Željka Durdov,Jadranka Jurišić,Sandra Mokricki,Nikolina Poša,Zvjezdana Previšić,Radmila Horki,Snježana Dokša,Vedrana Doždor,Miro Radman-livaja,Ivanka Radman-livaja,Antonija Ivišić,Dragica Sladoja,Gordana Bošnjak,Nada Serdar,Ivanka Špoljar,Aleksandra Jovanović,Magdalena Tolić,Tanja Krković,Ivanka Prančević,Slavica Fućak,Tina Rebić,Ivanka Stilinović,Josipa Rukavina,Svjetlana Radovniković,Nataša Narančić Pulja,Vesna Marjanović,ANTUN GLASNOVIĆ, vl.t.o. MODNI NAKIT,RH, Ministarstvo financija,NASTAVNI ZAVOD ZA JAVNO ZDRAVSTVO SPLITSKO-DALMATINSKE ŽUPANIJE,TRADEXCO d.o.o. za proizvodnju i trgovinu u stečaju,SOCIETE GENERALE-SPLITSKA BANKA dioničko društvo,ARENA NOVA društvo s ograničenom odgovornošću za trgovinu,Natalija Ceković,GRAD VARAŽDIN</derivirana_varijabla>
  </DomainObject.Predmet.StrankaNazivFormated>
  <DomainObject.Predmet.StrankaNazivFormatedOIB>
    <izvorni_sadrzaj>FINA ZAGREB, OIB 85821130368,GRAD RIJEKA, OIB 54382731928,Marija Mažar, OIB 37191021033,Miro Erceg, OIB 98218187229,Hrvatske vode, pravna osoba za upravljanje vodama, OIB 28921383001,Milena Dedijer, OIB 06624886344,Mira Čiča, OIB 62079191401,Branka Vilenica, OIB 32335604244,Gordana Salak, OIB 96542945244,GRAD SINJ, OIB 03210055420,GRAD VUKOVAR, OIB 50041264710,SLAVČA, društvo s ograničenom odgovornošću za komunalne djelatnosti Nova Gradiška, OIB 88106895548,AMBRO PROMET d.o.o. za unutarnju i vanjsku trgovinu, OIB 92896896216,HEP-Operator distribucijskog sustava d.o.o. za distribuciju i opskrbu električne energije, OIB 46830600751,GRAD SPLIT, OIB 78755598868,Hrvatske vode, pravna osoba za upravljanje vodama, OIB 28921383001,FOND ZA ZAŠTITU OKOLIŠA I ENERGETSKU UČINKOVITOST, OIB 85828625994,GRAD ZADAR, OIB 09933651854,GRAD KUTINA, OIB 41888874500,Hrvatske vode, pravna osoba za upravljanje vodama, Vodnogospodarski odjel za slivove sjevernog Jadrana, OIB 28921383001,Hrvatske vode, pravna osoba za upravljanje vodama, Vodnogospodarski odjel za slivove Južnog jadrana, OIB 28921383001,HEP-Operator distribucijskog sustava d.o.o. za distribuciju i opskrbu električne energije, Elektroprimorje Rijeka, OIB 46830600751,HEP-Operator distribucijskog sustava d.o.o. za distribuciju i opskrbu električne energije, Elektra Koprivnica, OIB 46830600751,Hrvatske šume d.o.o., OIB 69693144506,PULA HERCULANEA d. o. o. za obavljanje komunalnih djelatnosti, OIB 11294943436,UNIQA osiguranje d.d., OIB 75665455333,HEP-Operator distribucijskog sustava d.o.o. za distribuciju i opskrbu električne energije, Elektra Slavonski Brod, OIB 46830600751,Nastavni zavod za javno zdravstvo Brodsko-posavske županije, OIB 14861822643,DARKOM društvo s ograničenom odgovornošću za komunalnu djelatnost, OIB 51300447787,VODOVOD I KANALIZACIJA, društvo s ograničenom odgovornošću za vodoopskrbu, odvodnju i pročišćavanje otpadnih voda, OIB 56826138353,KOPRIVNIČKE VODE društvo s ograničenom odgovornošću za obavljanje vodnih usluga javne vodoopskrbe i javne odvodnje, OIB 20998990299,Gradsko komunalno poduzeće KOMUNALAC društvo s ograničenom odgovornošću, OIB 41412434130,CRODUX DERIVATI DVA društvo s ograničenom odgovornošću  za trgovinu naftnim derivatima i plinovima, OIB 00865396224,GRAD NOVA GRADIŠKA, OIB 08658615403,IMPULS-LEASING društvo s ograničenom odgovornošću za leasing, OIB 65918029671,Hrvatske vode, pravna osoba za upravljanje vodama, Vodnogospodarski odjel za Dunav i Donju Dravu, OIB 28921383001,Financijska agencija, OIB 85821130368,HEP - Opskrba d.o.o. za opskrbu potrošača električnom, toplinskom energijom i plinom, OIB 63073332379,SEBTOM GRUPA društvo s ograničenom odgovornošću za trgovinu i usluge, OIB 26483921030,TRGOVINSKI OBRT SEBASTIJAN, vl. Sebastijan Čibarić, OIB 07007804974,BRAĆA BERIŠIĆ COMMERCE d.o.o. za trgovinu, uvoz-izvoz, usluge, OIB 21745061918,Hrvatska radiotelevizija, OIB 68419124305,Hrvatski Telekom d.d., OIB 81793146560,HRVATSKI ZAVOD ZA MIROVINSKO OSIGURANJE, OIB 84397956623,PRVO PLINARSKO DRUŠTVO d.o.o. za distribuciju plina, OIB 58292277611,GRAD SLAVONSKI BROD, OIB 58007872049,Komunalno društvo VODOVOD I KANALIZACIJA društvo s ograničenom odgovornošću za vodoopskrbu i odvodnju, OIB 80805858278,Ljubica Matković, OIB 37277926663,Marijana Lacković, OIB 16227644154,Marijana Ćatipović, OIB 54248450294,Ana Briški, OIB 21803904791,Vesna Bešker, OIB 82922095462,VULKANIZERSKO TRGOVAČKI OBRT KATIĆ, vl. Željko Katić, OIB 64141164422,Božana Crnjak, OIB 48087020457,Irena Ugrin, OIB 27769699125,Sanja Bartulin, OIB 88243809334,Marina Raič, OIB 59730671645,Snježana Simonović, OIB 23041839346,Ivica Divić, OIB 70150749143,Josipa Divić, OIB 17891114875,Brankica Tomić, OIB 38019689181,Aleksandra Lazinica, OIB 68252672556,Karmen Branković, OIB 86928962532,Mate Madunić, OIB 21998135952,Tihana Madunić, OIB 59744252384,Andrijana Herceg, OIB 19153656171,Anka Marunica, OIB 08790272825,Ivana Cota, OIB 71529293947,Dijana Efendić, OIB 49889958487,Mirjana Pranjić, OIB 86700171830,Tijana Alimehaj, OIB 98399127311,Sanela Komšić-perić, OIB 86946879066,Gordana Grabar, OIB 56141812243,Dijana Cerovski, OIB 35906140697,Slađana Jurić, OIB 87762683201,Dragica Rast, OIB 42000268240,Inga Župić, OIB 17025741093,Amneris Dekleva, OIB 16413924700,Anabel Fišer, OIB 74889428287,Snježana Krsnik, OIB 10585412030,Ankica Bitunjac, OIB 15723582227,Željka Durdov, OIB 38854652316,Jadranka Jurišić, OIB 03426646650,Sandra Mokricki, OIB 98047362537,Nikolina Poša, OIB 45406281903,Zvjezdana Previšić, OIB 13198736591,Radmila Horki, OIB 63919524067,Snježana Dokša, OIB 06311685793,Vedrana Doždor, OIB 85374952571,Miro Radman-livaja, OIB 21395444043,Ivanka Radman-livaja, OIB 58739884883,Antonija Ivišić, OIB 78630577944,Dragica Sladoja, OIB 99929767324,Gordana Bošnjak, OIB 48290450645,Nada Serdar, OIB 27777957564,Ivanka Špoljar, OIB 06444026856,Aleksandra Jovanović, OIB 92410251791,Magdalena Tolić, OIB 48826440904,Tanja Krković, OIB 59699575840,Ivanka Prančević, OIB 28119789499,Slavica Fućak, OIB 10646589503,Tina Rebić, OIB 64719117559,Ivanka Stilinović, OIB 51701890216,Josipa Rukavina, OIB 14200067970,Svjetlana Radovniković, OIB 43389771794,Nataša Narančić Pulja, OIB 82707478065,Vesna Marjanović, OIB 65412255197,ANTUN GLASNOVIĆ, vl.t.o. MODNI NAKIT, OIB 85184900019,RH, Ministarstvo financija, OIB 18683136487,NASTAVNI ZAVOD ZA JAVNO ZDRAVSTVO SPLITSKO-DALMATINSKE ŽUPANIJE, OIB 54948902275,TRADEXCO d.o.o. za proizvodnju i trgovinu u stečaju, OIB 07595006988,SOCIETE GENERALE-SPLITSKA BANKA dioničko društvo, OIB 69326397242,ARENA NOVA društvo s ograničenom odgovornošću za trgovinu, OIB 73063600438,Natalija Ceković, OIB 73370524050,GRAD VARAŽDIN, OIB 13269011531</izvorni_sadrzaj>
    <derivirana_varijabla naziv="DomainObject.Predmet.StrankaNazivFormatedOIB_1">FINA ZAGREB, OIB 85821130368,GRAD RIJEKA, OIB 54382731928,Marija Mažar, OIB 37191021033,Miro Erceg, OIB 98218187229,Hrvatske vode, pravna osoba za upravljanje vodama, OIB 28921383001,Milena Dedijer, OIB 06624886344,Mira Čiča, OIB 62079191401,Branka Vilenica, OIB 32335604244,Gordana Salak, OIB 96542945244,GRAD SINJ, OIB 03210055420,GRAD VUKOVAR, OIB 50041264710,SLAVČA, društvo s ograničenom odgovornošću za komunalne djelatnosti Nova Gradiška, OIB 88106895548,AMBRO PROMET d.o.o. za unutarnju i vanjsku trgovinu, OIB 92896896216,HEP-Operator distribucijskog sustava d.o.o. za distribuciju i opskrbu električne energije, OIB 46830600751,GRAD SPLIT, OIB 78755598868,Hrvatske vode, pravna osoba za upravljanje vodama, OIB 28921383001,FOND ZA ZAŠTITU OKOLIŠA I ENERGETSKU UČINKOVITOST, OIB 85828625994,GRAD ZADAR, OIB 09933651854,GRAD KUTINA, OIB 41888874500,Hrvatske vode, pravna osoba za upravljanje vodama, Vodnogospodarski odjel za slivove sjevernog Jadrana, OIB 28921383001,Hrvatske vode, pravna osoba za upravljanje vodama, Vodnogospodarski odjel za slivove Južnog jadrana, OIB 28921383001,HEP-Operator distribucijskog sustava d.o.o. za distribuciju i opskrbu električne energije, Elektroprimorje Rijeka, OIB 46830600751,HEP-Operator distribucijskog sustava d.o.o. za distribuciju i opskrbu električne energije, Elektra Koprivnica, OIB 46830600751,Hrvatske šume d.o.o., OIB 69693144506,PULA HERCULANEA d. o. o. za obavljanje komunalnih djelatnosti, OIB 11294943436,UNIQA osiguranje d.d., OIB 75665455333,HEP-Operator distribucijskog sustava d.o.o. za distribuciju i opskrbu električne energije, Elektra Slavonski Brod, OIB 46830600751,Nastavni zavod za javno zdravstvo Brodsko-posavske županije, OIB 14861822643,DARKOM društvo s ograničenom odgovornošću za komunalnu djelatnost, OIB 51300447787,VODOVOD I KANALIZACIJA, društvo s ograničenom odgovornošću za vodoopskrbu, odvodnju i pročišćavanje otpadnih voda, OIB 56826138353,KOPRIVNIČKE VODE društvo s ograničenom odgovornošću za obavljanje vodnih usluga javne vodoopskrbe i javne odvodnje, OIB 20998990299,Gradsko komunalno poduzeće KOMUNALAC društvo s ograničenom odgovornošću, OIB 41412434130,CRODUX DERIVATI DVA društvo s ograničenom odgovornošću  za trgovinu naftnim derivatima i plinovima, OIB 00865396224,GRAD NOVA GRADIŠKA, OIB 08658615403,IMPULS-LEASING društvo s ograničenom odgovornošću za leasing, OIB 65918029671,Hrvatske vode, pravna osoba za upravljanje vodama, Vodnogospodarski odjel za Dunav i Donju Dravu, OIB 28921383001,Financijska agencija, OIB 85821130368,HEP - Opskrba d.o.o. za opskrbu potrošača električnom, toplinskom energijom i plinom, OIB 63073332379,SEBTOM GRUPA društvo s ograničenom odgovornošću za trgovinu i usluge, OIB 26483921030,TRGOVINSKI OBRT SEBASTIJAN, vl. Sebastijan Čibarić, OIB 07007804974,BRAĆA BERIŠIĆ COMMERCE d.o.o. za trgovinu, uvoz-izvoz, usluge, OIB 21745061918,Hrvatska radiotelevizija, OIB 68419124305,Hrvatski Telekom d.d., OIB 81793146560,HRVATSKI ZAVOD ZA MIROVINSKO OSIGURANJE, OIB 84397956623,PRVO PLINARSKO DRUŠTVO d.o.o. za distribuciju plina, OIB 58292277611,GRAD SLAVONSKI BROD, OIB 58007872049,Komunalno društvo VODOVOD I KANALIZACIJA društvo s ograničenom odgovornošću za vodoopskrbu i odvodnju, OIB 80805858278,Ljubica Matković, OIB 37277926663,Marijana Lacković, OIB 16227644154,Marijana Ćatipović, OIB 54248450294,Ana Briški, OIB 21803904791,Vesna Bešker, OIB 82922095462,VULKANIZERSKO TRGOVAČKI OBRT KATIĆ, vl. Željko Katić, OIB 64141164422,Božana Crnjak, OIB 48087020457,Irena Ugrin, OIB 27769699125,Sanja Bartulin, OIB 88243809334,Marina Raič, OIB 59730671645,Snježana Simonović, OIB 23041839346,Ivica Divić, OIB 70150749143,Josipa Divić, OIB 17891114875,Brankica Tomić, OIB 38019689181,Aleksandra Lazinica, OIB 68252672556,Karmen Branković, OIB 86928962532,Mate Madunić, OIB 21998135952,Tihana Madunić, OIB 59744252384,Andrijana Herceg, OIB 19153656171,Anka Marunica, OIB 08790272825,Ivana Cota, OIB 71529293947,Dijana Efendić, OIB 49889958487,Mirjana Pranjić, OIB 86700171830,Tijana Alimehaj, OIB 98399127311,Sanela Komšić-perić, OIB 86946879066,Gordana Grabar, OIB 56141812243,Dijana Cerovski, OIB 35906140697,Slađana Jurić, OIB 87762683201,Dragica Rast, OIB 42000268240,Inga Župić, OIB 17025741093,Amneris Dekleva, OIB 16413924700,Anabel Fišer, OIB 74889428287,Snježana Krsnik, OIB 10585412030,Ankica Bitunjac, OIB 15723582227,Željka Durdov, OIB 38854652316,Jadranka Jurišić, OIB 03426646650,Sandra Mokricki, OIB 98047362537,Nikolina Poša, OIB 45406281903,Zvjezdana Previšić, OIB 13198736591,Radmila Horki, OIB 63919524067,Snježana Dokša, OIB 06311685793,Vedrana Doždor, OIB 85374952571,Miro Radman-livaja, OIB 21395444043,Ivanka Radman-livaja, OIB 58739884883,Antonija Ivišić, OIB 78630577944,Dragica Sladoja, OIB 99929767324,Gordana Bošnjak, OIB 48290450645,Nada Serdar, OIB 27777957564,Ivanka Špoljar, OIB 06444026856,Aleksandra Jovanović, OIB 92410251791,Magdalena Tolić, OIB 48826440904,Tanja Krković, OIB 59699575840,Ivanka Prančević, OIB 28119789499,Slavica Fućak, OIB 10646589503,Tina Rebić, OIB 64719117559,Ivanka Stilinović, OIB 51701890216,Josipa Rukavina, OIB 14200067970,Svjetlana Radovniković, OIB 43389771794,Nataša Narančić Pulja, OIB 82707478065,Vesna Marjanović, OIB 65412255197,ANTUN GLASNOVIĆ, vl.t.o. MODNI NAKIT, OIB 85184900019,RH, Ministarstvo financija, OIB 18683136487,NASTAVNI ZAVOD ZA JAVNO ZDRAVSTVO SPLITSKO-DALMATINSKE ŽUPANIJE, OIB 54948902275,TRADEXCO d.o.o. za proizvodnju i trgovinu u stečaju, OIB 07595006988,SOCIETE GENERALE-SPLITSKA BANKA dioničko društvo, OIB 69326397242,ARENA NOVA društvo s ograničenom odgovornošću za trgovinu, OIB 73063600438,Natalija Ceković, OIB 73370524050,GRAD VARAŽDIN, OIB 13269011531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18537726.67</izvorni_sadrzaj>
    <derivirana_varijabla naziv="DomainObject.Predmet.TrenutnaVrijednost_1">18537726.67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ZAGREB</item>
      <item>GRAD RIJEKA zastupanog po punomoćniku ZUO V.KNEŽEVIĆ, E.BRADAMANTE, M.HINIĆ, I.RADIĆ, B. PAVKOVIĆ, S.PERHAT i N. KNEŽEVIĆ</item>
      <item>Marija Mažar</item>
      <item>Miro Erceg zastupanog po punomoćniku Bore Erceg</item>
      <item>Hrvatske vode, pravna osoba za upravljanje vodama</item>
      <item>Milena Dedijer zastupanog po punomoćniku Biserka Treneski; Ante Kukoč</item>
      <item>Mira Čiča zastupanog po punomoćniku Biserka Treneski; Ante Kukoč</item>
      <item>Branka Vilenica zastupanog po punomoćniku Biserka Treneski; Ante Kukoč</item>
      <item>Gordana Salak zastupanog po punomoćniku Biserka Treneski; Ante Kukoč</item>
      <item>GRAD SINJ</item>
      <item>GRAD VUKOVAR</item>
      <item>SLAVČA, društvo s ograničenom odgovornošću za komunalne djelatnosti Nova Gradiška</item>
      <item>AMBRO PROMET d.o.o. za unutarnju i vanjsku trgovinu zastupanog po punomoćniku 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 zastupanog po punomoćniku Zoran Tomić</item>
      <item>PULA HERCULANEA d. o. o. za obavljanje komunalnih djelatnosti</item>
      <item>UNIQA osiguranje d.d. zastupanog po punomoćniku Ivo Staničić</item>
      <item>HEP-Operator distribucijskog sustava d.o.o. za distribuciju i opskrbu električne energije, Elektra Slavonski Brod</item>
      <item>Nastavni zavod za javno zdravstvo Brodsko-posavske županije</item>
      <item>DARKOM društvo s ograničenom odgovornošću za komunalnu djelatnost zastupanog po punomoćniku 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 zastupanog po punomoćniku Helena Mihaljević</item>
      <item>GRAD NOVA GRADIŠKA</item>
      <item>IMPULS-LEASING društvo s ograničenom odgovornošću za leasing zastupanog po punomoćniku 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 zastupanog po punomoćniku Leopold Aljinović</item>
      <item>Hrvatska radiotelevizija zastupanog po punomoćniku Maja Cenić</item>
      <item>Hrvatski Telekom d.d.</item>
      <item>HRVATSKI ZAVOD ZA MIROVINSKO OSIGURANJE</item>
      <item>PRVO PLINARSKO DRUŠTVO d.o.o. za distribuciju plina zastupanog po punomoćniku 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 zastupanog po punomoćniku Ante Kukoč</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 zastupanog po punomoćniku Ante Kukoč</item>
      <item>Sanela Komšić-perić</item>
      <item>Gordana Grabar</item>
      <item>Dijana Cerovski</item>
      <item>Slađana Jurić</item>
      <item>Dragica Rast</item>
      <item>Inga Župić</item>
      <item>Amneris Dekleva zastupanog po punomoćniku Ante Kukoč</item>
      <item>Anabel Fišer</item>
      <item>Snježana Krsnik</item>
      <item>Ankica Bitunjac zastupanog po punomoćniku Ante Kukoč</item>
      <item>Željka Durdov zastupanog po punomoćniku Ante Kukoč</item>
      <item>Jadranka Jurišić zastupanog po punomoćniku Ante Kukoč</item>
      <item>Sandra Mokricki zastupanog po punomoćniku Ante Kukoč</item>
      <item>Nikolina Poša zastupanog po punomoćniku Ante Kukoč</item>
      <item>Zvjezdana Previšić</item>
      <item>Radmila Horki zastupanog po punomoćniku Ante Kukoč</item>
      <item>Snježana Dokša</item>
      <item>Vedrana Doždor zastupanog po punomoćniku Ante Kukoč</item>
      <item>Miro Radman-livaja zastupanog po punomoćniku Ante Kukoč</item>
      <item>Ivanka Radman-livaja zastupanog po punomoćniku Ante Kukoč</item>
      <item>Antonija Ivišić</item>
      <item>Dragica Sladoja</item>
      <item>Gordana Bošnjak</item>
      <item>Nada Serdar</item>
      <item>Ivanka Špoljar</item>
      <item>Aleksandra Jovanović zastupanog po punomoćniku Ante Kukoč</item>
      <item>Magdalena Tolić</item>
      <item>Tanja Krković</item>
      <item>Ivanka Prančević zastupanog po punomoćniku Ante Kukoč</item>
      <item>Slavica Fućak</item>
      <item>Tina Rebić</item>
      <item>Ivanka Stilinović zastupanog po punomoćniku Ante Kukoč</item>
      <item>Josipa Rukavina zastupanog po punomoćniku Ante Kukoč</item>
      <item>Svjetlana Radovniković zastupanog po punomoćniku Ante Kukoč</item>
      <item>Nataša Narančić Pulja</item>
      <item>Vesna Marjanović</item>
      <item>ANTUN GLASNOVIĆ, vl.t.o. MODNI NAKIT zastupanog po punomoćniku Maja Cenić</item>
      <item>RH, Ministarstvo financija zastupanog po punomoćniku ŽUPANIJSKO DRŽAVNO ODVJETNIŠTVO U SPLITU</item>
      <item>NASTAVNI ZAVOD ZA JAVNO ZDRAVSTVO SPLITSKO-DALMATINSKE ŽUPANIJE</item>
      <item>TRADEXCO d.o.o. za proizvodnju i trgovinu u stečaju zastupanog po punomoćniku OD JELIĆ, VUKOVIĆ &amp; HANDŽISKI</item>
      <item>SOCIETE GENERALE-SPLITSKA BANKA dioničko društvo</item>
      <item>ARENA NOVA društvo s ograničenom odgovornošću za trgovinu zastupanog po punomoćniku Odvjetničko društvo ETEROVIĆ i ŠARAC</item>
      <item>Natalija Ceković zastupanog po punomoćniku Dinko Ocvarek</item>
      <item>GRAD VARAŽDIN</item>
    </izvorni_sadrzaj>
    <derivirana_varijabla naziv="DomainObject.Predmet.StrankaListFormated_1">
      <item>FINA ZAGREB</item>
      <item>GRAD RIJEKA zastupanog po punomoćniku ZUO V.KNEŽEVIĆ, E.BRADAMANTE, M.HINIĆ, I.RADIĆ, B. PAVKOVIĆ, S.PERHAT i N. KNEŽEVIĆ</item>
      <item>Marija Mažar</item>
      <item>Miro Erceg zastupanog po punomoćniku Bore Erceg</item>
      <item>Hrvatske vode, pravna osoba za upravljanje vodama</item>
      <item>Milena Dedijer zastupanog po punomoćniku Biserka Treneski; Ante Kukoč</item>
      <item>Mira Čiča zastupanog po punomoćniku Biserka Treneski; Ante Kukoč</item>
      <item>Branka Vilenica zastupanog po punomoćniku Biserka Treneski; Ante Kukoč</item>
      <item>Gordana Salak zastupanog po punomoćniku Biserka Treneski; Ante Kukoč</item>
      <item>GRAD SINJ</item>
      <item>GRAD VUKOVAR</item>
      <item>SLAVČA, društvo s ograničenom odgovornošću za komunalne djelatnosti Nova Gradiška</item>
      <item>AMBRO PROMET d.o.o. za unutarnju i vanjsku trgovinu zastupanog po punomoćniku 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 zastupanog po punomoćniku Zoran Tomić</item>
      <item>PULA HERCULANEA d. o. o. za obavljanje komunalnih djelatnosti</item>
      <item>UNIQA osiguranje d.d. zastupanog po punomoćniku Ivo Staničić</item>
      <item>HEP-Operator distribucijskog sustava d.o.o. za distribuciju i opskrbu električne energije, Elektra Slavonski Brod</item>
      <item>Nastavni zavod za javno zdravstvo Brodsko-posavske županije</item>
      <item>DARKOM društvo s ograničenom odgovornošću za komunalnu djelatnost zastupanog po punomoćniku 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 zastupanog po punomoćniku Helena Mihaljević</item>
      <item>GRAD NOVA GRADIŠKA</item>
      <item>IMPULS-LEASING društvo s ograničenom odgovornošću za leasing zastupanog po punomoćniku 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 zastupanog po punomoćniku Leopold Aljinović</item>
      <item>Hrvatska radiotelevizija zastupanog po punomoćniku Maja Cenić</item>
      <item>Hrvatski Telekom d.d.</item>
      <item>HRVATSKI ZAVOD ZA MIROVINSKO OSIGURANJE</item>
      <item>PRVO PLINARSKO DRUŠTVO d.o.o. za distribuciju plina zastupanog po punomoćniku 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 zastupanog po punomoćniku Ante Kukoč</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 zastupanog po punomoćniku Ante Kukoč</item>
      <item>Sanela Komšić-perić</item>
      <item>Gordana Grabar</item>
      <item>Dijana Cerovski</item>
      <item>Slađana Jurić</item>
      <item>Dragica Rast</item>
      <item>Inga Župić</item>
      <item>Amneris Dekleva zastupanog po punomoćniku Ante Kukoč</item>
      <item>Anabel Fišer</item>
      <item>Snježana Krsnik</item>
      <item>Ankica Bitunjac zastupanog po punomoćniku Ante Kukoč</item>
      <item>Željka Durdov zastupanog po punomoćniku Ante Kukoč</item>
      <item>Jadranka Jurišić zastupanog po punomoćniku Ante Kukoč</item>
      <item>Sandra Mokricki zastupanog po punomoćniku Ante Kukoč</item>
      <item>Nikolina Poša zastupanog po punomoćniku Ante Kukoč</item>
      <item>Zvjezdana Previšić</item>
      <item>Radmila Horki zastupanog po punomoćniku Ante Kukoč</item>
      <item>Snježana Dokša</item>
      <item>Vedrana Doždor zastupanog po punomoćniku Ante Kukoč</item>
      <item>Miro Radman-livaja zastupanog po punomoćniku Ante Kukoč</item>
      <item>Ivanka Radman-livaja zastupanog po punomoćniku Ante Kukoč</item>
      <item>Antonija Ivišić</item>
      <item>Dragica Sladoja</item>
      <item>Gordana Bošnjak</item>
      <item>Nada Serdar</item>
      <item>Ivanka Špoljar</item>
      <item>Aleksandra Jovanović zastupanog po punomoćniku Ante Kukoč</item>
      <item>Magdalena Tolić</item>
      <item>Tanja Krković</item>
      <item>Ivanka Prančević zastupanog po punomoćniku Ante Kukoč</item>
      <item>Slavica Fućak</item>
      <item>Tina Rebić</item>
      <item>Ivanka Stilinović zastupanog po punomoćniku Ante Kukoč</item>
      <item>Josipa Rukavina zastupanog po punomoćniku Ante Kukoč</item>
      <item>Svjetlana Radovniković zastupanog po punomoćniku Ante Kukoč</item>
      <item>Nataša Narančić Pulja</item>
      <item>Vesna Marjanović</item>
      <item>ANTUN GLASNOVIĆ, vl.t.o. MODNI NAKIT zastupanog po punomoćniku Maja Cenić</item>
      <item>RH, Ministarstvo financija zastupanog po punomoćniku ŽUPANIJSKO DRŽAVNO ODVJETNIŠTVO U SPLITU</item>
      <item>NASTAVNI ZAVOD ZA JAVNO ZDRAVSTVO SPLITSKO-DALMATINSKE ŽUPANIJE</item>
      <item>TRADEXCO d.o.o. za proizvodnju i trgovinu u stečaju zastupanog po punomoćniku OD JELIĆ, VUKOVIĆ &amp; HANDŽISKI</item>
      <item>SOCIETE GENERALE-SPLITSKA BANKA dioničko društvo</item>
      <item>ARENA NOVA društvo s ograničenom odgovornošću za trgovinu zastupanog po punomoćniku Odvjetničko društvo ETEROVIĆ i ŠARAC</item>
      <item>Natalija Ceković zastupanog po punomoćniku Dinko Ocvarek</item>
      <item>GRAD VARAŽDIN</item>
    </derivirana_varijabla>
  </DomainObject.Predmet.StrankaListFormated>
  <DomainObject.Predmet.StrankaListFormatedOIB>
    <izvorni_sadrzaj>
      <item>FINA ZAGREB, OIB 85821130368</item>
      <item>GRAD RIJEKA, OIB 54382731928 zastupanog po punomoćniku ZUO V.KNEŽEVIĆ, E.BRADAMANTE, M.HINIĆ, I.RADIĆ, B. PAVKOVIĆ, S.PERHAT i N. KNEŽEVIĆ</item>
      <item>Marija Mažar, OIB 37191021033</item>
      <item>Miro Erceg, OIB 98218187229 zastupanog po punomoćniku Bore Erceg</item>
      <item>Hrvatske vode, pravna osoba za upravljanje vodama, OIB 28921383001</item>
      <item>Milena Dedijer, OIB 06624886344 zastupanog po punomoćniku Biserka Treneski; Ante Kukoč</item>
      <item>Mira Čiča, OIB 62079191401 zastupanog po punomoćniku Biserka Treneski; Ante Kukoč</item>
      <item>Branka Vilenica, OIB 32335604244 zastupanog po punomoćniku Biserka Treneski; Ante Kukoč</item>
      <item>Gordana Salak, OIB 96542945244 zastupanog po punomoćniku Biserka Treneski; Ante Kukoč</item>
      <item>GRAD SINJ, OIB 03210055420</item>
      <item>GRAD VUKOVAR, OIB 50041264710</item>
      <item>SLAVČA, društvo s ograničenom odgovornošću za komunalne djelatnosti Nova Gradiška, OIB 88106895548</item>
      <item>AMBRO PROMET d.o.o. za unutarnju i vanjsku trgovinu, OIB 92896896216 zastupanog po punomoćniku Paško Gucić</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 zastupanog po punomoćniku Zoran Tomić</item>
      <item>PULA HERCULANEA d. o. o. za obavljanje komunalnih djelatnosti, OIB 11294943436</item>
      <item>UNIQA osiguranje d.d., OIB 75665455333 zastupanog po punomoćniku Ivo Staničić</item>
      <item>HEP-Operator distribucijskog sustava d.o.o. za distribuciju i opskrbu električne energije, Elektra Slavonski Brod, OIB 46830600751</item>
      <item>Nastavni zavod za javno zdravstvo Brodsko-posavske županije, OIB 14861822643</item>
      <item>DARKOM društvo s ograničenom odgovornošću za komunalnu djelatnost, OIB 51300447787 zastupanog po punomoćniku Marina Lacković</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 zastupanog po punomoćniku Helena Mihaljević</item>
      <item>GRAD NOVA GRADIŠKA, OIB 08658615403</item>
      <item>IMPULS-LEASING društvo s ograničenom odgovornošću za leasing, OIB 65918029671 zastupanog po punomoćniku Odvjetničko društvo Borić &amp; partneri društvo s ograničenom odgovornošću</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 zastupanog po punomoćniku Leopold Aljinović</item>
      <item>Hrvatska radiotelevizija, OIB 68419124305 zastupanog po punomoćniku Maja Cenić</item>
      <item>Hrvatski Telekom d.d., OIB 81793146560</item>
      <item>HRVATSKI ZAVOD ZA MIROVINSKO OSIGURANJE, OIB 84397956623</item>
      <item>PRVO PLINARSKO DRUŠTVO d.o.o. za distribuciju plina, OIB 58292277611 zastupanog po punomoćniku Damir Zagoršćak</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 zastupanog po punomoćniku Ante Kukoč</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 zastupanog po punomoćniku Ante Kukoč</item>
      <item>Sanela Komšić-perić, OIB 86946879066</item>
      <item>Gordana Grabar, OIB 56141812243</item>
      <item>Dijana Cerovski, OIB 35906140697</item>
      <item>Slađana Jurić, OIB 87762683201</item>
      <item>Dragica Rast, OIB 42000268240</item>
      <item>Inga Župić, OIB 17025741093</item>
      <item>Amneris Dekleva, OIB 16413924700 zastupanog po punomoćniku Ante Kukoč</item>
      <item>Anabel Fišer, OIB 74889428287</item>
      <item>Snježana Krsnik, OIB 10585412030</item>
      <item>Ankica Bitunjac, OIB 15723582227 zastupanog po punomoćniku Ante Kukoč</item>
      <item>Željka Durdov, OIB 38854652316 zastupanog po punomoćniku Ante Kukoč</item>
      <item>Jadranka Jurišić, OIB 03426646650 zastupanog po punomoćniku Ante Kukoč</item>
      <item>Sandra Mokricki, OIB 98047362537 zastupanog po punomoćniku Ante Kukoč</item>
      <item>Nikolina Poša, OIB 45406281903 zastupanog po punomoćniku Ante Kukoč</item>
      <item>Zvjezdana Previšić, OIB 13198736591</item>
      <item>Radmila Horki, OIB 63919524067 zastupanog po punomoćniku Ante Kukoč</item>
      <item>Snježana Dokša, OIB 06311685793</item>
      <item>Vedrana Doždor, OIB 85374952571 zastupanog po punomoćniku Ante Kukoč</item>
      <item>Miro Radman-livaja, OIB 21395444043 zastupanog po punomoćniku Ante Kukoč</item>
      <item>Ivanka Radman-livaja, OIB 58739884883 zastupanog po punomoćniku Ante Kukoč</item>
      <item>Antonija Ivišić, OIB 78630577944</item>
      <item>Dragica Sladoja, OIB 99929767324</item>
      <item>Gordana Bošnjak, OIB 48290450645</item>
      <item>Nada Serdar, OIB 27777957564</item>
      <item>Ivanka Špoljar, OIB 06444026856</item>
      <item>Aleksandra Jovanović, OIB 92410251791 zastupanog po punomoćniku Ante Kukoč</item>
      <item>Magdalena Tolić, OIB 48826440904</item>
      <item>Tanja Krković, OIB 59699575840</item>
      <item>Ivanka Prančević, OIB 28119789499 zastupanog po punomoćniku Ante Kukoč</item>
      <item>Slavica Fućak, OIB 10646589503</item>
      <item>Tina Rebić, OIB 64719117559</item>
      <item>Ivanka Stilinović, OIB 51701890216 zastupanog po punomoćniku Ante Kukoč</item>
      <item>Josipa Rukavina, OIB 14200067970 zastupanog po punomoćniku Ante Kukoč</item>
      <item>Svjetlana Radovniković, OIB 43389771794 zastupanog po punomoćniku Ante Kukoč</item>
      <item>Nataša Narančić Pulja, OIB 82707478065</item>
      <item>Vesna Marjanović, OIB 65412255197</item>
      <item>ANTUN GLASNOVIĆ, vl.t.o. MODNI NAKIT, OIB 85184900019 zastupanog po punomoćniku Maja Cenić</item>
      <item>RH, Ministarstvo financija, OIB 18683136487 zastupanog po punomoćniku ŽUPANIJSKO DRŽAVNO ODVJETNIŠTVO U SPLITU</item>
      <item>NASTAVNI ZAVOD ZA JAVNO ZDRAVSTVO SPLITSKO-DALMATINSKE ŽUPANIJE, OIB 54948902275</item>
      <item>TRADEXCO d.o.o. za proizvodnju i trgovinu u stečaju, OIB 07595006988 zastupanog po punomoćniku OD JELIĆ, VUKOVIĆ &amp; HANDŽISKI</item>
      <item>SOCIETE GENERALE-SPLITSKA BANKA dioničko društvo, OIB 69326397242</item>
      <item>ARENA NOVA društvo s ograničenom odgovornošću za trgovinu, OIB 73063600438 zastupanog po punomoćniku Odvjetničko društvo ETEROVIĆ i ŠARAC</item>
      <item>Natalija Ceković, OIB 73370524050 zastupanog po punomoćniku Dinko Ocvarek</item>
      <item>GRAD VARAŽDIN, OIB 13269011531</item>
    </izvorni_sadrzaj>
    <derivirana_varijabla naziv="DomainObject.Predmet.StrankaListFormatedOIB_1">
      <item>FINA ZAGREB, OIB 85821130368</item>
      <item>GRAD RIJEKA, OIB 54382731928 zastupanog po punomoćniku ZUO V.KNEŽEVIĆ, E.BRADAMANTE, M.HINIĆ, I.RADIĆ, B. PAVKOVIĆ, S.PERHAT i N. KNEŽEVIĆ</item>
      <item>Marija Mažar, OIB 37191021033</item>
      <item>Miro Erceg, OIB 98218187229 zastupanog po punomoćniku Bore Erceg</item>
      <item>Hrvatske vode, pravna osoba za upravljanje vodama, OIB 28921383001</item>
      <item>Milena Dedijer, OIB 06624886344 zastupanog po punomoćniku Biserka Treneski; Ante Kukoč</item>
      <item>Mira Čiča, OIB 62079191401 zastupanog po punomoćniku Biserka Treneski; Ante Kukoč</item>
      <item>Branka Vilenica, OIB 32335604244 zastupanog po punomoćniku Biserka Treneski; Ante Kukoč</item>
      <item>Gordana Salak, OIB 96542945244 zastupanog po punomoćniku Biserka Treneski; Ante Kukoč</item>
      <item>GRAD SINJ, OIB 03210055420</item>
      <item>GRAD VUKOVAR, OIB 50041264710</item>
      <item>SLAVČA, društvo s ograničenom odgovornošću za komunalne djelatnosti Nova Gradiška, OIB 88106895548</item>
      <item>AMBRO PROMET d.o.o. za unutarnju i vanjsku trgovinu, OIB 92896896216 zastupanog po punomoćniku Paško Gucić</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 zastupanog po punomoćniku Zoran Tomić</item>
      <item>PULA HERCULANEA d. o. o. za obavljanje komunalnih djelatnosti, OIB 11294943436</item>
      <item>UNIQA osiguranje d.d., OIB 75665455333 zastupanog po punomoćniku Ivo Staničić</item>
      <item>HEP-Operator distribucijskog sustava d.o.o. za distribuciju i opskrbu električne energije, Elektra Slavonski Brod, OIB 46830600751</item>
      <item>Nastavni zavod za javno zdravstvo Brodsko-posavske županije, OIB 14861822643</item>
      <item>DARKOM društvo s ograničenom odgovornošću za komunalnu djelatnost, OIB 51300447787 zastupanog po punomoćniku Marina Lacković</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 zastupanog po punomoćniku Helena Mihaljević</item>
      <item>GRAD NOVA GRADIŠKA, OIB 08658615403</item>
      <item>IMPULS-LEASING društvo s ograničenom odgovornošću za leasing, OIB 65918029671 zastupanog po punomoćniku Odvjetničko društvo Borić &amp; partneri društvo s ograničenom odgovornošću</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 zastupanog po punomoćniku Leopold Aljinović</item>
      <item>Hrvatska radiotelevizija, OIB 68419124305 zastupanog po punomoćniku Maja Cenić</item>
      <item>Hrvatski Telekom d.d., OIB 81793146560</item>
      <item>HRVATSKI ZAVOD ZA MIROVINSKO OSIGURANJE, OIB 84397956623</item>
      <item>PRVO PLINARSKO DRUŠTVO d.o.o. za distribuciju plina, OIB 58292277611 zastupanog po punomoćniku Damir Zagoršćak</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 zastupanog po punomoćniku Ante Kukoč</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 zastupanog po punomoćniku Ante Kukoč</item>
      <item>Sanela Komšić-perić, OIB 86946879066</item>
      <item>Gordana Grabar, OIB 56141812243</item>
      <item>Dijana Cerovski, OIB 35906140697</item>
      <item>Slađana Jurić, OIB 87762683201</item>
      <item>Dragica Rast, OIB 42000268240</item>
      <item>Inga Župić, OIB 17025741093</item>
      <item>Amneris Dekleva, OIB 16413924700 zastupanog po punomoćniku Ante Kukoč</item>
      <item>Anabel Fišer, OIB 74889428287</item>
      <item>Snježana Krsnik, OIB 10585412030</item>
      <item>Ankica Bitunjac, OIB 15723582227 zastupanog po punomoćniku Ante Kukoč</item>
      <item>Željka Durdov, OIB 38854652316 zastupanog po punomoćniku Ante Kukoč</item>
      <item>Jadranka Jurišić, OIB 03426646650 zastupanog po punomoćniku Ante Kukoč</item>
      <item>Sandra Mokricki, OIB 98047362537 zastupanog po punomoćniku Ante Kukoč</item>
      <item>Nikolina Poša, OIB 45406281903 zastupanog po punomoćniku Ante Kukoč</item>
      <item>Zvjezdana Previšić, OIB 13198736591</item>
      <item>Radmila Horki, OIB 63919524067 zastupanog po punomoćniku Ante Kukoč</item>
      <item>Snježana Dokša, OIB 06311685793</item>
      <item>Vedrana Doždor, OIB 85374952571 zastupanog po punomoćniku Ante Kukoč</item>
      <item>Miro Radman-livaja, OIB 21395444043 zastupanog po punomoćniku Ante Kukoč</item>
      <item>Ivanka Radman-livaja, OIB 58739884883 zastupanog po punomoćniku Ante Kukoč</item>
      <item>Antonija Ivišić, OIB 78630577944</item>
      <item>Dragica Sladoja, OIB 99929767324</item>
      <item>Gordana Bošnjak, OIB 48290450645</item>
      <item>Nada Serdar, OIB 27777957564</item>
      <item>Ivanka Špoljar, OIB 06444026856</item>
      <item>Aleksandra Jovanović, OIB 92410251791 zastupanog po punomoćniku Ante Kukoč</item>
      <item>Magdalena Tolić, OIB 48826440904</item>
      <item>Tanja Krković, OIB 59699575840</item>
      <item>Ivanka Prančević, OIB 28119789499 zastupanog po punomoćniku Ante Kukoč</item>
      <item>Slavica Fućak, OIB 10646589503</item>
      <item>Tina Rebić, OIB 64719117559</item>
      <item>Ivanka Stilinović, OIB 51701890216 zastupanog po punomoćniku Ante Kukoč</item>
      <item>Josipa Rukavina, OIB 14200067970 zastupanog po punomoćniku Ante Kukoč</item>
      <item>Svjetlana Radovniković, OIB 43389771794 zastupanog po punomoćniku Ante Kukoč</item>
      <item>Nataša Narančić Pulja, OIB 82707478065</item>
      <item>Vesna Marjanović, OIB 65412255197</item>
      <item>ANTUN GLASNOVIĆ, vl.t.o. MODNI NAKIT, OIB 85184900019 zastupanog po punomoćniku Maja Cenić</item>
      <item>RH, Ministarstvo financija, OIB 18683136487 zastupanog po punomoćniku ŽUPANIJSKO DRŽAVNO ODVJETNIŠTVO U SPLITU</item>
      <item>NASTAVNI ZAVOD ZA JAVNO ZDRAVSTVO SPLITSKO-DALMATINSKE ŽUPANIJE, OIB 54948902275</item>
      <item>TRADEXCO d.o.o. za proizvodnju i trgovinu u stečaju, OIB 07595006988 zastupanog po punomoćniku OD JELIĆ, VUKOVIĆ &amp; HANDŽISKI</item>
      <item>SOCIETE GENERALE-SPLITSKA BANKA dioničko društvo, OIB 69326397242</item>
      <item>ARENA NOVA društvo s ograničenom odgovornošću za trgovinu, OIB 73063600438 zastupanog po punomoćniku Odvjetničko društvo ETEROVIĆ i ŠARAC</item>
      <item>Natalija Ceković, OIB 73370524050 zastupanog po punomoćniku Dinko Ocvarek</item>
      <item>GRAD VARAŽDIN, OIB 13269011531</item>
    </derivirana_varijabla>
  </DomainObject.Predmet.StrankaListFormatedOIB>
  <DomainObject.Predmet.StrankaListFormatedWithAdress>
    <izvorni_sadrzaj>
      <item>FINA ZAGREB, Ilica 307, 10000 Zagreb</item>
      <item>GRAD RIJEKA, Korzo 16, 51000 Rijeka zastupanog po punomoćniku ZUO V.KNEŽEVIĆ, E.BRADAMANTE, M.HINIĆ, I.RADIĆ, B. PAVKOVIĆ, S.PERHAT i N. KNEŽEVIĆ</item>
      <item>Marija Mažar, Slavka Kolara 28, 47250 Duga Resa</item>
      <item>Miro Erceg, Bosanska 18, 22000 Šibenik zastupanog po punomoćniku Bore Erceg</item>
      <item>Hrvatske vode, pravna osoba za upravljanje vodama, Grada Vukovara 220, 10000 Zagreb</item>
      <item>Milena Dedijer, Gorana Mihaljevića 17, 31226 Dalj zastupanog po punomoćniku Biserka Treneski; Ante Kukoč</item>
      <item>Mira Čiča, Grobljanska Ulica 13, 32227 Borovo zastupanog po punomoćniku Biserka Treneski; Ante Kukoč</item>
      <item>Branka Vilenica, Dr. Ante Starčevića 46, 32000 Vukovar zastupanog po punomoćniku Biserka Treneski; Ante Kukoč</item>
      <item>Gordana Salak, Trg Republike Hrvatske 322, 32000 Vukovar zastupanog po punomoćniku Biserka Treneski; Ante Kukoč</item>
      <item>GRAD SINJ, Dragašev prolaz 24, 21230 Sinj</item>
      <item>GRAD VUKOVAR, Dr. Franje Tuđmana 1, 32000 Vukovar</item>
      <item>SLAVČA, društvo s ograničenom odgovornošću za komunalne djelatnosti Nova Gradiška, Gajeva 56, 35400 Nova Gradiška</item>
      <item>AMBRO PROMET d.o.o. za unutarnju i vanjsku trgovinu, Širinečka 24, 10000 Zagreb zastupanog po punomoćniku Paško Gucić</item>
      <item>HEP-Operator distribucijskog sustava d.o.o. za distribuciju i opskrbu električne energije, Ulica grada Vukovara 37, Zagreb</item>
      <item>GRAD SPLIT, Branimirova obala 17, 21000 Split</item>
      <item>Hrvatske vode, pravna osoba za upravljanje vodama, Grada Vukovara 220, 10000 Zagreb</item>
      <item>FOND ZA ZAŠTITU OKOLIŠA I ENERGETSKU UČINKOVITOST, Ksaver 208, 10000 Zagreb</item>
      <item>GRAD ZADAR, Narodni trg 1, 23000 Zadar</item>
      <item>GRAD KUTINA, Trg kralja Tomislava 12, 44320 Kutina</item>
      <item>Hrvatske vode, pravna osoba za upravljanje vodama, Vodnogospodarski odjel za slivove sjevernog Jadrana, Đure Šporera 3, 51000 Rijeka</item>
      <item>Hrvatske vode, pravna osoba za upravljanje vodama, Vodnogospodarski odjel za slivove Južnog jadrana, Vukovarska 35, 21000 Split</item>
      <item>HEP-Operator distribucijskog sustava d.o.o. za distribuciju i opskrbu električne energije, Elektroprimorje Rijeka, Viktora cara Emina 2, 51000 Rijeka</item>
      <item>HEP-Operator distribucijskog sustava d.o.o. za distribuciju i opskrbu električne energije, Elektra Koprivnica, Hrvatske državnosti 32, 48000 Koprivnica</item>
      <item>Hrvatske šume d.o.o., Ljudevita Farkaša Vukotinovića 2, 10000 Zagreb zastupanog po punomoćniku Zoran Tomić</item>
      <item>PULA HERCULANEA d. o. o. za obavljanje komunalnih djelatnosti, Trg 1. istarske brigade 14, 52100 Pula</item>
      <item>UNIQA osiguranje d.d., Planinska 13A, 10000 Zagreb zastupanog po punomoćniku Ivo Staničić</item>
      <item>HEP-Operator distribucijskog sustava d.o.o. za distribuciju i opskrbu električne energije, Elektra Slavonski Brod, Petra Krešimira IV 11, 35000 Slavonski Brod</item>
      <item>Nastavni zavod za javno zdravstvo Brodsko-posavske županije, V. Nazora 2A, 35000 Slavonski Brod</item>
      <item>DARKOM društvo s ograničenom odgovornošću za komunalnu djelatnost, Josipa Kozarca 19, 43500 Daruvar zastupanog po punomoćniku Marina Lacković</item>
      <item>VODOVOD I KANALIZACIJA, društvo s ograničenom odgovornošću za vodoopskrbu, odvodnju i pročišćavanje otpadnih voda, Biokovska 3, 21000 Split</item>
      <item>KOPRIVNIČKE VODE društvo s ograničenom odgovornošću za obavljanje vodnih usluga javne vodoopskrbe i javne odvodnje, Mosna ulica 15, 48000 Koprivnica</item>
      <item>Gradsko komunalno poduzeće KOMUNALAC društvo s ograničenom odgovornošću, Mosna ulica 15, 48000 Koprivnica</item>
      <item>CRODUX DERIVATI DVA društvo s ograničenom odgovornošću  za trgovinu naftnim derivatima i plinovima, J. Marohnića 1, 10000 Zagreb zastupanog po punomoćniku Helena Mihaljević</item>
      <item>GRAD NOVA GRADIŠKA, Trg kralja Tomislava 1, 35400 Nova Gradiška</item>
      <item>IMPULS-LEASING društvo s ograničenom odgovornošću za leasing, Velimira Škorpika 24/1, 10000 Zagreb zastupanog po punomoćniku Odvjetničko društvo Borić &amp; partneri društvo s ograničenom odgovornošću</item>
      <item>Hrvatske vode, pravna osoba za upravljanje vodama, Vodnogospodarski odjel za Dunav i Donju Dravu, Splavarska 2a, 31000 Osijek</item>
      <item>Financijska agencija, Vrtni put 3, 10000 Zagreb</item>
      <item>HEP - Opskrba d.o.o. za opskrbu potrošača električnom, toplinskom energijom i plinom, Ulica grada Vukovara 37, 10000 Zagreb</item>
      <item>SEBTOM GRUPA društvo s ograničenom odgovornošću za trgovinu i usluge, Ljubijska 34, 10000 Zagreb</item>
      <item>TRGOVINSKI OBRT SEBASTIJAN, vl. Sebastijan Čibarić, Konjščinska 23, 10000 Zagreb</item>
      <item>BRAĆA BERIŠIĆ COMMERCE d.o.o. za trgovinu, uvoz-izvoz, usluge, Gračačka 2a/1, 10000 Zagreb zastupanog po punomoćniku Leopold Aljinović</item>
      <item>Hrvatska radiotelevizija, Prisavlje 3, 10000 Zagreb zastupanog po punomoćniku Maja Cenić</item>
      <item>Hrvatski Telekom d.d., Roberta Frangeša Mihanovića 9, 10000 Zagreb</item>
      <item>HRVATSKI ZAVOD ZA MIROVINSKO OSIGURANJE, Naselje Slavonija I bb, 35000 Slavonski Brod</item>
      <item>PRVO PLINARSKO DRUŠTVO d.o.o. za distribuciju plina, A.Stepinca 27, 32000 Vukovar zastupanog po punomoćniku Damir Zagoršćak</item>
      <item>GRAD SLAVONSKI BROD, Vukovarska 1, 35000 Slavonski Brod</item>
      <item>Komunalno društvo VODOVOD I KANALIZACIJA društvo s ograničenom odgovornošću za vodoopskrbu i odvodnju, Dolac 14, 51000 Rijeka</item>
      <item>Ljubica Matković, Šubićeva 17, 35000 Slavonski Brod</item>
      <item>Marijana Lacković, Sjeverna Vezna Cesta 70, 35000 Slavonski Brod</item>
      <item>Marijana Ćatipović, Kraj 119, 21232 Kraj</item>
      <item>Ana Briški, Smilja. Polje 84, 53000 Smiljansko Polje</item>
      <item>Vesna Bešker, Put Smokovika 4, 21000 Split</item>
      <item>VULKANIZERSKO TRGOVAČKI OBRT KATIĆ, vl. Željko Katić, Sućidar 8, 21000 Split</item>
      <item>Božana Crnjak, Jakova Gotovca 28, 35000 Slavonski Brod</item>
      <item>Irena Ugrin, Pelimovac 18, 21230 Sinj</item>
      <item>Sanja Bartulin, Vjekoslava Paraća 86, 21000 Split zastupanog po punomoćniku Ante Kukoč</item>
      <item>Marina Raič, 4. Jula 9, 32100 Mirkovci</item>
      <item>Snježana Simonović, Zametska 42, 51000 Rijeka</item>
      <item>Ivica Divić, Kneza Branimira 11, 21260 Imotski</item>
      <item>Josipa Divić, Kneza Branimira 11, 21260 Imotski</item>
      <item>Brankica Tomić, Matije Gupca 30, 48350 Kalinovac</item>
      <item>Aleksandra Lazinica, Jurjenići 119, 51215 Kastav</item>
      <item>Karmen Branković, Tršćanska 4, 52100 Pula</item>
      <item>Mate Madunić, Put Radoševca 13, 21000 Split</item>
      <item>Tihana Madunić, Put Radoševca 13, 21000 Split</item>
      <item>Andrijana Herceg, Jagodnjak 40, 34000 Požega</item>
      <item>Anka Marunica, Naselje Slavonija II 06, 35000 Slavonski Brod</item>
      <item>Ivana Cota, Baćin Dol 82, 35400 Nova Gradiška</item>
      <item>Dijana Efendić, Obrovac Sinjski 53a, 21238 Obrovac Sinjski</item>
      <item>Mirjana Pranjić, J. Gotovca 6, 35000 Slavonski Brod</item>
      <item>Tijana Alimehaj, Matije Gupca 48, 31300 Beli Manastir zastupanog po punomoćniku Ante Kukoč</item>
      <item>Sanela Komšić-perić, Stankovićeva 24, 52100 Pula</item>
      <item>Gordana Grabar, Dragonja 9, 52100 Pula</item>
      <item>Dijana Cerovski, Hrvatskih Branitelja 57, 44000 Žabno</item>
      <item>Slađana Jurić, Bukovsko 8a, 44203 Lukavec Posavski</item>
      <item>Dragica Rast, Poljana 4, 51215 Kastav</item>
      <item>Inga Župić, Put Župića 22, 21230 Sinj</item>
      <item>Amneris Dekleva, Velog Jože 6, 52100 Pula zastupanog po punomoćniku Ante Kukoč</item>
      <item>Anabel Fišer, Hajduk Mirka 106, 32100 Mirkovci</item>
      <item>Snježana Krsnik, Florijana Bobića 40, 42000 Jalkovec</item>
      <item>Ankica Bitunjac, Put Međina 3, 21230 Sinj zastupanog po punomoćniku Ante Kukoč</item>
      <item>Željka Durdov, Širokog Brijega 8, 21000 Split zastupanog po punomoćniku Ante Kukoč</item>
      <item>Jadranka Jurišić, Stjepana Radića 63, 53202 Perušić zastupanog po punomoćniku Ante Kukoč</item>
      <item>Sandra Mokricki, Franje Račkoga 6, 31300 Beli Manastir zastupanog po punomoćniku Ante Kukoč</item>
      <item>Nikolina Poša, Kralja Petra Krešimira Iv 47, 31300 Beli Manastir zastupanog po punomoćniku Ante Kukoč</item>
      <item>Zvjezdana Previšić, Lapovačka 24, 32100 Vinkovci</item>
      <item>Radmila Horki, Stepinčeva 53, 21000 Split zastupanog po punomoćniku Ante Kukoč</item>
      <item>Snježana Dokša, Zagrebačka 237, 42000 Varaždin</item>
      <item>Vedrana Doždor, Kutska 113, 21204 Dugopolje zastupanog po punomoćniku Ante Kukoč</item>
      <item>Miro Radman-livaja, Grab bb, 21240 Trilj zastupanog po punomoćniku Ante Kukoč</item>
      <item>Ivanka Radman-livaja, Grab bb, 21240 Trilj zastupanog po punomoćniku Ante Kukoč</item>
      <item>Antonija Ivišić, Košute 44, 21240 Košute</item>
      <item>Dragica Sladoja, Put Petrovca 19, 21230 Sinj</item>
      <item>Gordana Bošnjak, Kralja Zvonimira 114a, 35400 Nova Gradiška</item>
      <item>Nada Serdar, Mihanovićeva 21, 35400 Nova Gradiška</item>
      <item>Ivanka Špoljar, Varaždinska 100, 42000 Donji Kućan</item>
      <item>Aleksandra Jovanović, Put Bunarića 1a, 21212 Kaštel Sućurac zastupanog po punomoćniku Ante Kukoč</item>
      <item>Magdalena Tolić, Bana Jelačića 39, 35212 Klokočevik</item>
      <item>Tanja Krković, Malo Budaševo 22, 44000 Budaševo</item>
      <item>Ivanka Prančević, Hercegovačka 147, 21000 Split zastupanog po punomoćniku Ante Kukoč</item>
      <item>Slavica Fućak, Baredice 14, 51000 Rijeka</item>
      <item>Tina Rebić, Donji Vinjani 142, 21260 Donji Vinjani</item>
      <item>Ivanka Stilinović, Kaniška 5, 53000 Gospić zastupanog po punomoćniku Ante Kukoč</item>
      <item>Josipa Rukavina, Budačka 164a, 53000 Gospić zastupanog po punomoćniku Ante Kukoč</item>
      <item>Svjetlana Radovniković, Prilaz Braće Kaliterna 8, 21000 Split zastupanog po punomoćniku Ante Kukoč</item>
      <item>Nataša Narančić Pulja, Požeška 6, 21000 Split</item>
      <item>Vesna Marjanović, Ivana Gorana Kovačića 31, 35400 Nova Gradiška</item>
      <item>ANTUN GLASNOVIĆ, vl.t.o. MODNI NAKIT, Konjšćinska 34, 10000 Zagreb zastupanog po punomoćniku Maja Cenić</item>
      <item>RH, Ministarstvo financija, Katančićeva 5, 10000 Zagreb zastupanog po punomoćniku ŽUPANIJSKO DRŽAVNO ODVJETNIŠTVO U SPLITU</item>
      <item>NASTAVNI ZAVOD ZA JAVNO ZDRAVSTVO SPLITSKO-DALMATINSKE ŽUPANIJE, Vukovarsa 46, 21000 Split</item>
      <item>TRADEXCO d.o.o. za proizvodnju i trgovinu u stečaju, Industrijska 8, 10431 Sveta Nedelja zastupanog po punomoćniku OD JELIĆ, VUKOVIĆ &amp; HANDŽISKI</item>
      <item>SOCIETE GENERALE-SPLITSKA BANKA dioničko društvo, Ruđera Boškovića 16, 21000 Split</item>
      <item>ARENA NOVA društvo s ograničenom odgovornošću za trgovinu, Štefanovečka cesta 71/a, Zagreb zastupanog po punomoćniku Odvjetničko društvo ETEROVIĆ i ŠARAC</item>
      <item>Natalija Ceković, ŠUMSKA ULICA 17 (ranije: ŽABNO, ŽABNO, 17), 44000 Žabno zastupanog po punomoćniku Dinko Ocvarek</item>
      <item>GRAD VARAŽDIN, Trg kralja Tomislava 1, 42000 Varaždin</item>
    </izvorni_sadrzaj>
    <derivirana_varijabla naziv="DomainObject.Predmet.StrankaListFormatedWithAdress_1">
      <item>FINA ZAGREB, Ilica 307, 10000 Zagreb</item>
      <item>GRAD RIJEKA, Korzo 16, 51000 Rijeka zastupanog po punomoćniku ZUO V.KNEŽEVIĆ, E.BRADAMANTE, M.HINIĆ, I.RADIĆ, B. PAVKOVIĆ, S.PERHAT i N. KNEŽEVIĆ</item>
      <item>Marija Mažar, Slavka Kolara 28, 47250 Duga Resa</item>
      <item>Miro Erceg, Bosanska 18, 22000 Šibenik zastupanog po punomoćniku Bore Erceg</item>
      <item>Hrvatske vode, pravna osoba za upravljanje vodama, Grada Vukovara 220, 10000 Zagreb</item>
      <item>Milena Dedijer, Gorana Mihaljevića 17, 31226 Dalj zastupanog po punomoćniku Biserka Treneski; Ante Kukoč</item>
      <item>Mira Čiča, Grobljanska Ulica 13, 32227 Borovo zastupanog po punomoćniku Biserka Treneski; Ante Kukoč</item>
      <item>Branka Vilenica, Dr. Ante Starčevića 46, 32000 Vukovar zastupanog po punomoćniku Biserka Treneski; Ante Kukoč</item>
      <item>Gordana Salak, Trg Republike Hrvatske 322, 32000 Vukovar zastupanog po punomoćniku Biserka Treneski; Ante Kukoč</item>
      <item>GRAD SINJ, Dragašev prolaz 24, 21230 Sinj</item>
      <item>GRAD VUKOVAR, Dr. Franje Tuđmana 1, 32000 Vukovar</item>
      <item>SLAVČA, društvo s ograničenom odgovornošću za komunalne djelatnosti Nova Gradiška, Gajeva 56, 35400 Nova Gradiška</item>
      <item>AMBRO PROMET d.o.o. za unutarnju i vanjsku trgovinu, Širinečka 24, 10000 Zagreb zastupanog po punomoćniku Paško Gucić</item>
      <item>HEP-Operator distribucijskog sustava d.o.o. za distribuciju i opskrbu električne energije, Ulica grada Vukovara 37, Zagreb</item>
      <item>GRAD SPLIT, Branimirova obala 17, 21000 Split</item>
      <item>Hrvatske vode, pravna osoba za upravljanje vodama, Grada Vukovara 220, 10000 Zagreb</item>
      <item>FOND ZA ZAŠTITU OKOLIŠA I ENERGETSKU UČINKOVITOST, Ksaver 208, 10000 Zagreb</item>
      <item>GRAD ZADAR, Narodni trg 1, 23000 Zadar</item>
      <item>GRAD KUTINA, Trg kralja Tomislava 12, 44320 Kutina</item>
      <item>Hrvatske vode, pravna osoba za upravljanje vodama, Vodnogospodarski odjel za slivove sjevernog Jadrana, Đure Šporera 3, 51000 Rijeka</item>
      <item>Hrvatske vode, pravna osoba za upravljanje vodama, Vodnogospodarski odjel za slivove Južnog jadrana, Vukovarska 35, 21000 Split</item>
      <item>HEP-Operator distribucijskog sustava d.o.o. za distribuciju i opskrbu električne energije, Elektroprimorje Rijeka, Viktora cara Emina 2, 51000 Rijeka</item>
      <item>HEP-Operator distribucijskog sustava d.o.o. za distribuciju i opskrbu električne energije, Elektra Koprivnica, Hrvatske državnosti 32, 48000 Koprivnica</item>
      <item>Hrvatske šume d.o.o., Ljudevita Farkaša Vukotinovića 2, 10000 Zagreb zastupanog po punomoćniku Zoran Tomić</item>
      <item>PULA HERCULANEA d. o. o. za obavljanje komunalnih djelatnosti, Trg 1. istarske brigade 14, 52100 Pula</item>
      <item>UNIQA osiguranje d.d., Planinska 13A, 10000 Zagreb zastupanog po punomoćniku Ivo Staničić</item>
      <item>HEP-Operator distribucijskog sustava d.o.o. za distribuciju i opskrbu električne energije, Elektra Slavonski Brod, Petra Krešimira IV 11, 35000 Slavonski Brod</item>
      <item>Nastavni zavod za javno zdravstvo Brodsko-posavske županije, V. Nazora 2A, 35000 Slavonski Brod</item>
      <item>DARKOM društvo s ograničenom odgovornošću za komunalnu djelatnost, Josipa Kozarca 19, 43500 Daruvar zastupanog po punomoćniku Marina Lacković</item>
      <item>VODOVOD I KANALIZACIJA, društvo s ograničenom odgovornošću za vodoopskrbu, odvodnju i pročišćavanje otpadnih voda, Biokovska 3, 21000 Split</item>
      <item>KOPRIVNIČKE VODE društvo s ograničenom odgovornošću za obavljanje vodnih usluga javne vodoopskrbe i javne odvodnje, Mosna ulica 15, 48000 Koprivnica</item>
      <item>Gradsko komunalno poduzeće KOMUNALAC društvo s ograničenom odgovornošću, Mosna ulica 15, 48000 Koprivnica</item>
      <item>CRODUX DERIVATI DVA društvo s ograničenom odgovornošću  za trgovinu naftnim derivatima i plinovima, J. Marohnića 1, 10000 Zagreb zastupanog po punomoćniku Helena Mihaljević</item>
      <item>GRAD NOVA GRADIŠKA, Trg kralja Tomislava 1, 35400 Nova Gradiška</item>
      <item>IMPULS-LEASING društvo s ograničenom odgovornošću za leasing, Velimira Škorpika 24/1, 10000 Zagreb zastupanog po punomoćniku Odvjetničko društvo Borić &amp; partneri društvo s ograničenom odgovornošću</item>
      <item>Hrvatske vode, pravna osoba za upravljanje vodama, Vodnogospodarski odjel za Dunav i Donju Dravu, Splavarska 2a, 31000 Osijek</item>
      <item>Financijska agencija, Vrtni put 3, 10000 Zagreb</item>
      <item>HEP - Opskrba d.o.o. za opskrbu potrošača električnom, toplinskom energijom i plinom, Ulica grada Vukovara 37, 10000 Zagreb</item>
      <item>SEBTOM GRUPA društvo s ograničenom odgovornošću za trgovinu i usluge, Ljubijska 34, 10000 Zagreb</item>
      <item>TRGOVINSKI OBRT SEBASTIJAN, vl. Sebastijan Čibarić, Konjščinska 23, 10000 Zagreb</item>
      <item>BRAĆA BERIŠIĆ COMMERCE d.o.o. za trgovinu, uvoz-izvoz, usluge, Gračačka 2a/1, 10000 Zagreb zastupanog po punomoćniku Leopold Aljinović</item>
      <item>Hrvatska radiotelevizija, Prisavlje 3, 10000 Zagreb zastupanog po punomoćniku Maja Cenić</item>
      <item>Hrvatski Telekom d.d., Roberta Frangeša Mihanovića 9, 10000 Zagreb</item>
      <item>HRVATSKI ZAVOD ZA MIROVINSKO OSIGURANJE, Naselje Slavonija I bb, 35000 Slavonski Brod</item>
      <item>PRVO PLINARSKO DRUŠTVO d.o.o. za distribuciju plina, A.Stepinca 27, 32000 Vukovar zastupanog po punomoćniku Damir Zagoršćak</item>
      <item>GRAD SLAVONSKI BROD, Vukovarska 1, 35000 Slavonski Brod</item>
      <item>Komunalno društvo VODOVOD I KANALIZACIJA društvo s ograničenom odgovornošću za vodoopskrbu i odvodnju, Dolac 14, 51000 Rijeka</item>
      <item>Ljubica Matković, Šubićeva 17, 35000 Slavonski Brod</item>
      <item>Marijana Lacković, Sjeverna Vezna Cesta 70, 35000 Slavonski Brod</item>
      <item>Marijana Ćatipović, Kraj 119, 21232 Kraj</item>
      <item>Ana Briški, Smilja. Polje 84, 53000 Smiljansko Polje</item>
      <item>Vesna Bešker, Put Smokovika 4, 21000 Split</item>
      <item>VULKANIZERSKO TRGOVAČKI OBRT KATIĆ, vl. Željko Katić, Sućidar 8, 21000 Split</item>
      <item>Božana Crnjak, Jakova Gotovca 28, 35000 Slavonski Brod</item>
      <item>Irena Ugrin, Pelimovac 18, 21230 Sinj</item>
      <item>Sanja Bartulin, Vjekoslava Paraća 86, 21000 Split zastupanog po punomoćniku Ante Kukoč</item>
      <item>Marina Raič, 4. Jula 9, 32100 Mirkovci</item>
      <item>Snježana Simonović, Zametska 42, 51000 Rijeka</item>
      <item>Ivica Divić, Kneza Branimira 11, 21260 Imotski</item>
      <item>Josipa Divić, Kneza Branimira 11, 21260 Imotski</item>
      <item>Brankica Tomić, Matije Gupca 30, 48350 Kalinovac</item>
      <item>Aleksandra Lazinica, Jurjenići 119, 51215 Kastav</item>
      <item>Karmen Branković, Tršćanska 4, 52100 Pula</item>
      <item>Mate Madunić, Put Radoševca 13, 21000 Split</item>
      <item>Tihana Madunić, Put Radoševca 13, 21000 Split</item>
      <item>Andrijana Herceg, Jagodnjak 40, 34000 Požega</item>
      <item>Anka Marunica, Naselje Slavonija II 06, 35000 Slavonski Brod</item>
      <item>Ivana Cota, Baćin Dol 82, 35400 Nova Gradiška</item>
      <item>Dijana Efendić, Obrovac Sinjski 53a, 21238 Obrovac Sinjski</item>
      <item>Mirjana Pranjić, J. Gotovca 6, 35000 Slavonski Brod</item>
      <item>Tijana Alimehaj, Matije Gupca 48, 31300 Beli Manastir zastupanog po punomoćniku Ante Kukoč</item>
      <item>Sanela Komšić-perić, Stankovićeva 24, 52100 Pula</item>
      <item>Gordana Grabar, Dragonja 9, 52100 Pula</item>
      <item>Dijana Cerovski, Hrvatskih Branitelja 57, 44000 Žabno</item>
      <item>Slađana Jurić, Bukovsko 8a, 44203 Lukavec Posavski</item>
      <item>Dragica Rast, Poljana 4, 51215 Kastav</item>
      <item>Inga Župić, Put Župića 22, 21230 Sinj</item>
      <item>Amneris Dekleva, Velog Jože 6, 52100 Pula zastupanog po punomoćniku Ante Kukoč</item>
      <item>Anabel Fišer, Hajduk Mirka 106, 32100 Mirkovci</item>
      <item>Snježana Krsnik, Florijana Bobića 40, 42000 Jalkovec</item>
      <item>Ankica Bitunjac, Put Međina 3, 21230 Sinj zastupanog po punomoćniku Ante Kukoč</item>
      <item>Željka Durdov, Širokog Brijega 8, 21000 Split zastupanog po punomoćniku Ante Kukoč</item>
      <item>Jadranka Jurišić, Stjepana Radića 63, 53202 Perušić zastupanog po punomoćniku Ante Kukoč</item>
      <item>Sandra Mokricki, Franje Račkoga 6, 31300 Beli Manastir zastupanog po punomoćniku Ante Kukoč</item>
      <item>Nikolina Poša, Kralja Petra Krešimira Iv 47, 31300 Beli Manastir zastupanog po punomoćniku Ante Kukoč</item>
      <item>Zvjezdana Previšić, Lapovačka 24, 32100 Vinkovci</item>
      <item>Radmila Horki, Stepinčeva 53, 21000 Split zastupanog po punomoćniku Ante Kukoč</item>
      <item>Snježana Dokša, Zagrebačka 237, 42000 Varaždin</item>
      <item>Vedrana Doždor, Kutska 113, 21204 Dugopolje zastupanog po punomoćniku Ante Kukoč</item>
      <item>Miro Radman-livaja, Grab bb, 21240 Trilj zastupanog po punomoćniku Ante Kukoč</item>
      <item>Ivanka Radman-livaja, Grab bb, 21240 Trilj zastupanog po punomoćniku Ante Kukoč</item>
      <item>Antonija Ivišić, Košute 44, 21240 Košute</item>
      <item>Dragica Sladoja, Put Petrovca 19, 21230 Sinj</item>
      <item>Gordana Bošnjak, Kralja Zvonimira 114a, 35400 Nova Gradiška</item>
      <item>Nada Serdar, Mihanovićeva 21, 35400 Nova Gradiška</item>
      <item>Ivanka Špoljar, Varaždinska 100, 42000 Donji Kućan</item>
      <item>Aleksandra Jovanović, Put Bunarića 1a, 21212 Kaštel Sućurac zastupanog po punomoćniku Ante Kukoč</item>
      <item>Magdalena Tolić, Bana Jelačića 39, 35212 Klokočevik</item>
      <item>Tanja Krković, Malo Budaševo 22, 44000 Budaševo</item>
      <item>Ivanka Prančević, Hercegovačka 147, 21000 Split zastupanog po punomoćniku Ante Kukoč</item>
      <item>Slavica Fućak, Baredice 14, 51000 Rijeka</item>
      <item>Tina Rebić, Donji Vinjani 142, 21260 Donji Vinjani</item>
      <item>Ivanka Stilinović, Kaniška 5, 53000 Gospić zastupanog po punomoćniku Ante Kukoč</item>
      <item>Josipa Rukavina, Budačka 164a, 53000 Gospić zastupanog po punomoćniku Ante Kukoč</item>
      <item>Svjetlana Radovniković, Prilaz Braće Kaliterna 8, 21000 Split zastupanog po punomoćniku Ante Kukoč</item>
      <item>Nataša Narančić Pulja, Požeška 6, 21000 Split</item>
      <item>Vesna Marjanović, Ivana Gorana Kovačića 31, 35400 Nova Gradiška</item>
      <item>ANTUN GLASNOVIĆ, vl.t.o. MODNI NAKIT, Konjšćinska 34, 10000 Zagreb zastupanog po punomoćniku Maja Cenić</item>
      <item>RH, Ministarstvo financija, Katančićeva 5, 10000 Zagreb zastupanog po punomoćniku ŽUPANIJSKO DRŽAVNO ODVJETNIŠTVO U SPLITU</item>
      <item>NASTAVNI ZAVOD ZA JAVNO ZDRAVSTVO SPLITSKO-DALMATINSKE ŽUPANIJE, Vukovarsa 46, 21000 Split</item>
      <item>TRADEXCO d.o.o. za proizvodnju i trgovinu u stečaju, Industrijska 8, 10431 Sveta Nedelja zastupanog po punomoćniku OD JELIĆ, VUKOVIĆ &amp; HANDŽISKI</item>
      <item>SOCIETE GENERALE-SPLITSKA BANKA dioničko društvo, Ruđera Boškovića 16, 21000 Split</item>
      <item>ARENA NOVA društvo s ograničenom odgovornošću za trgovinu, Štefanovečka cesta 71/a, Zagreb zastupanog po punomoćniku Odvjetničko društvo ETEROVIĆ i ŠARAC</item>
      <item>Natalija Ceković, ŠUMSKA ULICA 17 (ranije: ŽABNO, ŽABNO, 17), 44000 Žabno zastupanog po punomoćniku Dinko Ocvarek</item>
      <item>GRAD VARAŽDIN, Trg kralja Tomislava 1, 42000 Varaždin</item>
    </derivirana_varijabla>
  </DomainObject.Predmet.StrankaListFormatedWithAdress>
  <DomainObject.Predmet.StrankaListFormatedWithAdressOIB>
    <izvorni_sadrzaj>
      <item>FINA ZAGREB, OIB 85821130368, Ilica 307, 10000 Zagreb</item>
      <item>GRAD RIJEKA, OIB 54382731928, Korzo 16, 51000 Rijeka zastupanog po punomoćniku ZUO V.KNEŽEVIĆ, E.BRADAMANTE, M.HINIĆ, I.RADIĆ, B. PAVKOVIĆ, S.PERHAT i N. KNEŽEVIĆ</item>
      <item>Marija Mažar, OIB 37191021033, Slavka Kolara 28, 47250 Duga Resa</item>
      <item>Miro Erceg, OIB 98218187229, Bosanska 18, 22000 Šibenik zastupanog po punomoćniku Bore Erceg</item>
      <item>Hrvatske vode, pravna osoba za upravljanje vodama, OIB 28921383001, Grada Vukovara 220, 10000 Zagreb</item>
      <item>Milena Dedijer, OIB 06624886344, Gorana Mihaljevića 17, 31226 Dalj zastupanog po punomoćniku Biserka Treneski; Ante Kukoč</item>
      <item>Mira Čiča, OIB 62079191401, Grobljanska Ulica 13, 32227 Borovo zastupanog po punomoćniku Biserka Treneski; Ante Kukoč</item>
      <item>Branka Vilenica, OIB 32335604244, Dr. Ante Starčevića 46, 32000 Vukovar zastupanog po punomoćniku Biserka Treneski; Ante Kukoč</item>
      <item>Gordana Salak, OIB 96542945244, Trg Republike Hrvatske 322, 32000 Vukovar zastupanog po punomoćniku Biserka Treneski; Ante Kukoč</item>
      <item>GRAD SINJ, OIB 03210055420, Dragašev prolaz 24, 21230 Sinj</item>
      <item>GRAD VUKOVAR, OIB 50041264710, Dr. Franje Tuđmana 1, 32000 Vukovar</item>
      <item>SLAVČA, društvo s ograničenom odgovornošću za komunalne djelatnosti Nova Gradiška, OIB 88106895548, Gajeva 56, 35400 Nova Gradiška</item>
      <item>AMBRO PROMET d.o.o. za unutarnju i vanjsku trgovinu, OIB 92896896216, Širinečka 24, 10000 Zagreb zastupanog po punomoćniku Paško Gucić</item>
      <item>HEP-Operator distribucijskog sustava d.o.o. za distribuciju i opskrbu električne energije, OIB 46830600751, Ulica grada Vukovara 37, Zagreb</item>
      <item>GRAD SPLIT, OIB 78755598868, Branimirova obala 17, 21000 Split</item>
      <item>Hrvatske vode, pravna osoba za upravljanje vodama, OIB 28921383001, Grada Vukovara 220, 10000 Zagreb</item>
      <item>FOND ZA ZAŠTITU OKOLIŠA I ENERGETSKU UČINKOVITOST, OIB 85828625994, Ksaver 208, 10000 Zagreb</item>
      <item>GRAD ZADAR, OIB 09933651854, Narodni trg 1, 23000 Zadar</item>
      <item>GRAD KUTINA, OIB 41888874500, Trg kralja Tomislava 12, 44320 Kutina</item>
      <item>Hrvatske vode, pravna osoba za upravljanje vodama, Vodnogospodarski odjel za slivove sjevernog Jadrana, OIB 28921383001, Đure Šporera 3, 51000 Rijeka</item>
      <item>Hrvatske vode, pravna osoba za upravljanje vodama, Vodnogospodarski odjel za slivove Južnog jadrana, OIB 28921383001, Vukovarska 35, 21000 Split</item>
      <item>HEP-Operator distribucijskog sustava d.o.o. za distribuciju i opskrbu električne energije, Elektroprimorje Rijeka, OIB 46830600751, Viktora cara Emina 2, 51000 Rijeka</item>
      <item>HEP-Operator distribucijskog sustava d.o.o. za distribuciju i opskrbu električne energije, Elektra Koprivnica, OIB 46830600751, Hrvatske državnosti 32, 48000 Koprivnica</item>
      <item>Hrvatske šume d.o.o., OIB 69693144506, Ljudevita Farkaša Vukotinovića 2, 10000 Zagreb zastupanog po punomoćniku Zoran Tomić</item>
      <item>PULA HERCULANEA d. o. o. za obavljanje komunalnih djelatnosti, OIB 11294943436, Trg 1. istarske brigade 14, 52100 Pula</item>
      <item>UNIQA osiguranje d.d., OIB 75665455333, Planinska 13A, 10000 Zagreb zastupanog po punomoćniku Ivo Staničić</item>
      <item>HEP-Operator distribucijskog sustava d.o.o. za distribuciju i opskrbu električne energije, Elektra Slavonski Brod, OIB 46830600751, Petra Krešimira IV 11, 35000 Slavonski Brod</item>
      <item>Nastavni zavod za javno zdravstvo Brodsko-posavske županije, OIB 14861822643, V. Nazora 2A, 35000 Slavonski Brod</item>
      <item>DARKOM društvo s ograničenom odgovornošću za komunalnu djelatnost, OIB 51300447787, Josipa Kozarca 19, 43500 Daruvar zastupanog po punomoćniku Marina Lacković</item>
      <item>VODOVOD I KANALIZACIJA, društvo s ograničenom odgovornošću za vodoopskrbu, odvodnju i pročišćavanje otpadnih voda, OIB 56826138353, Biokovska 3, 21000 Split</item>
      <item>KOPRIVNIČKE VODE društvo s ograničenom odgovornošću za obavljanje vodnih usluga javne vodoopskrbe i javne odvodnje, OIB 20998990299, Mosna ulica 15, 48000 Koprivnica</item>
      <item>Gradsko komunalno poduzeće KOMUNALAC društvo s ograničenom odgovornošću, OIB 41412434130, Mosna ulica 15, 48000 Koprivnica</item>
      <item>CRODUX DERIVATI DVA društvo s ograničenom odgovornošću  za trgovinu naftnim derivatima i plinovima, OIB 00865396224, J. Marohnića 1, 10000 Zagreb zastupanog po punomoćniku Helena Mihaljević</item>
      <item>GRAD NOVA GRADIŠKA, OIB 08658615403, Trg kralja Tomislava 1, 35400 Nova Gradiška</item>
      <item>IMPULS-LEASING društvo s ograničenom odgovornošću za leasing, OIB 65918029671, Velimira Škorpika 24/1, 10000 Zagreb zastupanog po punomoćniku Odvjetničko društvo Borić &amp; partneri društvo s ograničenom odgovornošću</item>
      <item>Hrvatske vode, pravna osoba za upravljanje vodama, Vodnogospodarski odjel za Dunav i Donju Dravu, OIB 28921383001, Splavarska 2a, 31000 Osijek</item>
      <item>Financijska agencija, OIB 85821130368, Vrtni put 3, 10000 Zagreb</item>
      <item>HEP - Opskrba d.o.o. za opskrbu potrošača električnom, toplinskom energijom i plinom, OIB 63073332379, Ulica grada Vukovara 37, 10000 Zagreb</item>
      <item>SEBTOM GRUPA društvo s ograničenom odgovornošću za trgovinu i usluge, OIB 26483921030, Ljubijska 34, 10000 Zagreb</item>
      <item>TRGOVINSKI OBRT SEBASTIJAN, vl. Sebastijan Čibarić, OIB 07007804974, Konjščinska 23, 10000 Zagreb</item>
      <item>BRAĆA BERIŠIĆ COMMERCE d.o.o. za trgovinu, uvoz-izvoz, usluge, OIB 21745061918, Gračačka 2a/1, 10000 Zagreb zastupanog po punomoćniku Leopold Aljinović</item>
      <item>Hrvatska radiotelevizija, OIB 68419124305, Prisavlje 3, 10000 Zagreb zastupanog po punomoćniku Maja Cenić</item>
      <item>Hrvatski Telekom d.d., OIB 81793146560, Roberta Frangeša Mihanovića 9, 10000 Zagreb</item>
      <item>HRVATSKI ZAVOD ZA MIROVINSKO OSIGURANJE, OIB 84397956623, Naselje Slavonija I bb, 35000 Slavonski Brod</item>
      <item>PRVO PLINARSKO DRUŠTVO d.o.o. za distribuciju plina, OIB 58292277611, A.Stepinca 27, 32000 Vukovar zastupanog po punomoćniku Damir Zagoršćak</item>
      <item>GRAD SLAVONSKI BROD, OIB 58007872049, Vukovarska 1, 35000 Slavonski Brod</item>
      <item>Komunalno društvo VODOVOD I KANALIZACIJA društvo s ograničenom odgovornošću za vodoopskrbu i odvodnju, OIB 80805858278, Dolac 14, 51000 Rijeka</item>
      <item>Ljubica Matković, OIB 37277926663, Šubićeva 17, 35000 Slavonski Brod</item>
      <item>Marijana Lacković, OIB 16227644154, Sjeverna Vezna Cesta 70, 35000 Slavonski Brod</item>
      <item>Marijana Ćatipović, OIB 54248450294, Kraj 119, 21232 Kraj</item>
      <item>Ana Briški, OIB 21803904791, Smilja. Polje 84, 53000 Smiljansko Polje</item>
      <item>Vesna Bešker, OIB 82922095462, Put Smokovika 4, 21000 Split</item>
      <item>VULKANIZERSKO TRGOVAČKI OBRT KATIĆ, vl. Željko Katić, OIB 64141164422, Sućidar 8, 21000 Split</item>
      <item>Božana Crnjak, OIB 48087020457, Jakova Gotovca 28, 35000 Slavonski Brod</item>
      <item>Irena Ugrin, OIB 27769699125, Pelimovac 18, 21230 Sinj</item>
      <item>Sanja Bartulin, OIB 88243809334, Vjekoslava Paraća 86, 21000 Split zastupanog po punomoćniku Ante Kukoč</item>
      <item>Marina Raič, OIB 59730671645, 4. Jula 9, 32100 Mirkovci</item>
      <item>Snježana Simonović, OIB 23041839346, Zametska 42, 51000 Rijeka</item>
      <item>Ivica Divić, OIB 70150749143, Kneza Branimira 11, 21260 Imotski</item>
      <item>Josipa Divić, OIB 17891114875, Kneza Branimira 11, 21260 Imotski</item>
      <item>Brankica Tomić, OIB 38019689181, Matije Gupca 30, 48350 Kalinovac</item>
      <item>Aleksandra Lazinica, OIB 68252672556, Jurjenići 119, 51215 Kastav</item>
      <item>Karmen Branković, OIB 86928962532, Tršćanska 4, 52100 Pula</item>
      <item>Mate Madunić, OIB 21998135952, Put Radoševca 13, 21000 Split</item>
      <item>Tihana Madunić, OIB 59744252384, Put Radoševca 13, 21000 Split</item>
      <item>Andrijana Herceg, OIB 19153656171, Jagodnjak 40, 34000 Požega</item>
      <item>Anka Marunica, OIB 08790272825, Naselje Slavonija II 06, 35000 Slavonski Brod</item>
      <item>Ivana Cota, OIB 71529293947, Baćin Dol 82, 35400 Nova Gradiška</item>
      <item>Dijana Efendić, OIB 49889958487, Obrovac Sinjski 53a, 21238 Obrovac Sinjski</item>
      <item>Mirjana Pranjić, OIB 86700171830, J. Gotovca 6, 35000 Slavonski Brod</item>
      <item>Tijana Alimehaj, OIB 98399127311, Matije Gupca 48, 31300 Beli Manastir zastupanog po punomoćniku Ante Kukoč</item>
      <item>Sanela Komšić-perić, OIB 86946879066, Stankovićeva 24, 52100 Pula</item>
      <item>Gordana Grabar, OIB 56141812243, Dragonja 9, 52100 Pula</item>
      <item>Dijana Cerovski, OIB 35906140697, Hrvatskih Branitelja 57, 44000 Žabno</item>
      <item>Slađana Jurić, OIB 87762683201, Bukovsko 8a, 44203 Lukavec Posavski</item>
      <item>Dragica Rast, OIB 42000268240, Poljana 4, 51215 Kastav</item>
      <item>Inga Župić, OIB 17025741093, Put Župića 22, 21230 Sinj</item>
      <item>Amneris Dekleva, OIB 16413924700, Velog Jože 6, 52100 Pula zastupanog po punomoćniku Ante Kukoč</item>
      <item>Anabel Fišer, OIB 74889428287, Hajduk Mirka 106, 32100 Mirkovci</item>
      <item>Snježana Krsnik, OIB 10585412030, Florijana Bobića 40, 42000 Jalkovec</item>
      <item>Ankica Bitunjac, OIB 15723582227, Put Međina 3, 21230 Sinj zastupanog po punomoćniku Ante Kukoč</item>
      <item>Željka Durdov, OIB 38854652316, Širokog Brijega 8, 21000 Split zastupanog po punomoćniku Ante Kukoč</item>
      <item>Jadranka Jurišić, OIB 03426646650, Stjepana Radića 63, 53202 Perušić zastupanog po punomoćniku Ante Kukoč</item>
      <item>Sandra Mokricki, OIB 98047362537, Franje Račkoga 6, 31300 Beli Manastir zastupanog po punomoćniku Ante Kukoč</item>
      <item>Nikolina Poša, OIB 45406281903, Kralja Petra Krešimira Iv 47, 31300 Beli Manastir zastupanog po punomoćniku Ante Kukoč</item>
      <item>Zvjezdana Previšić, OIB 13198736591, Lapovačka 24, 32100 Vinkovci</item>
      <item>Radmila Horki, OIB 63919524067, Stepinčeva 53, 21000 Split zastupanog po punomoćniku Ante Kukoč</item>
      <item>Snježana Dokša, OIB 06311685793, Zagrebačka 237, 42000 Varaždin</item>
      <item>Vedrana Doždor, OIB 85374952571, Kutska 113, 21204 Dugopolje zastupanog po punomoćniku Ante Kukoč</item>
      <item>Miro Radman-livaja, OIB 21395444043, Grab bb, 21240 Trilj zastupanog po punomoćniku Ante Kukoč</item>
      <item>Ivanka Radman-livaja, OIB 58739884883, Grab bb, 21240 Trilj zastupanog po punomoćniku Ante Kukoč</item>
      <item>Antonija Ivišić, OIB 78630577944, Košute 44, 21240 Košute</item>
      <item>Dragica Sladoja, OIB 99929767324, Put Petrovca 19, 21230 Sinj</item>
      <item>Gordana Bošnjak, OIB 48290450645, Kralja Zvonimira 114a, 35400 Nova Gradiška</item>
      <item>Nada Serdar, OIB 27777957564, Mihanovićeva 21, 35400 Nova Gradiška</item>
      <item>Ivanka Špoljar, OIB 06444026856, Varaždinska 100, 42000 Donji Kućan</item>
      <item>Aleksandra Jovanović, OIB 92410251791, Put Bunarića 1a, 21212 Kaštel Sućurac zastupanog po punomoćniku Ante Kukoč</item>
      <item>Magdalena Tolić, OIB 48826440904, Bana Jelačića 39, 35212 Klokočevik</item>
      <item>Tanja Krković, OIB 59699575840, Malo Budaševo 22, 44000 Budaševo</item>
      <item>Ivanka Prančević, OIB 28119789499, Hercegovačka 147, 21000 Split zastupanog po punomoćniku Ante Kukoč</item>
      <item>Slavica Fućak, OIB 10646589503, Baredice 14, 51000 Rijeka</item>
      <item>Tina Rebić, OIB 64719117559, Donji Vinjani 142, 21260 Donji Vinjani</item>
      <item>Ivanka Stilinović, OIB 51701890216, Kaniška 5, 53000 Gospić zastupanog po punomoćniku Ante Kukoč</item>
      <item>Josipa Rukavina, OIB 14200067970, Budačka 164a, 53000 Gospić zastupanog po punomoćniku Ante Kukoč</item>
      <item>Svjetlana Radovniković, OIB 43389771794, Prilaz Braće Kaliterna 8, 21000 Split zastupanog po punomoćniku Ante Kukoč</item>
      <item>Nataša Narančić Pulja, OIB 82707478065, Požeška 6, 21000 Split</item>
      <item>Vesna Marjanović, OIB 65412255197, Ivana Gorana Kovačića 31, 35400 Nova Gradiška</item>
      <item>ANTUN GLASNOVIĆ, vl.t.o. MODNI NAKIT, OIB 85184900019, Konjšćinska 34, 10000 Zagreb zastupanog po punomoćniku Maja Cenić</item>
      <item>RH, Ministarstvo financija, OIB 18683136487, Katančićeva 5, 10000 Zagreb zastupanog po punomoćniku ŽUPANIJSKO DRŽAVNO ODVJETNIŠTVO U SPLITU</item>
      <item>NASTAVNI ZAVOD ZA JAVNO ZDRAVSTVO SPLITSKO-DALMATINSKE ŽUPANIJE, OIB 54948902275, Vukovarsa 46, 21000 Split</item>
      <item>TRADEXCO d.o.o. za proizvodnju i trgovinu u stečaju, OIB 07595006988, Industrijska 8, 10431 Sveta Nedelja zastupanog po punomoćniku OD JELIĆ, VUKOVIĆ &amp; HANDŽISKI</item>
      <item>SOCIETE GENERALE-SPLITSKA BANKA dioničko društvo, OIB 69326397242, Ruđera Boškovića 16, 21000 Split</item>
      <item>ARENA NOVA društvo s ograničenom odgovornošću za trgovinu, OIB 73063600438, Štefanovečka cesta 71/a, Zagreb zastupanog po punomoćniku Odvjetničko društvo ETEROVIĆ i ŠARAC</item>
      <item>Natalija Ceković, OIB 73370524050, ŠUMSKA ULICA 17 (ranije: ŽABNO, ŽABNO, 17), 44000 Žabno zastupanog po punomoćniku Dinko Ocvarek</item>
      <item>GRAD VARAŽDIN, OIB 13269011531, Trg kralja Tomislava 1, 42000 Varaždin</item>
    </izvorni_sadrzaj>
    <derivirana_varijabla naziv="DomainObject.Predmet.StrankaListFormatedWithAdressOIB_1">
      <item>FINA ZAGREB, OIB 85821130368, Ilica 307, 10000 Zagreb</item>
      <item>GRAD RIJEKA, OIB 54382731928, Korzo 16, 51000 Rijeka zastupanog po punomoćniku ZUO V.KNEŽEVIĆ, E.BRADAMANTE, M.HINIĆ, I.RADIĆ, B. PAVKOVIĆ, S.PERHAT i N. KNEŽEVIĆ</item>
      <item>Marija Mažar, OIB 37191021033, Slavka Kolara 28, 47250 Duga Resa</item>
      <item>Miro Erceg, OIB 98218187229, Bosanska 18, 22000 Šibenik zastupanog po punomoćniku Bore Erceg</item>
      <item>Hrvatske vode, pravna osoba za upravljanje vodama, OIB 28921383001, Grada Vukovara 220, 10000 Zagreb</item>
      <item>Milena Dedijer, OIB 06624886344, Gorana Mihaljevića 17, 31226 Dalj zastupanog po punomoćniku Biserka Treneski; Ante Kukoč</item>
      <item>Mira Čiča, OIB 62079191401, Grobljanska Ulica 13, 32227 Borovo zastupanog po punomoćniku Biserka Treneski; Ante Kukoč</item>
      <item>Branka Vilenica, OIB 32335604244, Dr. Ante Starčevića 46, 32000 Vukovar zastupanog po punomoćniku Biserka Treneski; Ante Kukoč</item>
      <item>Gordana Salak, OIB 96542945244, Trg Republike Hrvatske 322, 32000 Vukovar zastupanog po punomoćniku Biserka Treneski; Ante Kukoč</item>
      <item>GRAD SINJ, OIB 03210055420, Dragašev prolaz 24, 21230 Sinj</item>
      <item>GRAD VUKOVAR, OIB 50041264710, Dr. Franje Tuđmana 1, 32000 Vukovar</item>
      <item>SLAVČA, društvo s ograničenom odgovornošću za komunalne djelatnosti Nova Gradiška, OIB 88106895548, Gajeva 56, 35400 Nova Gradiška</item>
      <item>AMBRO PROMET d.o.o. za unutarnju i vanjsku trgovinu, OIB 92896896216, Širinečka 24, 10000 Zagreb zastupanog po punomoćniku Paško Gucić</item>
      <item>HEP-Operator distribucijskog sustava d.o.o. za distribuciju i opskrbu električne energije, OIB 46830600751, Ulica grada Vukovara 37, Zagreb</item>
      <item>GRAD SPLIT, OIB 78755598868, Branimirova obala 17, 21000 Split</item>
      <item>Hrvatske vode, pravna osoba za upravljanje vodama, OIB 28921383001, Grada Vukovara 220, 10000 Zagreb</item>
      <item>FOND ZA ZAŠTITU OKOLIŠA I ENERGETSKU UČINKOVITOST, OIB 85828625994, Ksaver 208, 10000 Zagreb</item>
      <item>GRAD ZADAR, OIB 09933651854, Narodni trg 1, 23000 Zadar</item>
      <item>GRAD KUTINA, OIB 41888874500, Trg kralja Tomislava 12, 44320 Kutina</item>
      <item>Hrvatske vode, pravna osoba za upravljanje vodama, Vodnogospodarski odjel za slivove sjevernog Jadrana, OIB 28921383001, Đure Šporera 3, 51000 Rijeka</item>
      <item>Hrvatske vode, pravna osoba za upravljanje vodama, Vodnogospodarski odjel za slivove Južnog jadrana, OIB 28921383001, Vukovarska 35, 21000 Split</item>
      <item>HEP-Operator distribucijskog sustava d.o.o. za distribuciju i opskrbu električne energije, Elektroprimorje Rijeka, OIB 46830600751, Viktora cara Emina 2, 51000 Rijeka</item>
      <item>HEP-Operator distribucijskog sustava d.o.o. za distribuciju i opskrbu električne energije, Elektra Koprivnica, OIB 46830600751, Hrvatske državnosti 32, 48000 Koprivnica</item>
      <item>Hrvatske šume d.o.o., OIB 69693144506, Ljudevita Farkaša Vukotinovića 2, 10000 Zagreb zastupanog po punomoćniku Zoran Tomić</item>
      <item>PULA HERCULANEA d. o. o. za obavljanje komunalnih djelatnosti, OIB 11294943436, Trg 1. istarske brigade 14, 52100 Pula</item>
      <item>UNIQA osiguranje d.d., OIB 75665455333, Planinska 13A, 10000 Zagreb zastupanog po punomoćniku Ivo Staničić</item>
      <item>HEP-Operator distribucijskog sustava d.o.o. za distribuciju i opskrbu električne energije, Elektra Slavonski Brod, OIB 46830600751, Petra Krešimira IV 11, 35000 Slavonski Brod</item>
      <item>Nastavni zavod za javno zdravstvo Brodsko-posavske županije, OIB 14861822643, V. Nazora 2A, 35000 Slavonski Brod</item>
      <item>DARKOM društvo s ograničenom odgovornošću za komunalnu djelatnost, OIB 51300447787, Josipa Kozarca 19, 43500 Daruvar zastupanog po punomoćniku Marina Lacković</item>
      <item>VODOVOD I KANALIZACIJA, društvo s ograničenom odgovornošću za vodoopskrbu, odvodnju i pročišćavanje otpadnih voda, OIB 56826138353, Biokovska 3, 21000 Split</item>
      <item>KOPRIVNIČKE VODE društvo s ograničenom odgovornošću za obavljanje vodnih usluga javne vodoopskrbe i javne odvodnje, OIB 20998990299, Mosna ulica 15, 48000 Koprivnica</item>
      <item>Gradsko komunalno poduzeće KOMUNALAC društvo s ograničenom odgovornošću, OIB 41412434130, Mosna ulica 15, 48000 Koprivnica</item>
      <item>CRODUX DERIVATI DVA društvo s ograničenom odgovornošću  za trgovinu naftnim derivatima i plinovima, OIB 00865396224, J. Marohnića 1, 10000 Zagreb zastupanog po punomoćniku Helena Mihaljević</item>
      <item>GRAD NOVA GRADIŠKA, OIB 08658615403, Trg kralja Tomislava 1, 35400 Nova Gradiška</item>
      <item>IMPULS-LEASING društvo s ograničenom odgovornošću za leasing, OIB 65918029671, Velimira Škorpika 24/1, 10000 Zagreb zastupanog po punomoćniku Odvjetničko društvo Borić &amp; partneri društvo s ograničenom odgovornošću</item>
      <item>Hrvatske vode, pravna osoba za upravljanje vodama, Vodnogospodarski odjel za Dunav i Donju Dravu, OIB 28921383001, Splavarska 2a, 31000 Osijek</item>
      <item>Financijska agencija, OIB 85821130368, Vrtni put 3, 10000 Zagreb</item>
      <item>HEP - Opskrba d.o.o. za opskrbu potrošača električnom, toplinskom energijom i plinom, OIB 63073332379, Ulica grada Vukovara 37, 10000 Zagreb</item>
      <item>SEBTOM GRUPA društvo s ograničenom odgovornošću za trgovinu i usluge, OIB 26483921030, Ljubijska 34, 10000 Zagreb</item>
      <item>TRGOVINSKI OBRT SEBASTIJAN, vl. Sebastijan Čibarić, OIB 07007804974, Konjščinska 23, 10000 Zagreb</item>
      <item>BRAĆA BERIŠIĆ COMMERCE d.o.o. za trgovinu, uvoz-izvoz, usluge, OIB 21745061918, Gračačka 2a/1, 10000 Zagreb zastupanog po punomoćniku Leopold Aljinović</item>
      <item>Hrvatska radiotelevizija, OIB 68419124305, Prisavlje 3, 10000 Zagreb zastupanog po punomoćniku Maja Cenić</item>
      <item>Hrvatski Telekom d.d., OIB 81793146560, Roberta Frangeša Mihanovića 9, 10000 Zagreb</item>
      <item>HRVATSKI ZAVOD ZA MIROVINSKO OSIGURANJE, OIB 84397956623, Naselje Slavonija I bb, 35000 Slavonski Brod</item>
      <item>PRVO PLINARSKO DRUŠTVO d.o.o. za distribuciju plina, OIB 58292277611, A.Stepinca 27, 32000 Vukovar zastupanog po punomoćniku Damir Zagoršćak</item>
      <item>GRAD SLAVONSKI BROD, OIB 58007872049, Vukovarska 1, 35000 Slavonski Brod</item>
      <item>Komunalno društvo VODOVOD I KANALIZACIJA društvo s ograničenom odgovornošću za vodoopskrbu i odvodnju, OIB 80805858278, Dolac 14, 51000 Rijeka</item>
      <item>Ljubica Matković, OIB 37277926663, Šubićeva 17, 35000 Slavonski Brod</item>
      <item>Marijana Lacković, OIB 16227644154, Sjeverna Vezna Cesta 70, 35000 Slavonski Brod</item>
      <item>Marijana Ćatipović, OIB 54248450294, Kraj 119, 21232 Kraj</item>
      <item>Ana Briški, OIB 21803904791, Smilja. Polje 84, 53000 Smiljansko Polje</item>
      <item>Vesna Bešker, OIB 82922095462, Put Smokovika 4, 21000 Split</item>
      <item>VULKANIZERSKO TRGOVAČKI OBRT KATIĆ, vl. Željko Katić, OIB 64141164422, Sućidar 8, 21000 Split</item>
      <item>Božana Crnjak, OIB 48087020457, Jakova Gotovca 28, 35000 Slavonski Brod</item>
      <item>Irena Ugrin, OIB 27769699125, Pelimovac 18, 21230 Sinj</item>
      <item>Sanja Bartulin, OIB 88243809334, Vjekoslava Paraća 86, 21000 Split zastupanog po punomoćniku Ante Kukoč</item>
      <item>Marina Raič, OIB 59730671645, 4. Jula 9, 32100 Mirkovci</item>
      <item>Snježana Simonović, OIB 23041839346, Zametska 42, 51000 Rijeka</item>
      <item>Ivica Divić, OIB 70150749143, Kneza Branimira 11, 21260 Imotski</item>
      <item>Josipa Divić, OIB 17891114875, Kneza Branimira 11, 21260 Imotski</item>
      <item>Brankica Tomić, OIB 38019689181, Matije Gupca 30, 48350 Kalinovac</item>
      <item>Aleksandra Lazinica, OIB 68252672556, Jurjenići 119, 51215 Kastav</item>
      <item>Karmen Branković, OIB 86928962532, Tršćanska 4, 52100 Pula</item>
      <item>Mate Madunić, OIB 21998135952, Put Radoševca 13, 21000 Split</item>
      <item>Tihana Madunić, OIB 59744252384, Put Radoševca 13, 21000 Split</item>
      <item>Andrijana Herceg, OIB 19153656171, Jagodnjak 40, 34000 Požega</item>
      <item>Anka Marunica, OIB 08790272825, Naselje Slavonija II 06, 35000 Slavonski Brod</item>
      <item>Ivana Cota, OIB 71529293947, Baćin Dol 82, 35400 Nova Gradiška</item>
      <item>Dijana Efendić, OIB 49889958487, Obrovac Sinjski 53a, 21238 Obrovac Sinjski</item>
      <item>Mirjana Pranjić, OIB 86700171830, J. Gotovca 6, 35000 Slavonski Brod</item>
      <item>Tijana Alimehaj, OIB 98399127311, Matije Gupca 48, 31300 Beli Manastir zastupanog po punomoćniku Ante Kukoč</item>
      <item>Sanela Komšić-perić, OIB 86946879066, Stankovićeva 24, 52100 Pula</item>
      <item>Gordana Grabar, OIB 56141812243, Dragonja 9, 52100 Pula</item>
      <item>Dijana Cerovski, OIB 35906140697, Hrvatskih Branitelja 57, 44000 Žabno</item>
      <item>Slađana Jurić, OIB 87762683201, Bukovsko 8a, 44203 Lukavec Posavski</item>
      <item>Dragica Rast, OIB 42000268240, Poljana 4, 51215 Kastav</item>
      <item>Inga Župić, OIB 17025741093, Put Župića 22, 21230 Sinj</item>
      <item>Amneris Dekleva, OIB 16413924700, Velog Jože 6, 52100 Pula zastupanog po punomoćniku Ante Kukoč</item>
      <item>Anabel Fišer, OIB 74889428287, Hajduk Mirka 106, 32100 Mirkovci</item>
      <item>Snježana Krsnik, OIB 10585412030, Florijana Bobića 40, 42000 Jalkovec</item>
      <item>Ankica Bitunjac, OIB 15723582227, Put Međina 3, 21230 Sinj zastupanog po punomoćniku Ante Kukoč</item>
      <item>Željka Durdov, OIB 38854652316, Širokog Brijega 8, 21000 Split zastupanog po punomoćniku Ante Kukoč</item>
      <item>Jadranka Jurišić, OIB 03426646650, Stjepana Radića 63, 53202 Perušić zastupanog po punomoćniku Ante Kukoč</item>
      <item>Sandra Mokricki, OIB 98047362537, Franje Račkoga 6, 31300 Beli Manastir zastupanog po punomoćniku Ante Kukoč</item>
      <item>Nikolina Poša, OIB 45406281903, Kralja Petra Krešimira Iv 47, 31300 Beli Manastir zastupanog po punomoćniku Ante Kukoč</item>
      <item>Zvjezdana Previšić, OIB 13198736591, Lapovačka 24, 32100 Vinkovci</item>
      <item>Radmila Horki, OIB 63919524067, Stepinčeva 53, 21000 Split zastupanog po punomoćniku Ante Kukoč</item>
      <item>Snježana Dokša, OIB 06311685793, Zagrebačka 237, 42000 Varaždin</item>
      <item>Vedrana Doždor, OIB 85374952571, Kutska 113, 21204 Dugopolje zastupanog po punomoćniku Ante Kukoč</item>
      <item>Miro Radman-livaja, OIB 21395444043, Grab bb, 21240 Trilj zastupanog po punomoćniku Ante Kukoč</item>
      <item>Ivanka Radman-livaja, OIB 58739884883, Grab bb, 21240 Trilj zastupanog po punomoćniku Ante Kukoč</item>
      <item>Antonija Ivišić, OIB 78630577944, Košute 44, 21240 Košute</item>
      <item>Dragica Sladoja, OIB 99929767324, Put Petrovca 19, 21230 Sinj</item>
      <item>Gordana Bošnjak, OIB 48290450645, Kralja Zvonimira 114a, 35400 Nova Gradiška</item>
      <item>Nada Serdar, OIB 27777957564, Mihanovićeva 21, 35400 Nova Gradiška</item>
      <item>Ivanka Špoljar, OIB 06444026856, Varaždinska 100, 42000 Donji Kućan</item>
      <item>Aleksandra Jovanović, OIB 92410251791, Put Bunarića 1a, 21212 Kaštel Sućurac zastupanog po punomoćniku Ante Kukoč</item>
      <item>Magdalena Tolić, OIB 48826440904, Bana Jelačića 39, 35212 Klokočevik</item>
      <item>Tanja Krković, OIB 59699575840, Malo Budaševo 22, 44000 Budaševo</item>
      <item>Ivanka Prančević, OIB 28119789499, Hercegovačka 147, 21000 Split zastupanog po punomoćniku Ante Kukoč</item>
      <item>Slavica Fućak, OIB 10646589503, Baredice 14, 51000 Rijeka</item>
      <item>Tina Rebić, OIB 64719117559, Donji Vinjani 142, 21260 Donji Vinjani</item>
      <item>Ivanka Stilinović, OIB 51701890216, Kaniška 5, 53000 Gospić zastupanog po punomoćniku Ante Kukoč</item>
      <item>Josipa Rukavina, OIB 14200067970, Budačka 164a, 53000 Gospić zastupanog po punomoćniku Ante Kukoč</item>
      <item>Svjetlana Radovniković, OIB 43389771794, Prilaz Braće Kaliterna 8, 21000 Split zastupanog po punomoćniku Ante Kukoč</item>
      <item>Nataša Narančić Pulja, OIB 82707478065, Požeška 6, 21000 Split</item>
      <item>Vesna Marjanović, OIB 65412255197, Ivana Gorana Kovačića 31, 35400 Nova Gradiška</item>
      <item>ANTUN GLASNOVIĆ, vl.t.o. MODNI NAKIT, OIB 85184900019, Konjšćinska 34, 10000 Zagreb zastupanog po punomoćniku Maja Cenić</item>
      <item>RH, Ministarstvo financija, OIB 18683136487, Katančićeva 5, 10000 Zagreb zastupanog po punomoćniku ŽUPANIJSKO DRŽAVNO ODVJETNIŠTVO U SPLITU</item>
      <item>NASTAVNI ZAVOD ZA JAVNO ZDRAVSTVO SPLITSKO-DALMATINSKE ŽUPANIJE, OIB 54948902275, Vukovarsa 46, 21000 Split</item>
      <item>TRADEXCO d.o.o. za proizvodnju i trgovinu u stečaju, OIB 07595006988, Industrijska 8, 10431 Sveta Nedelja zastupanog po punomoćniku OD JELIĆ, VUKOVIĆ &amp; HANDŽISKI</item>
      <item>SOCIETE GENERALE-SPLITSKA BANKA dioničko društvo, OIB 69326397242, Ruđera Boškovića 16, 21000 Split</item>
      <item>ARENA NOVA društvo s ograničenom odgovornošću za trgovinu, OIB 73063600438, Štefanovečka cesta 71/a, Zagreb zastupanog po punomoćniku Odvjetničko društvo ETEROVIĆ i ŠARAC</item>
      <item>Natalija Ceković, OIB 73370524050, ŠUMSKA ULICA 17 (ranije: ŽABNO, ŽABNO, 17), 44000 Žabno zastupanog po punomoćniku Dinko Ocvarek</item>
      <item>GRAD VARAŽDIN, OIB 13269011531, Trg kralja Tomislava 1, 42000 Varaždin</item>
    </derivirana_varijabla>
  </DomainObject.Predmet.StrankaListFormatedWithAdressOIB>
  <DomainObject.Predmet.StrankaListNazivFormated>
    <izvorni_sadrzaj>
      <item>FINA ZAGREB</item>
      <item>GRAD RIJEKA</item>
      <item>Marija Mažar</item>
      <item>Miro Erceg</item>
      <item>Hrvatske vode, pravna osoba za upravljanje vodama</item>
      <item>Milena Dedijer</item>
      <item>Mira Čiča</item>
      <item>Branka Vilenica</item>
      <item>Gordana Salak</item>
      <item>GRAD SINJ</item>
      <item>GRAD VUKOVAR</item>
      <item>SLAVČA, društvo s ograničenom odgovornošću za komunalne djelatnosti Nova Gradiška</item>
      <item>AMBRO PROMET d.o.o. za unutarnju i vanjsku trgovinu</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PULA HERCULANEA d. o. o. za obavljanje komunalnih djelatnosti</item>
      <item>UNIQA osiguranje d.d.</item>
      <item>HEP-Operator distribucijskog sustava d.o.o. za distribuciju i opskrbu električne energije, Elektra Slavonski Brod</item>
      <item>Nastavni zavod za javno zdravstvo Brodsko-posavske županije</item>
      <item>DARKOM društvo s ograničenom odgovornošću za komunalnu djelatnost</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GRAD NOVA GRADIŠKA</item>
      <item>IMPULS-LEASING društvo s ograničenom odgovornošću za leasing</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Hrvatski Telekom d.d.</item>
      <item>HRVATSKI ZAVOD ZA MIROVINSKO OSIGURANJE</item>
      <item>PRVO PLINARSKO DRUŠTVO d.o.o. za distribuciju plina</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RH, Ministarstvo financija</item>
      <item>NASTAVNI ZAVOD ZA JAVNO ZDRAVSTVO SPLITSKO-DALMATINSKE ŽUPANIJE</item>
      <item>TRADEXCO d.o.o. za proizvodnju i trgovinu u stečaju</item>
      <item>SOCIETE GENERALE-SPLITSKA BANKA dioničko društvo</item>
      <item>ARENA NOVA društvo s ograničenom odgovornošću za trgovinu</item>
      <item>Natalija Ceković</item>
      <item>GRAD VARAŽDIN</item>
    </izvorni_sadrzaj>
    <derivirana_varijabla naziv="DomainObject.Predmet.StrankaListNazivFormated_1">
      <item>FINA ZAGREB</item>
      <item>GRAD RIJEKA</item>
      <item>Marija Mažar</item>
      <item>Miro Erceg</item>
      <item>Hrvatske vode, pravna osoba za upravljanje vodama</item>
      <item>Milena Dedijer</item>
      <item>Mira Čiča</item>
      <item>Branka Vilenica</item>
      <item>Gordana Salak</item>
      <item>GRAD SINJ</item>
      <item>GRAD VUKOVAR</item>
      <item>SLAVČA, društvo s ograničenom odgovornošću za komunalne djelatnosti Nova Gradiška</item>
      <item>AMBRO PROMET d.o.o. za unutarnju i vanjsku trgovinu</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PULA HERCULANEA d. o. o. za obavljanje komunalnih djelatnosti</item>
      <item>UNIQA osiguranje d.d.</item>
      <item>HEP-Operator distribucijskog sustava d.o.o. za distribuciju i opskrbu električne energije, Elektra Slavonski Brod</item>
      <item>Nastavni zavod za javno zdravstvo Brodsko-posavske županije</item>
      <item>DARKOM društvo s ograničenom odgovornošću za komunalnu djelatnost</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GRAD NOVA GRADIŠKA</item>
      <item>IMPULS-LEASING društvo s ograničenom odgovornošću za leasing</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Hrvatski Telekom d.d.</item>
      <item>HRVATSKI ZAVOD ZA MIROVINSKO OSIGURANJE</item>
      <item>PRVO PLINARSKO DRUŠTVO d.o.o. za distribuciju plina</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RH, Ministarstvo financija</item>
      <item>NASTAVNI ZAVOD ZA JAVNO ZDRAVSTVO SPLITSKO-DALMATINSKE ŽUPANIJE</item>
      <item>TRADEXCO d.o.o. za proizvodnju i trgovinu u stečaju</item>
      <item>SOCIETE GENERALE-SPLITSKA BANKA dioničko društvo</item>
      <item>ARENA NOVA društvo s ograničenom odgovornošću za trgovinu</item>
      <item>Natalija Ceković</item>
      <item>GRAD VARAŽDIN</item>
    </derivirana_varijabla>
  </DomainObject.Predmet.StrankaListNazivFormated>
  <DomainObject.Predmet.StrankaListNazivFormatedOIB>
    <izvorni_sadrzaj>
      <item>FINA ZAGREB, OIB 85821130368</item>
      <item>GRAD RIJEKA, OIB 54382731928</item>
      <item>Marija Mažar, OIB 37191021033</item>
      <item>Miro Erceg, OIB 98218187229</item>
      <item>Hrvatske vode, pravna osoba za upravljanje vodama, OIB 28921383001</item>
      <item>Milena Dedijer, OIB 06624886344</item>
      <item>Mira Čiča, OIB 62079191401</item>
      <item>Branka Vilenica, OIB 32335604244</item>
      <item>Gordana Salak, OIB 96542945244</item>
      <item>GRAD SINJ, OIB 03210055420</item>
      <item>GRAD VUKOVAR, OIB 50041264710</item>
      <item>SLAVČA, društvo s ograničenom odgovornošću za komunalne djelatnosti Nova Gradiška, OIB 88106895548</item>
      <item>AMBRO PROMET d.o.o. za unutarnju i vanjsku trgovinu, OIB 92896896216</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item>
      <item>PULA HERCULANEA d. o. o. za obavljanje komunalnih djelatnosti, OIB 11294943436</item>
      <item>UNIQA osiguranje d.d., OIB 75665455333</item>
      <item>HEP-Operator distribucijskog sustava d.o.o. za distribuciju i opskrbu električne energije, Elektra Slavonski Brod, OIB 46830600751</item>
      <item>Nastavni zavod za javno zdravstvo Brodsko-posavske županije, OIB 14861822643</item>
      <item>DARKOM društvo s ograničenom odgovornošću za komunalnu djelatnost, OIB 51300447787</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item>
      <item>GRAD NOVA GRADIŠKA, OIB 08658615403</item>
      <item>IMPULS-LEASING društvo s ograničenom odgovornošću za leasing, OIB 65918029671</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item>
      <item>Hrvatski Telekom d.d., OIB 81793146560</item>
      <item>HRVATSKI ZAVOD ZA MIROVINSKO OSIGURANJE, OIB 84397956623</item>
      <item>PRVO PLINARSKO DRUŠTVO d.o.o. za distribuciju plina, OIB 58292277611</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item>
      <item>RH, Ministarstvo financija, OIB 18683136487</item>
      <item>NASTAVNI ZAVOD ZA JAVNO ZDRAVSTVO SPLITSKO-DALMATINSKE ŽUPANIJE, OIB 54948902275</item>
      <item>TRADEXCO d.o.o. za proizvodnju i trgovinu u stečaju, OIB 07595006988</item>
      <item>SOCIETE GENERALE-SPLITSKA BANKA dioničko društvo, OIB 69326397242</item>
      <item>ARENA NOVA društvo s ograničenom odgovornošću za trgovinu, OIB 73063600438</item>
      <item>Natalija Ceković, OIB 73370524050</item>
      <item>GRAD VARAŽDIN, OIB 13269011531</item>
    </izvorni_sadrzaj>
    <derivirana_varijabla naziv="DomainObject.Predmet.StrankaListNazivFormatedOIB_1">
      <item>FINA ZAGREB, OIB 85821130368</item>
      <item>GRAD RIJEKA, OIB 54382731928</item>
      <item>Marija Mažar, OIB 37191021033</item>
      <item>Miro Erceg, OIB 98218187229</item>
      <item>Hrvatske vode, pravna osoba za upravljanje vodama, OIB 28921383001</item>
      <item>Milena Dedijer, OIB 06624886344</item>
      <item>Mira Čiča, OIB 62079191401</item>
      <item>Branka Vilenica, OIB 32335604244</item>
      <item>Gordana Salak, OIB 96542945244</item>
      <item>GRAD SINJ, OIB 03210055420</item>
      <item>GRAD VUKOVAR, OIB 50041264710</item>
      <item>SLAVČA, društvo s ograničenom odgovornošću za komunalne djelatnosti Nova Gradiška, OIB 88106895548</item>
      <item>AMBRO PROMET d.o.o. za unutarnju i vanjsku trgovinu, OIB 92896896216</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item>
      <item>PULA HERCULANEA d. o. o. za obavljanje komunalnih djelatnosti, OIB 11294943436</item>
      <item>UNIQA osiguranje d.d., OIB 75665455333</item>
      <item>HEP-Operator distribucijskog sustava d.o.o. za distribuciju i opskrbu električne energije, Elektra Slavonski Brod, OIB 46830600751</item>
      <item>Nastavni zavod za javno zdravstvo Brodsko-posavske županije, OIB 14861822643</item>
      <item>DARKOM društvo s ograničenom odgovornošću za komunalnu djelatnost, OIB 51300447787</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item>
      <item>GRAD NOVA GRADIŠKA, OIB 08658615403</item>
      <item>IMPULS-LEASING društvo s ograničenom odgovornošću za leasing, OIB 65918029671</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item>
      <item>Hrvatski Telekom d.d., OIB 81793146560</item>
      <item>HRVATSKI ZAVOD ZA MIROVINSKO OSIGURANJE, OIB 84397956623</item>
      <item>PRVO PLINARSKO DRUŠTVO d.o.o. za distribuciju plina, OIB 58292277611</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item>
      <item>RH, Ministarstvo financija, OIB 18683136487</item>
      <item>NASTAVNI ZAVOD ZA JAVNO ZDRAVSTVO SPLITSKO-DALMATINSKE ŽUPANIJE, OIB 54948902275</item>
      <item>TRADEXCO d.o.o. za proizvodnju i trgovinu u stečaju, OIB 07595006988</item>
      <item>SOCIETE GENERALE-SPLITSKA BANKA dioničko društvo, OIB 69326397242</item>
      <item>ARENA NOVA društvo s ograničenom odgovornošću za trgovinu, OIB 73063600438</item>
      <item>Natalija Ceković, OIB 73370524050</item>
      <item>GRAD VARAŽDIN, OIB 13269011531</item>
    </derivirana_varijabla>
  </DomainObject.Predmet.StrankaListNazivFormatedOIB>
  <DomainObject.Predmet.ProtuStrankaListFormated>
    <izvorni_sadrzaj>
      <item>BONITA NUOVA, d.o.o. za proizvodnju, trgovinu i ugostiteljstvo u stečaju</item>
    </izvorni_sadrzaj>
    <derivirana_varijabla naziv="DomainObject.Predmet.ProtuStrankaListFormated_1">
      <item>BONITA NUOVA, d.o.o. za proizvodnju, trgovinu i ugostiteljstvo u stečaju</item>
    </derivirana_varijabla>
  </DomainObject.Predmet.ProtuStrankaListFormated>
  <DomainObject.Predmet.ProtuStrankaListFormatedOIB>
    <izvorni_sadrzaj>
      <item>BONITA NUOVA, d.o.o. za proizvodnju, trgovinu i ugostiteljstvo u stečaju, OIB 72321959920</item>
    </izvorni_sadrzaj>
    <derivirana_varijabla naziv="DomainObject.Predmet.ProtuStrankaListFormatedOIB_1">
      <item>BONITA NUOVA, d.o.o. za proizvodnju, trgovinu i ugostiteljstvo u stečaju, OIB 72321959920</item>
    </derivirana_varijabla>
  </DomainObject.Predmet.ProtuStrankaListFormatedOIB>
  <DomainObject.Predmet.ProtuStrankaListFormatedWithAdress>
    <izvorni_sadrzaj>
      <item>BONITA NUOVA, d.o.o. za proizvodnju, trgovinu i ugostiteljstvo u stečaju, Svetog Leopolda Mandića 7/a, 21204 Dugopolje</item>
    </izvorni_sadrzaj>
    <derivirana_varijabla naziv="DomainObject.Predmet.ProtuStrankaListFormatedWithAdress_1">
      <item>BONITA NUOVA, d.o.o. za proizvodnju, trgovinu i ugostiteljstvo u stečaju, Svetog Leopolda Mandića 7/a, 21204 Dugopolje</item>
    </derivirana_varijabla>
  </DomainObject.Predmet.ProtuStrankaListFormatedWithAdress>
  <DomainObject.Predmet.ProtuStrankaListFormatedWithAdressOIB>
    <izvorni_sadrzaj>
      <item>BONITA NUOVA, d.o.o. za proizvodnju, trgovinu i ugostiteljstvo u stečaju, OIB 72321959920, Svetog Leopolda Mandića 7/a, 21204 Dugopolje</item>
    </izvorni_sadrzaj>
    <derivirana_varijabla naziv="DomainObject.Predmet.ProtuStrankaListFormatedWithAdressOIB_1">
      <item>BONITA NUOVA, d.o.o. za proizvodnju, trgovinu i ugostiteljstvo u stečaju, OIB 72321959920, Svetog Leopolda Mandića 7/a, 21204 Dugopolje</item>
    </derivirana_varijabla>
  </DomainObject.Predmet.ProtuStrankaListFormatedWithAdressOIB>
  <DomainObject.Predmet.ProtuStrankaListNazivFormated>
    <izvorni_sadrzaj>
      <item>BONITA NUOVA, d.o.o. za proizvodnju, trgovinu i ugostiteljstvo u stečaju</item>
    </izvorni_sadrzaj>
    <derivirana_varijabla naziv="DomainObject.Predmet.ProtuStrankaListNazivFormated_1">
      <item>BONITA NUOVA, d.o.o. za proizvodnju, trgovinu i ugostiteljstvo u stečaju</item>
    </derivirana_varijabla>
  </DomainObject.Predmet.ProtuStrankaListNazivFormated>
  <DomainObject.Predmet.ProtuStrankaListNazivFormatedOIB>
    <izvorni_sadrzaj>
      <item>BONITA NUOVA, d.o.o. za proizvodnju, trgovinu i ugostiteljstvo u stečaju, OIB 72321959920</item>
    </izvorni_sadrzaj>
    <derivirana_varijabla naziv="DomainObject.Predmet.ProtuStrankaListNazivFormatedOIB_1">
      <item>BONITA NUOVA, d.o.o. za proizvodnju, trgovinu i ugostiteljstvo u stečaju, OIB 72321959920</item>
    </derivirana_varijabla>
  </DomainObject.Predmet.ProtuStrankaListNazivFormatedOIB>
  <DomainObject.Predmet.OstaliListFormated>
    <izvorni_sadrzaj>
      <item>ANTE HRGOVIĆ</item>
      <item>FINA SPLIT</item>
      <item>MATE MADUNIĆ</item>
      <item>Ivan Sunara</item>
      <item>ZUO V.KNEŽEVIĆ, E.BRADAMANTE, M.HINIĆ, I.RADIĆ, B. PAVKOVIĆ, S.PERHAT i N. KNEŽEVIĆ punomoćnik sudionika u postupku GRAD RIJEKA</item>
      <item>Bore Erceg punomoćnik sudionika u postupku Miro Erceg</item>
      <item>Biserka Treneski punomoćnik sudionika u postupku Milena Dedijer</item>
      <item>Biserka Treneski punomoćnik sudionika u postupku Gordana Salak; Branka Vilenica; Mira Čiča</item>
      <item>Paško Gucić punomoćnik sudionika u postupku AMBRO PROMET d.o.o. za unutarnju i vanjsku trgovinu</item>
      <item>Zoran Tomić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punomoćnik sudionika u postupku CRODUX DERIVATI DVA društvo s ograničenom odgovornošću  za trgovinu naftnim derivatima i plinovima</item>
      <item>Odvjetničko društvo Borić &amp; partneri društvo s ograničenom odgovornošću punomoćnik sudionika u postupku IMPULS-LEASING društvo s ograničenom odgovornošću za leasing</item>
      <item>Maja Cenić punomoćnik sudionika u postupku Hrvatska radiotelevizija</item>
      <item>Damir Zagoršćak punomoćnik sudionika u postupku PRVO PLINARSKO DRUŠTVO d.o.o. za distribuciju plina</item>
      <item>Maja Cenić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punomoćnik sudionika u postupku ARENA NOVA društvo s ograničenom odgovornošću za trgovinu</item>
      <item>Dinko Ocvarek punomoćnik sudionika u postupku Natalija Ceković</item>
      <item>Leopold Aljinović punomoćnik sudionika u postupku BRAĆA BERIŠIĆ COMMERCE d.o.o. za trgovinu, uvoz-izvoz, usluge</item>
      <item>Ante Kukoč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izvorni_sadrzaj>
    <derivirana_varijabla naziv="DomainObject.Predmet.OstaliListFormated_1">
      <item>ANTE HRGOVIĆ</item>
      <item>FINA SPLIT</item>
      <item>MATE MADUNIĆ</item>
      <item>Ivan Sunara</item>
      <item>ZUO V.KNEŽEVIĆ, E.BRADAMANTE, M.HINIĆ, I.RADIĆ, B. PAVKOVIĆ, S.PERHAT i N. KNEŽEVIĆ punomoćnik sudionika u postupku GRAD RIJEKA</item>
      <item>Bore Erceg punomoćnik sudionika u postupku Miro Erceg</item>
      <item>Biserka Treneski punomoćnik sudionika u postupku Milena Dedijer</item>
      <item>Biserka Treneski punomoćnik sudionika u postupku Gordana Salak; Branka Vilenica; Mira Čiča</item>
      <item>Paško Gucić punomoćnik sudionika u postupku AMBRO PROMET d.o.o. za unutarnju i vanjsku trgovinu</item>
      <item>Zoran Tomić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punomoćnik sudionika u postupku CRODUX DERIVATI DVA društvo s ograničenom odgovornošću  za trgovinu naftnim derivatima i plinovima</item>
      <item>Odvjetničko društvo Borić &amp; partneri društvo s ograničenom odgovornošću punomoćnik sudionika u postupku IMPULS-LEASING društvo s ograničenom odgovornošću za leasing</item>
      <item>Maja Cenić punomoćnik sudionika u postupku Hrvatska radiotelevizija</item>
      <item>Damir Zagoršćak punomoćnik sudionika u postupku PRVO PLINARSKO DRUŠTVO d.o.o. za distribuciju plina</item>
      <item>Maja Cenić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punomoćnik sudionika u postupku ARENA NOVA društvo s ograničenom odgovornošću za trgovinu</item>
      <item>Dinko Ocvarek punomoćnik sudionika u postupku Natalija Ceković</item>
      <item>Leopold Aljinović punomoćnik sudionika u postupku BRAĆA BERIŠIĆ COMMERCE d.o.o. za trgovinu, uvoz-izvoz, usluge</item>
      <item>Ante Kukoč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derivirana_varijabla>
  </DomainObject.Predmet.OstaliListFormated>
  <DomainObject.Predmet.OstaliListFormatedOIB>
    <izvorni_sadrzaj>
      <item>ANTE HRGOVIĆ</item>
      <item>FINA SPLIT, OIB 85821130368</item>
      <item>MATE MADUNIĆ</item>
      <item>Ivan Sunara, OIB 17000771045</item>
      <item>ZUO V.KNEŽEVIĆ, E.BRADAMANTE, M.HINIĆ, I.RADIĆ, B. PAVKOVIĆ, S.PERHAT i N. KNEŽEVIĆ punomoćnik sudionika u postupku GRAD RIJEKA</item>
      <item>Bore Erceg punomoćnik sudionika u postupku Miro Erceg</item>
      <item>Biserka Treneski, OIB 99425338372 punomoćnik sudionika u postupku Milena Dedijer</item>
      <item>Biserka Treneski, OIB 99425338372 punomoćnik sudionika u postupku Gordana Salak; Branka Vilenica; Mira Čiča</item>
      <item>Paško Gucić punomoćnik sudionika u postupku AMBRO PROMET d.o.o. za unutarnju i vanjsku trgovinu</item>
      <item>Zoran Tomić, OIB 80809284399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OIB 57624895395 punomoćnik sudionika u postupku CRODUX DERIVATI DVA društvo s ograničenom odgovornošću  za trgovinu naftnim derivatima i plinovima</item>
      <item>Odvjetničko društvo Borić &amp; partneri društvo s ograničenom odgovornošću, OIB 75819777315 punomoćnik sudionika u postupku IMPULS-LEASING društvo s ograničenom odgovornošću za leasing</item>
      <item>Maja Cenić, OIB 40083743529 punomoćnik sudionika u postupku Hrvatska radiotelevizija</item>
      <item>Damir Zagoršćak, OIB 30993782023 punomoćnik sudionika u postupku PRVO PLINARSKO DRUŠTVO d.o.o. za distribuciju plina</item>
      <item>Maja Cenić, OIB 40083743529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OIB 31785728337 punomoćnik sudionika u postupku ARENA NOVA društvo s ograničenom odgovornošću za trgovinu</item>
      <item>Dinko Ocvarek, OIB 29276388782 punomoćnik sudionika u postupku Natalija Ceković</item>
      <item>Leopold Aljinović punomoćnik sudionika u postupku BRAĆA BERIŠIĆ COMMERCE d.o.o. za trgovinu, uvoz-izvoz, usluge</item>
      <item>Ante Kukoč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izvorni_sadrzaj>
    <derivirana_varijabla naziv="DomainObject.Predmet.OstaliListFormatedOIB_1">
      <item>ANTE HRGOVIĆ</item>
      <item>FINA SPLIT, OIB 85821130368</item>
      <item>MATE MADUNIĆ</item>
      <item>Ivan Sunara, OIB 17000771045</item>
      <item>ZUO V.KNEŽEVIĆ, E.BRADAMANTE, M.HINIĆ, I.RADIĆ, B. PAVKOVIĆ, S.PERHAT i N. KNEŽEVIĆ punomoćnik sudionika u postupku GRAD RIJEKA</item>
      <item>Bore Erceg punomoćnik sudionika u postupku Miro Erceg</item>
      <item>Biserka Treneski, OIB 99425338372 punomoćnik sudionika u postupku Milena Dedijer</item>
      <item>Biserka Treneski, OIB 99425338372 punomoćnik sudionika u postupku Gordana Salak; Branka Vilenica; Mira Čiča</item>
      <item>Paško Gucić punomoćnik sudionika u postupku AMBRO PROMET d.o.o. za unutarnju i vanjsku trgovinu</item>
      <item>Zoran Tomić, OIB 80809284399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OIB 57624895395 punomoćnik sudionika u postupku CRODUX DERIVATI DVA društvo s ograničenom odgovornošću  za trgovinu naftnim derivatima i plinovima</item>
      <item>Odvjetničko društvo Borić &amp; partneri društvo s ograničenom odgovornošću, OIB 75819777315 punomoćnik sudionika u postupku IMPULS-LEASING društvo s ograničenom odgovornošću za leasing</item>
      <item>Maja Cenić, OIB 40083743529 punomoćnik sudionika u postupku Hrvatska radiotelevizija</item>
      <item>Damir Zagoršćak, OIB 30993782023 punomoćnik sudionika u postupku PRVO PLINARSKO DRUŠTVO d.o.o. za distribuciju plina</item>
      <item>Maja Cenić, OIB 40083743529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OIB 31785728337 punomoćnik sudionika u postupku ARENA NOVA društvo s ograničenom odgovornošću za trgovinu</item>
      <item>Dinko Ocvarek, OIB 29276388782 punomoćnik sudionika u postupku Natalija Ceković</item>
      <item>Leopold Aljinović punomoćnik sudionika u postupku BRAĆA BERIŠIĆ COMMERCE d.o.o. za trgovinu, uvoz-izvoz, usluge</item>
      <item>Ante Kukoč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derivirana_varijabla>
  </DomainObject.Predmet.OstaliListFormatedOIB>
  <DomainObject.Predmet.OstaliListFormatedWithAdress>
    <izvorni_sadrzaj>
      <item>ANTE HRGOVIĆ, Trogirska 24, 22203 Rogoznica</item>
      <item>FINA SPLIT, Mažuranićevo šetalište 24b, 21000 Split</item>
      <item>MATE MADUNIĆ, Put Radoševca 13, 21000 Split</item>
      <item>Ivan Sunara,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Bolnička 5, 32000 Vukovar punomoćnik sudionika u postupku Milena Dedijer</item>
      <item>Biserka Treneski, Bolnička 5, 32000 Vukovar punomoćnik sudionika u postupku Gordana Salak; Branka Vilenica; Mira Čiča</item>
      <item>Paško Gucić, Avenija Dubrava 76/IV, 10000 Zagreb punomoćnik sudionika u postupku AMBRO PROMET d.o.o. za unutarnju i vanjsku trgovinu</item>
      <item>Zoran Tomić,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Lopašićeva ulica 14, 10000 Zagreb punomoćnik sudionika u postupku CRODUX DERIVATI DVA društvo s ograničenom odgovornošću  za trgovinu naftnim derivatima i plinovima</item>
      <item>Odvjetničko društvo Borić &amp; partneri društvo s ograničenom odgovornošću, J. Marohnića 1, 10000 Zagreb punomoćnik sudionika u postupku IMPULS-LEASING društvo s ograničenom odgovornošću za leasing</item>
      <item>Maja Cenić, Pavla Hatza 21, 10000 Zagreb punomoćnik sudionika u postupku Hrvatska radiotelevizija</item>
      <item>Damir Zagoršćak, I. Gundulića 36 b, 31000 Osijek punomoćnik sudionika u postupku PRVO PLINARSKO DRUŠTVO d.o.o. za distribuciju plina</item>
      <item>Maja Cenić,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Palmotićeva 68, Zagreb punomoćnik sudionika u postupku ARENA NOVA društvo s ograničenom odgovornošću za trgovinu</item>
      <item>Dinko Ocvarek, S. i A. Radića 45, 44000 Sisak punomoćnik sudionika u postupku Natalija Ceković</item>
      <item>Leopold Aljinović, Paraćeva 35, 21000 Split punomoćnik sudionika u postupku BRAĆA BERIŠIĆ COMMERCE d.o.o. za trgovinu, uvoz-izvoz, usluge</item>
      <item>Ante Kukoč, Trg Hrvatske bratske zajednice 3/B, 21000 Split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izvorni_sadrzaj>
    <derivirana_varijabla naziv="DomainObject.Predmet.OstaliListFormatedWithAdress_1">
      <item>ANTE HRGOVIĆ, Trogirska 24, 22203 Rogoznica</item>
      <item>FINA SPLIT, Mažuranićevo šetalište 24b, 21000 Split</item>
      <item>MATE MADUNIĆ, Put Radoševca 13, 21000 Split</item>
      <item>Ivan Sunara,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Bolnička 5, 32000 Vukovar punomoćnik sudionika u postupku Milena Dedijer</item>
      <item>Biserka Treneski, Bolnička 5, 32000 Vukovar punomoćnik sudionika u postupku Gordana Salak; Branka Vilenica; Mira Čiča</item>
      <item>Paško Gucić, Avenija Dubrava 76/IV, 10000 Zagreb punomoćnik sudionika u postupku AMBRO PROMET d.o.o. za unutarnju i vanjsku trgovinu</item>
      <item>Zoran Tomić,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Lopašićeva ulica 14, 10000 Zagreb punomoćnik sudionika u postupku CRODUX DERIVATI DVA društvo s ograničenom odgovornošću  za trgovinu naftnim derivatima i plinovima</item>
      <item>Odvjetničko društvo Borić &amp; partneri društvo s ograničenom odgovornošću, J. Marohnića 1, 10000 Zagreb punomoćnik sudionika u postupku IMPULS-LEASING društvo s ograničenom odgovornošću za leasing</item>
      <item>Maja Cenić, Pavla Hatza 21, 10000 Zagreb punomoćnik sudionika u postupku Hrvatska radiotelevizija</item>
      <item>Damir Zagoršćak, I. Gundulića 36 b, 31000 Osijek punomoćnik sudionika u postupku PRVO PLINARSKO DRUŠTVO d.o.o. za distribuciju plina</item>
      <item>Maja Cenić,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Palmotićeva 68, Zagreb punomoćnik sudionika u postupku ARENA NOVA društvo s ograničenom odgovornošću za trgovinu</item>
      <item>Dinko Ocvarek, S. i A. Radića 45, 44000 Sisak punomoćnik sudionika u postupku Natalija Ceković</item>
      <item>Leopold Aljinović, Paraćeva 35, 21000 Split punomoćnik sudionika u postupku BRAĆA BERIŠIĆ COMMERCE d.o.o. za trgovinu, uvoz-izvoz, usluge</item>
      <item>Ante Kukoč, Trg Hrvatske bratske zajednice 3/B, 21000 Split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derivirana_varijabla>
  </DomainObject.Predmet.OstaliListFormatedWithAdress>
  <DomainObject.Predmet.OstaliListFormatedWithAdressOIB>
    <izvorni_sadrzaj>
      <item>ANTE HRGOVIĆ, Trogirska 24, 22203 Rogoznica</item>
      <item>FINA SPLIT, OIB 85821130368, Mažuranićevo šetalište 24b, 21000 Split</item>
      <item>MATE MADUNIĆ, Put Radoševca 13, 21000 Split</item>
      <item>Ivan Sunara, OIB 17000771045,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OIB 99425338372, Bolnička 5, 32000 Vukovar punomoćnik sudionika u postupku Milena Dedijer</item>
      <item>Biserka Treneski, OIB 99425338372, Bolnička 5, 32000 Vukovar punomoćnik sudionika u postupku Gordana Salak; Branka Vilenica; Mira Čiča</item>
      <item>Paško Gucić, Avenija Dubrava 76/IV, 10000 Zagreb punomoćnik sudionika u postupku AMBRO PROMET d.o.o. za unutarnju i vanjsku trgovinu</item>
      <item>Zoran Tomić, OIB 80809284399,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OIB 57624895395, Lopašićeva ulica 14, 10000 Zagreb punomoćnik sudionika u postupku CRODUX DERIVATI DVA društvo s ograničenom odgovornošću  za trgovinu naftnim derivatima i plinovima</item>
      <item>Odvjetničko društvo Borić &amp; partneri društvo s ograničenom odgovornošću, OIB 75819777315, J. Marohnića 1, 10000 Zagreb punomoćnik sudionika u postupku IMPULS-LEASING društvo s ograničenom odgovornošću za leasing</item>
      <item>Maja Cenić, OIB 40083743529, Pavla Hatza 21, 10000 Zagreb punomoćnik sudionika u postupku Hrvatska radiotelevizija</item>
      <item>Damir Zagoršćak, OIB 30993782023, I. Gundulića 36 b, 31000 Osijek punomoćnik sudionika u postupku PRVO PLINARSKO DRUŠTVO d.o.o. za distribuciju plina</item>
      <item>Maja Cenić, OIB 40083743529,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OIB 31785728337, Palmotićeva 68, Zagreb punomoćnik sudionika u postupku ARENA NOVA društvo s ograničenom odgovornošću za trgovinu</item>
      <item>Dinko Ocvarek, OIB 29276388782, S. i A. Radića 45, 44000 Sisak punomoćnik sudionika u postupku Natalija Ceković</item>
      <item>Leopold Aljinović, Paraćeva 35, 21000 Split punomoćnik sudionika u postupku BRAĆA BERIŠIĆ COMMERCE d.o.o. za trgovinu, uvoz-izvoz, usluge</item>
      <item>Ante Kukoč, Trg Hrvatske bratske zajednice 3/B, 21000 Split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izvorni_sadrzaj>
    <derivirana_varijabla naziv="DomainObject.Predmet.OstaliListFormatedWithAdressOIB_1">
      <item>ANTE HRGOVIĆ, Trogirska 24, 22203 Rogoznica</item>
      <item>FINA SPLIT, OIB 85821130368, Mažuranićevo šetalište 24b, 21000 Split</item>
      <item>MATE MADUNIĆ, Put Radoševca 13, 21000 Split</item>
      <item>Ivan Sunara, OIB 17000771045,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OIB 99425338372, Bolnička 5, 32000 Vukovar punomoćnik sudionika u postupku Milena Dedijer</item>
      <item>Biserka Treneski, OIB 99425338372, Bolnička 5, 32000 Vukovar punomoćnik sudionika u postupku Gordana Salak; Branka Vilenica; Mira Čiča</item>
      <item>Paško Gucić, Avenija Dubrava 76/IV, 10000 Zagreb punomoćnik sudionika u postupku AMBRO PROMET d.o.o. za unutarnju i vanjsku trgovinu</item>
      <item>Zoran Tomić, OIB 80809284399,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OIB 57624895395, Lopašićeva ulica 14, 10000 Zagreb punomoćnik sudionika u postupku CRODUX DERIVATI DVA društvo s ograničenom odgovornošću  za trgovinu naftnim derivatima i plinovima</item>
      <item>Odvjetničko društvo Borić &amp; partneri društvo s ograničenom odgovornošću, OIB 75819777315, J. Marohnića 1, 10000 Zagreb punomoćnik sudionika u postupku IMPULS-LEASING društvo s ograničenom odgovornošću za leasing</item>
      <item>Maja Cenić, OIB 40083743529, Pavla Hatza 21, 10000 Zagreb punomoćnik sudionika u postupku Hrvatska radiotelevizija</item>
      <item>Damir Zagoršćak, OIB 30993782023, I. Gundulića 36 b, 31000 Osijek punomoćnik sudionika u postupku PRVO PLINARSKO DRUŠTVO d.o.o. za distribuciju plina</item>
      <item>Maja Cenić, OIB 40083743529,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OIB 31785728337, Palmotićeva 68, Zagreb punomoćnik sudionika u postupku ARENA NOVA društvo s ograničenom odgovornošću za trgovinu</item>
      <item>Dinko Ocvarek, OIB 29276388782, S. i A. Radića 45, 44000 Sisak punomoćnik sudionika u postupku Natalija Ceković</item>
      <item>Leopold Aljinović, Paraćeva 35, 21000 Split punomoćnik sudionika u postupku BRAĆA BERIŠIĆ COMMERCE d.o.o. za trgovinu, uvoz-izvoz, usluge</item>
      <item>Ante Kukoč, Trg Hrvatske bratske zajednice 3/B, 21000 Split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derivirana_varijabla>
  </DomainObject.Predmet.OstaliListFormatedWithAdressOIB>
  <DomainObject.Predmet.OstaliListNazivFormated>
    <izvorni_sadrzaj>
      <item>ANTE HRGOVIĆ</item>
      <item>FINA SPLIT</item>
      <item>MATE MADUNIĆ</item>
      <item>Ivan Sunara</item>
      <item>ZUO V.KNEŽEVIĆ, E.BRADAMANTE, M.HINIĆ, I.RADIĆ, B. PAVKOVIĆ, S.PERHAT i N. KNEŽEVIĆ</item>
      <item>Bore Erceg</item>
      <item>Biserka Treneski</item>
      <item>Biserka Treneski</item>
      <item>Paško Gucić</item>
      <item>Zoran Tomić</item>
      <item>Ivo Staničić</item>
      <item>Marina Lacković</item>
      <item>Helena Mihaljević</item>
      <item>Odvjetničko društvo Borić &amp; partneri društvo s ograničenom odgovornošću</item>
      <item>Maja Cenić</item>
      <item>Damir Zagoršćak</item>
      <item>Maja Cenić</item>
      <item>ŽUPANIJSKO DRŽAVNO ODVJETNIŠTVO U SPLITU</item>
      <item>OD JELIĆ, VUKOVIĆ &amp; HANDŽISKI</item>
      <item>Odvjetničko društvo ETEROVIĆ i ŠARAC</item>
      <item>Dinko Ocvarek</item>
      <item>Leopold Aljinović</item>
      <item>Ante Kukoč</item>
    </izvorni_sadrzaj>
    <derivirana_varijabla naziv="DomainObject.Predmet.OstaliListNazivFormated_1">
      <item>ANTE HRGOVIĆ</item>
      <item>FINA SPLIT</item>
      <item>MATE MADUNIĆ</item>
      <item>Ivan Sunara</item>
      <item>ZUO V.KNEŽEVIĆ, E.BRADAMANTE, M.HINIĆ, I.RADIĆ, B. PAVKOVIĆ, S.PERHAT i N. KNEŽEVIĆ</item>
      <item>Bore Erceg</item>
      <item>Biserka Treneski</item>
      <item>Biserka Treneski</item>
      <item>Paško Gucić</item>
      <item>Zoran Tomić</item>
      <item>Ivo Staničić</item>
      <item>Marina Lacković</item>
      <item>Helena Mihaljević</item>
      <item>Odvjetničko društvo Borić &amp; partneri društvo s ograničenom odgovornošću</item>
      <item>Maja Cenić</item>
      <item>Damir Zagoršćak</item>
      <item>Maja Cenić</item>
      <item>ŽUPANIJSKO DRŽAVNO ODVJETNIŠTVO U SPLITU</item>
      <item>OD JELIĆ, VUKOVIĆ &amp; HANDŽISKI</item>
      <item>Odvjetničko društvo ETEROVIĆ i ŠARAC</item>
      <item>Dinko Ocvarek</item>
      <item>Leopold Aljinović</item>
      <item>Ante Kukoč</item>
    </derivirana_varijabla>
  </DomainObject.Predmet.OstaliListNazivFormated>
  <DomainObject.Predmet.OstaliListNazivFormatedOIB>
    <izvorni_sadrzaj>
      <item>ANTE HRGOVIĆ</item>
      <item>FINA SPLIT, OIB 85821130368</item>
      <item>MATE MADUNIĆ</item>
      <item>Ivan Sunara, OIB 17000771045</item>
      <item>ZUO V.KNEŽEVIĆ, E.BRADAMANTE, M.HINIĆ, I.RADIĆ, B. PAVKOVIĆ, S.PERHAT i N. KNEŽEVIĆ</item>
      <item>Bore Erceg</item>
      <item>Biserka Treneski, OIB 99425338372</item>
      <item>Biserka Treneski, OIB 99425338372</item>
      <item>Paško Gucić</item>
      <item>Zoran Tomić, OIB 80809284399</item>
      <item>Ivo Staničić</item>
      <item>Marina Lacković</item>
      <item>Helena Mihaljević, OIB 57624895395</item>
      <item>Odvjetničko društvo Borić &amp; partneri društvo s ograničenom odgovornošću, OIB 75819777315</item>
      <item>Maja Cenić, OIB 40083743529</item>
      <item>Damir Zagoršćak, OIB 30993782023</item>
      <item>Maja Cenić, OIB 40083743529</item>
      <item>ŽUPANIJSKO DRŽAVNO ODVJETNIŠTVO U SPLITU</item>
      <item>OD JELIĆ, VUKOVIĆ &amp; HANDŽISKI</item>
      <item>Odvjetničko društvo ETEROVIĆ i ŠARAC, OIB 31785728337</item>
      <item>Dinko Ocvarek, OIB 29276388782</item>
      <item>Leopold Aljinović</item>
      <item>Ante Kukoč</item>
    </izvorni_sadrzaj>
    <derivirana_varijabla naziv="DomainObject.Predmet.OstaliListNazivFormatedOIB_1">
      <item>ANTE HRGOVIĆ</item>
      <item>FINA SPLIT, OIB 85821130368</item>
      <item>MATE MADUNIĆ</item>
      <item>Ivan Sunara, OIB 17000771045</item>
      <item>ZUO V.KNEŽEVIĆ, E.BRADAMANTE, M.HINIĆ, I.RADIĆ, B. PAVKOVIĆ, S.PERHAT i N. KNEŽEVIĆ</item>
      <item>Bore Erceg</item>
      <item>Biserka Treneski, OIB 99425338372</item>
      <item>Biserka Treneski, OIB 99425338372</item>
      <item>Paško Gucić</item>
      <item>Zoran Tomić, OIB 80809284399</item>
      <item>Ivo Staničić</item>
      <item>Marina Lacković</item>
      <item>Helena Mihaljević, OIB 57624895395</item>
      <item>Odvjetničko društvo Borić &amp; partneri društvo s ograničenom odgovornošću, OIB 75819777315</item>
      <item>Maja Cenić, OIB 40083743529</item>
      <item>Damir Zagoršćak, OIB 30993782023</item>
      <item>Maja Cenić, OIB 40083743529</item>
      <item>ŽUPANIJSKO DRŽAVNO ODVJETNIŠTVO U SPLITU</item>
      <item>OD JELIĆ, VUKOVIĆ &amp; HANDŽISKI</item>
      <item>Odvjetničko društvo ETEROVIĆ i ŠARAC, OIB 31785728337</item>
      <item>Dinko Ocvarek, OIB 29276388782</item>
      <item>Leopold Aljinović</item>
      <item>Ante Kukoč</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2018.</izvorni_sadrzaj>
    <derivirana_varijabla naziv="DomainObject.Datum_1">29. ožujka 2018.</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BONITA NUOVA, d.o.o. za proizvodnju, trgovinu i ugostiteljstvo u stečaju</izvorni_sadrzaj>
    <derivirana_varijabla naziv="DomainObject.Predmet.ProtustrankaIDrugi_1">BONITA NUOVA, d.o.o. za proizvodnju, trgovinu i ugostiteljstvo u stečaju</derivirana_varijabla>
  </DomainObject.Predmet.ProtustrankaIDrugi>
  <DomainObject.Predmet.StrankaIDrugiAdressOIB>
    <izvorni_sadrzaj>FINA ZAGREB, OIB 85821130368, Ilica 307, 10000 Zagreb i dr.</izvorni_sadrzaj>
    <derivirana_varijabla naziv="DomainObject.Predmet.StrankaIDrugiAdressOIB_1">FINA ZAGREB, OIB 85821130368, Ilica 307, 10000 Zagreb i dr.</derivirana_varijabla>
  </DomainObject.Predmet.StrankaIDrugiAdressOIB>
  <DomainObject.Predmet.ProtustrankaIDrugiAdressOIB>
    <izvorni_sadrzaj>BONITA NUOVA, d.o.o. za proizvodnju, trgovinu i ugostiteljstvo u stečaju, OIB 72321959920, Svetog Leopolda Mandića 7/a, 21204 Dugopolje</izvorni_sadrzaj>
    <derivirana_varijabla naziv="DomainObject.Predmet.ProtustrankaIDrugiAdressOIB_1">BONITA NUOVA, d.o.o. za proizvodnju, trgovinu i ugostiteljstvo u stečaju, OIB 72321959920, Svetog Leopolda Mandića 7/a, 21204 Dugopolje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BONITA NUOVA, d.o.o. za proizvodnju, trgovinu i ugostiteljstvo u stečaju</item>
      <item>ANTE HRGOVIĆ</item>
      <item>FINA SPLIT</item>
      <item>MATE MADUNIĆ</item>
      <item>Ivan Sunara</item>
      <item>GRAD RIJEKA</item>
      <item>ZUO V.KNEŽEVIĆ, E.BRADAMANTE, M.HINIĆ, I.RADIĆ, B. PAVKOVIĆ, S.PERHAT i N. KNEŽEVIĆ</item>
      <item>Marija Mažar</item>
      <item>Miro Erceg</item>
      <item>Bore Erceg</item>
      <item>Hrvatske vode, pravna osoba za upravljanje vodama</item>
      <item>Milena Dedijer</item>
      <item>Biserka Treneski</item>
      <item>Mira Čiča</item>
      <item>Branka Vilenica</item>
      <item>Gordana Salak</item>
      <item>Biserka Treneski</item>
      <item>GRAD SINJ</item>
      <item>GRAD VUKOVAR</item>
      <item>SLAVČA, društvo s ograničenom odgovornošću za komunalne djelatnosti Nova Gradiška</item>
      <item>AMBRO PROMET d.o.o. za unutarnju i vanjsku trgovinu</item>
      <item>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Zoran Tomić</item>
      <item>PULA HERCULANEA d. o. o. za obavljanje komunalnih djelatnosti</item>
      <item>UNIQA osiguranje d.d.</item>
      <item>Ivo Staničić</item>
      <item>HEP-Operator distribucijskog sustava d.o.o. za distribuciju i opskrbu električne energije, Elektra Slavonski Brod</item>
      <item>Nastavni zavod za javno zdravstvo Brodsko-posavske županije</item>
      <item>DARKOM društvo s ograničenom odgovornošću za komunalnu djelatnost</item>
      <item>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Helena Mihaljević</item>
      <item>GRAD NOVA GRADIŠKA</item>
      <item>IMPULS-LEASING društvo s ograničenom odgovornošću za leasing</item>
      <item>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Maja Cenić</item>
      <item>Hrvatski Telekom d.d.</item>
      <item>HRVATSKI ZAVOD ZA MIROVINSKO OSIGURANJE</item>
      <item>PRVO PLINARSKO DRUŠTVO d.o.o. za distribuciju plina</item>
      <item>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Maja Cenić</item>
      <item>RH, Ministarstvo financija</item>
      <item>ŽUPANIJSKO DRŽAVNO ODVJETNIŠTVO U SPLITU</item>
      <item>NASTAVNI ZAVOD ZA JAVNO ZDRAVSTVO SPLITSKO-DALMATINSKE ŽUPANIJE</item>
      <item>TRADEXCO d.o.o. za proizvodnju i trgovinu u stečaju</item>
      <item>OD JELIĆ, VUKOVIĆ &amp; HANDŽISKI</item>
      <item>SOCIETE GENERALE-SPLITSKA BANKA dioničko društvo</item>
      <item>ARENA NOVA društvo s ograničenom odgovornošću za trgovinu</item>
      <item>Odvjetničko društvo ETEROVIĆ i ŠARAC</item>
      <item>Natalija Ceković</item>
      <item>Dinko Ocvarek</item>
      <item>GRAD VARAŽDIN</item>
      <item>Leopold Aljinović</item>
      <item>Ante Kukoč</item>
    </izvorni_sadrzaj>
    <derivirana_varijabla naziv="DomainObject.Predmet.SudioniciListNaziv_1">
      <item>FINA ZAGREB</item>
      <item>BONITA NUOVA, d.o.o. za proizvodnju, trgovinu i ugostiteljstvo u stečaju</item>
      <item>ANTE HRGOVIĆ</item>
      <item>FINA SPLIT</item>
      <item>MATE MADUNIĆ</item>
      <item>Ivan Sunara</item>
      <item>GRAD RIJEKA</item>
      <item>ZUO V.KNEŽEVIĆ, E.BRADAMANTE, M.HINIĆ, I.RADIĆ, B. PAVKOVIĆ, S.PERHAT i N. KNEŽEVIĆ</item>
      <item>Marija Mažar</item>
      <item>Miro Erceg</item>
      <item>Bore Erceg</item>
      <item>Hrvatske vode, pravna osoba za upravljanje vodama</item>
      <item>Milena Dedijer</item>
      <item>Biserka Treneski</item>
      <item>Mira Čiča</item>
      <item>Branka Vilenica</item>
      <item>Gordana Salak</item>
      <item>Biserka Treneski</item>
      <item>GRAD SINJ</item>
      <item>GRAD VUKOVAR</item>
      <item>SLAVČA, društvo s ograničenom odgovornošću za komunalne djelatnosti Nova Gradiška</item>
      <item>AMBRO PROMET d.o.o. za unutarnju i vanjsku trgovinu</item>
      <item>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Zoran Tomić</item>
      <item>PULA HERCULANEA d. o. o. za obavljanje komunalnih djelatnosti</item>
      <item>UNIQA osiguranje d.d.</item>
      <item>Ivo Staničić</item>
      <item>HEP-Operator distribucijskog sustava d.o.o. za distribuciju i opskrbu električne energije, Elektra Slavonski Brod</item>
      <item>Nastavni zavod za javno zdravstvo Brodsko-posavske županije</item>
      <item>DARKOM društvo s ograničenom odgovornošću za komunalnu djelatnost</item>
      <item>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Helena Mihaljević</item>
      <item>GRAD NOVA GRADIŠKA</item>
      <item>IMPULS-LEASING društvo s ograničenom odgovornošću za leasing</item>
      <item>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Maja Cenić</item>
      <item>Hrvatski Telekom d.d.</item>
      <item>HRVATSKI ZAVOD ZA MIROVINSKO OSIGURANJE</item>
      <item>PRVO PLINARSKO DRUŠTVO d.o.o. za distribuciju plina</item>
      <item>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Maja Cenić</item>
      <item>RH, Ministarstvo financija</item>
      <item>ŽUPANIJSKO DRŽAVNO ODVJETNIŠTVO U SPLITU</item>
      <item>NASTAVNI ZAVOD ZA JAVNO ZDRAVSTVO SPLITSKO-DALMATINSKE ŽUPANIJE</item>
      <item>TRADEXCO d.o.o. za proizvodnju i trgovinu u stečaju</item>
      <item>OD JELIĆ, VUKOVIĆ &amp; HANDŽISKI</item>
      <item>SOCIETE GENERALE-SPLITSKA BANKA dioničko društvo</item>
      <item>ARENA NOVA društvo s ograničenom odgovornošću za trgovinu</item>
      <item>Odvjetničko društvo ETEROVIĆ i ŠARAC</item>
      <item>Natalija Ceković</item>
      <item>Dinko Ocvarek</item>
      <item>GRAD VARAŽDIN</item>
      <item>Leopold Aljinović</item>
      <item>Ante Kukoč</item>
    </derivirana_varijabla>
  </DomainObject.Predmet.SudioniciListNaziv>
  <DomainObject.Predmet.SudioniciListAdressOIB>
    <izvorni_sadrzaj>
      <item>FINA ZAGREB, OIB 85821130368, Ilica 307,10000 Zagreb</item>
      <item>BONITA NUOVA, d.o.o. za proizvodnju, trgovinu i ugostiteljstvo u stečaju, OIB 72321959920, Svetog Leopolda Mandića 7/a,21204 Dugopolje</item>
      <item>ANTE HRGOVIĆ, Trogirska 24,22203 Rogoznica</item>
      <item>FINA SPLIT, OIB 85821130368, Mažuranićevo šetalište 24b,21000 Split</item>
      <item>MATE MADUNIĆ, Put Radoševca 13,21000 Split</item>
      <item>Ivan Sunara, OIB 17000771045, Antuna Branka Šimića 20,21000 Split</item>
      <item>GRAD RIJEKA, OIB 54382731928, Korzo 16,51000 Rijeka</item>
      <item>ZUO V.KNEŽEVIĆ, E.BRADAMANTE, M.HINIĆ, I.RADIĆ, B. PAVKOVIĆ, S.PERHAT i N. KNEŽEVIĆ, Ribarska 4,51000 Rijeka</item>
      <item>Marija Mažar, OIB 37191021033, Slavka Kolara 28,47250 Duga Resa</item>
      <item>Miro Erceg, OIB 98218187229, Bosanska 18,22000 Šibenik</item>
      <item>Bore Erceg, Stjepana Radića 4D,22000 Šibenik</item>
      <item>Hrvatske vode, pravna osoba za upravljanje vodama, OIB 28921383001, Grada Vukovara 220,10000 Zagreb</item>
      <item>Milena Dedijer, OIB 06624886344, Gorana Mihaljevića 17,31226 Dalj</item>
      <item>Biserka Treneski, OIB 99425338372, Bolnička 5,32000 Vukovar</item>
      <item>Mira Čiča, OIB 62079191401, Grobljanska Ulica 13,32227 Borovo</item>
      <item>Branka Vilenica, OIB 32335604244, Dr. Ante Starčevića 46,32000 Vukovar</item>
      <item>Gordana Salak, OIB 96542945244, Trg Republike Hrvatske 322,32000 Vukovar</item>
      <item>Biserka Treneski, OIB 99425338372, Bolnička 5,32000 Vukovar</item>
      <item>GRAD SINJ, OIB 03210055420, Dragašev prolaz 24,21230 Sinj</item>
      <item>GRAD VUKOVAR, OIB 50041264710, Dr. Franje Tuđmana 1,32000 Vukovar</item>
      <item>SLAVČA, društvo s ograničenom odgovornošću za komunalne djelatnosti Nova Gradiška, OIB 88106895548, Gajeva 56,35400 Nova Gradiška</item>
      <item>AMBRO PROMET d.o.o. za unutarnju i vanjsku trgovinu, OIB 92896896216, Širinečka 24,10000 Zagreb</item>
      <item>Paško Gucić, Avenija Dubrava 76/IV,10000 Zagreb</item>
      <item>HEP-Operator distribucijskog sustava d.o.o. za distribuciju i opskrbu električne energije, OIB 46830600751, Ulica grada Vukovara 37,Zagreb</item>
      <item>GRAD SPLIT, OIB 78755598868, Branimirova obala 17,21000 Split</item>
      <item>Hrvatske vode, pravna osoba za upravljanje vodama, OIB 28921383001, Grada Vukovara 220,10000 Zagreb</item>
      <item>FOND ZA ZAŠTITU OKOLIŠA I ENERGETSKU UČINKOVITOST, OIB 85828625994, Ksaver 208,10000 Zagreb</item>
      <item>GRAD ZADAR, OIB 09933651854, Narodni trg 1,23000 Zadar</item>
      <item>GRAD KUTINA, OIB 41888874500, Trg kralja Tomislava 12,44320 Kutina</item>
      <item>Hrvatske vode, pravna osoba za upravljanje vodama, Vodnogospodarski odjel za slivove sjevernog Jadrana, OIB 28921383001, Đure Šporera 3,51000 Rijeka</item>
      <item>Hrvatske vode, pravna osoba za upravljanje vodama, Vodnogospodarski odjel za slivove Južnog jadrana, OIB 28921383001, Vukovarska 35,21000 Split</item>
      <item>HEP-Operator distribucijskog sustava d.o.o. za distribuciju i opskrbu električne energije, Elektroprimorje Rijeka, OIB 46830600751, Viktora cara Emina 2,51000 Rijeka</item>
      <item>HEP-Operator distribucijskog sustava d.o.o. za distribuciju i opskrbu električne energije, Elektra Koprivnica, OIB 46830600751, Hrvatske državnosti 32,48000 Koprivnica</item>
      <item>Hrvatske šume d.o.o., OIB 69693144506, Ljudevita Farkaša Vukotinovića 2,10000 Zagreb</item>
      <item>Zoran Tomić, OIB 80809284399, Zelinska 2/I,10000 Zagreb</item>
      <item>PULA HERCULANEA d. o. o. za obavljanje komunalnih djelatnosti, OIB 11294943436, Trg 1. istarske brigade 14,52100 Pula</item>
      <item>UNIQA osiguranje d.d., OIB 75665455333, Planinska 13A,10000 Zagreb</item>
      <item>Ivo Staničić, Ivana Gundulića 26 A/II,21000 Split</item>
      <item>HEP-Operator distribucijskog sustava d.o.o. za distribuciju i opskrbu električne energije, Elektra Slavonski Brod, OIB 46830600751, Petra Krešimira IV 11,35000 Slavonski Brod</item>
      <item>Nastavni zavod za javno zdravstvo Brodsko-posavske županije, OIB 14861822643, V. Nazora 2A,35000 Slavonski Brod</item>
      <item>DARKOM društvo s ograničenom odgovornošću za komunalnu djelatnost, OIB 51300447787, Josipa Kozarca 19,43500 Daruvar</item>
      <item>Marina Lacković, S. Radića 10.,43500 Daruvar</item>
      <item>VODOVOD I KANALIZACIJA, društvo s ograničenom odgovornošću za vodoopskrbu, odvodnju i pročišćavanje otpadnih voda, OIB 56826138353, Biokovska 3,21000 Split</item>
      <item>KOPRIVNIČKE VODE društvo s ograničenom odgovornošću za obavljanje vodnih usluga javne vodoopskrbe i javne odvodnje, OIB 20998990299, Mosna ulica 15,48000 Koprivnica</item>
      <item>Gradsko komunalno poduzeće KOMUNALAC društvo s ograničenom odgovornošću, OIB 41412434130, Mosna ulica 15,48000 Koprivnica</item>
      <item>CRODUX DERIVATI DVA društvo s ograničenom odgovornošću  za trgovinu naftnim derivatima i plinovima, OIB 00865396224, J. Marohnića 1,10000 Zagreb</item>
      <item>Helena Mihaljević, OIB 57624895395, Lopašićeva ulica 14,10000 Zagreb</item>
      <item>GRAD NOVA GRADIŠKA, OIB 08658615403, Trg kralja Tomislava 1,35400 Nova Gradiška</item>
      <item>IMPULS-LEASING društvo s ograničenom odgovornošću za leasing, OIB 65918029671, Velimira Škorpika 24/1,10000 Zagreb</item>
      <item>Odvjetničko društvo Borić &amp; partneri društvo s ograničenom odgovornošću, OIB 75819777315, J. Marohnića 1,10000 Zagreb</item>
      <item>Hrvatske vode, pravna osoba za upravljanje vodama, Vodnogospodarski odjel za Dunav i Donju Dravu, OIB 28921383001, Splavarska 2a,31000 Osijek</item>
      <item>Financijska agencija, OIB 85821130368, Vrtni put 3,10000 Zagreb</item>
      <item>HEP - Opskrba d.o.o. za opskrbu potrošača električnom, toplinskom energijom i plinom, OIB 63073332379, Ulica grada Vukovara 37,10000 Zagreb</item>
      <item>SEBTOM GRUPA društvo s ograničenom odgovornošću za trgovinu i usluge, OIB 26483921030, Ljubijska 34,10000 Zagreb</item>
      <item>TRGOVINSKI OBRT SEBASTIJAN, vl. Sebastijan Čibarić, OIB 07007804974, Konjščinska 23,10000 Zagreb</item>
      <item>BRAĆA BERIŠIĆ COMMERCE d.o.o. za trgovinu, uvoz-izvoz, usluge, OIB 21745061918, Gračačka 2a/1,10000 Zagreb</item>
      <item>Hrvatska radiotelevizija, OIB 68419124305, Prisavlje 3,10000 Zagreb</item>
      <item>Maja Cenić, OIB 40083743529, Pavla Hatza 21,10000 Zagreb</item>
      <item>Hrvatski Telekom d.d., OIB 81793146560, Roberta Frangeša Mihanovića 9,10000 Zagreb</item>
      <item>HRVATSKI ZAVOD ZA MIROVINSKO OSIGURANJE, OIB 84397956623, Naselje Slavonija I bb,35000 Slavonski Brod</item>
      <item>PRVO PLINARSKO DRUŠTVO d.o.o. za distribuciju plina, OIB 58292277611, A.Stepinca 27,32000 Vukovar</item>
      <item>Damir Zagoršćak, OIB 30993782023, I. Gundulića 36 b,31000 Osijek</item>
      <item>GRAD SLAVONSKI BROD, OIB 58007872049, Vukovarska 1,35000 Slavonski Brod</item>
      <item>Komunalno društvo VODOVOD I KANALIZACIJA društvo s ograničenom odgovornošću za vodoopskrbu i odvodnju, OIB 80805858278, Dolac 14,51000 Rijeka</item>
      <item>Ljubica Matković, OIB 37277926663, Šubićeva 17,35000 Slavonski Brod</item>
      <item>Marijana Lacković, OIB 16227644154, Sjeverna Vezna Cesta 70,35000 Slavonski Brod</item>
      <item>Marijana Ćatipović, OIB 54248450294, Kraj 119,21232 Kraj</item>
      <item>Ana Briški, OIB 21803904791, Smilja. Polje 84,53000 Smiljansko Polje</item>
      <item>Vesna Bešker, OIB 82922095462, Put Smokovika 4,21000 Split</item>
      <item>VULKANIZERSKO TRGOVAČKI OBRT KATIĆ, vl. Željko Katić, OIB 64141164422, Sućidar 8,21000 Split</item>
      <item>Božana Crnjak, OIB 48087020457, Jakova Gotovca 28,35000 Slavonski Brod</item>
      <item>Irena Ugrin, OIB 27769699125, Pelimovac 18,21230 Sinj</item>
      <item>Sanja Bartulin, OIB 88243809334, Vjekoslava Paraća 86,21000 Split</item>
      <item>Marina Raič, OIB 59730671645, 4. Jula 9,32100 Mirkovci</item>
      <item>Snježana Simonović, OIB 23041839346, Zametska 42,51000 Rijeka</item>
      <item>Ivica Divić, OIB 70150749143, Kneza Branimira 11,21260 Imotski</item>
      <item>Josipa Divić, OIB 17891114875, Kneza Branimira 11,21260 Imotski</item>
      <item>Brankica Tomić, OIB 38019689181, Matije Gupca 30,48350 Kalinovac</item>
      <item>Aleksandra Lazinica, OIB 68252672556, Jurjenići 119,51215 Kastav</item>
      <item>Karmen Branković, OIB 86928962532, Tršćanska 4,52100 Pula</item>
      <item>Mate Madunić, OIB 21998135952, Put Radoševca 13,21000 Split</item>
      <item>Tihana Madunić, OIB 59744252384, Put Radoševca 13,21000 Split</item>
      <item>Andrijana Herceg, OIB 19153656171, Jagodnjak 40,34000 Požega</item>
      <item>Anka Marunica, OIB 08790272825, Naselje Slavonija II 06,35000 Slavonski Brod</item>
      <item>Ivana Cota, OIB 71529293947, Baćin Dol 82,35400 Nova Gradiška</item>
      <item>Dijana Efendić, OIB 49889958487, Obrovac Sinjski 53a,21238 Obrovac Sinjski</item>
      <item>Mirjana Pranjić, OIB 86700171830, J. Gotovca 6,35000 Slavonski Brod</item>
      <item>Tijana Alimehaj, OIB 98399127311, Matije Gupca 48,31300 Beli Manastir</item>
      <item>Sanela Komšić-perić, OIB 86946879066, Stankovićeva 24,52100 Pula</item>
      <item>Gordana Grabar, OIB 56141812243, Dragonja 9,52100 Pula</item>
      <item>Dijana Cerovski, OIB 35906140697, Hrvatskih Branitelja 57,44000 Žabno</item>
      <item>Slađana Jurić, OIB 87762683201, Bukovsko 8a,44203 Lukavec Posavski</item>
      <item>Dragica Rast, OIB 42000268240, Poljana 4,51215 Kastav</item>
      <item>Inga Župić, OIB 17025741093, Put Župića 22,21230 Sinj</item>
      <item>Amneris Dekleva, OIB 16413924700, Velog Jože 6,52100 Pula</item>
      <item>Anabel Fišer, OIB 74889428287, Hajduk Mirka 106,32100 Mirkovci</item>
      <item>Snježana Krsnik, OIB 10585412030, Florijana Bobića 40,42000 Jalkovec</item>
      <item>Ankica Bitunjac, OIB 15723582227, Put Međina 3,21230 Sinj</item>
      <item>Željka Durdov, OIB 38854652316, Širokog Brijega 8,21000 Split</item>
      <item>Jadranka Jurišić, OIB 03426646650, Stjepana Radića 63,53202 Perušić</item>
      <item>Sandra Mokricki, OIB 98047362537, Franje Račkoga 6,31300 Beli Manastir</item>
      <item>Nikolina Poša, OIB 45406281903, Kralja Petra Krešimira Iv 47,31300 Beli Manastir</item>
      <item>Zvjezdana Previšić, OIB 13198736591, Lapovačka 24,32100 Vinkovci</item>
      <item>Radmila Horki, OIB 63919524067, Stepinčeva 53,21000 Split</item>
      <item>Snježana Dokša, OIB 06311685793, Zagrebačka 237,42000 Varaždin</item>
      <item>Vedrana Doždor, OIB 85374952571, Kutska 113,21204 Dugopolje</item>
      <item>Miro Radman-livaja, OIB 21395444043, Grab bb,21240 Trilj</item>
      <item>Ivanka Radman-livaja, OIB 58739884883, Grab bb,21240 Trilj</item>
      <item>Antonija Ivišić, OIB 78630577944, Košute 44,21240 Košute</item>
      <item>Dragica Sladoja, OIB 99929767324, Put Petrovca 19,21230 Sinj</item>
      <item>Gordana Bošnjak, OIB 48290450645, Kralja Zvonimira 114a,35400 Nova Gradiška</item>
      <item>Nada Serdar, OIB 27777957564, Mihanovićeva 21,35400 Nova Gradiška</item>
      <item>Ivanka Špoljar, OIB 06444026856, Varaždinska 100,42000 Donji Kućan</item>
      <item>Aleksandra Jovanović, OIB 92410251791, Put Bunarića 1a,21212 Kaštel Sućurac</item>
      <item>Magdalena Tolić, OIB 48826440904, Bana Jelačića 39,35212 Klokočevik</item>
      <item>Tanja Krković, OIB 59699575840, Malo Budaševo 22,44000 Budaševo</item>
      <item>Ivanka Prančević, OIB 28119789499, Hercegovačka 147,21000 Split</item>
      <item>Slavica Fućak, OIB 10646589503, Baredice 14,51000 Rijeka</item>
      <item>Tina Rebić, OIB 64719117559, Donji Vinjani 142,21260 Donji Vinjani</item>
      <item>Ivanka Stilinović, OIB 51701890216, Kaniška 5,53000 Gospić</item>
      <item>Josipa Rukavina, OIB 14200067970, Budačka 164a,53000 Gospić</item>
      <item>Svjetlana Radovniković, OIB 43389771794, Prilaz Braće Kaliterna 8,21000 Split</item>
      <item>Nataša Narančić Pulja, OIB 82707478065, Požeška 6,21000 Split</item>
      <item>Vesna Marjanović, OIB 65412255197, Ivana Gorana Kovačića 31,35400 Nova Gradiška</item>
      <item>ANTUN GLASNOVIĆ, vl.t.o. MODNI NAKIT, OIB 85184900019, Konjšćinska 34,10000 Zagreb</item>
      <item>Maja Cenić, OIB 40083743529, Pavla Hatza 21,10000 Zagreb</item>
      <item>RH, Ministarstvo financija, OIB 18683136487, Katančićeva 5,10000 Zagreb</item>
      <item>ŽUPANIJSKO DRŽAVNO ODVJETNIŠTVO U SPLITU, Gundulićeva 29a,21000 Split</item>
      <item>NASTAVNI ZAVOD ZA JAVNO ZDRAVSTVO SPLITSKO-DALMATINSKE ŽUPANIJE, OIB 54948902275, Vukovarsa 46,21000 Split</item>
      <item>TRADEXCO d.o.o. za proizvodnju i trgovinu u stečaju, OIB 07595006988, Industrijska 8,10431 Sveta Nedelja</item>
      <item>OD JELIĆ, VUKOVIĆ &amp; HANDŽISKI, Domagojeva 4,10000 Zagreb</item>
      <item>SOCIETE GENERALE-SPLITSKA BANKA dioničko društvo, OIB 69326397242, Ruđera Boškovića 16,21000 Split</item>
      <item>ARENA NOVA društvo s ograničenom odgovornošću za trgovinu, OIB 73063600438, Štefanovečka cesta 71/a,Zagreb</item>
      <item>Odvjetničko društvo ETEROVIĆ i ŠARAC, OIB 31785728337, Palmotićeva 68,Zagreb</item>
      <item>Natalija Ceković, OIB 73370524050, ŠUMSKA ULICA 17 (ranije: ŽABNO, ŽABNO, 17),44000 Žabno</item>
      <item>Dinko Ocvarek, OIB 29276388782, S. i A. Radića 45,44000 Sisak</item>
      <item>GRAD VARAŽDIN, OIB 13269011531, Trg kralja Tomislava 1,42000 Varaždin</item>
      <item>Leopold Aljinović, Paraćeva 35,21000 Split</item>
      <item>Ante Kukoč, Trg Hrvatske bratske zajednice 3/B,21000 Split</item>
    </izvorni_sadrzaj>
    <derivirana_varijabla naziv="DomainObject.Predmet.SudioniciListAdressOIB_1">
      <item>FINA ZAGREB, OIB 85821130368, Ilica 307,10000 Zagreb</item>
      <item>BONITA NUOVA, d.o.o. za proizvodnju, trgovinu i ugostiteljstvo u stečaju, OIB 72321959920, Svetog Leopolda Mandića 7/a,21204 Dugopolje</item>
      <item>ANTE HRGOVIĆ, Trogirska 24,22203 Rogoznica</item>
      <item>FINA SPLIT, OIB 85821130368, Mažuranićevo šetalište 24b,21000 Split</item>
      <item>MATE MADUNIĆ, Put Radoševca 13,21000 Split</item>
      <item>Ivan Sunara, OIB 17000771045, Antuna Branka Šimića 20,21000 Split</item>
      <item>GRAD RIJEKA, OIB 54382731928, Korzo 16,51000 Rijeka</item>
      <item>ZUO V.KNEŽEVIĆ, E.BRADAMANTE, M.HINIĆ, I.RADIĆ, B. PAVKOVIĆ, S.PERHAT i N. KNEŽEVIĆ, Ribarska 4,51000 Rijeka</item>
      <item>Marija Mažar, OIB 37191021033, Slavka Kolara 28,47250 Duga Resa</item>
      <item>Miro Erceg, OIB 98218187229, Bosanska 18,22000 Šibenik</item>
      <item>Bore Erceg, Stjepana Radića 4D,22000 Šibenik</item>
      <item>Hrvatske vode, pravna osoba za upravljanje vodama, OIB 28921383001, Grada Vukovara 220,10000 Zagreb</item>
      <item>Milena Dedijer, OIB 06624886344, Gorana Mihaljevića 17,31226 Dalj</item>
      <item>Biserka Treneski, OIB 99425338372, Bolnička 5,32000 Vukovar</item>
      <item>Mira Čiča, OIB 62079191401, Grobljanska Ulica 13,32227 Borovo</item>
      <item>Branka Vilenica, OIB 32335604244, Dr. Ante Starčevića 46,32000 Vukovar</item>
      <item>Gordana Salak, OIB 96542945244, Trg Republike Hrvatske 322,32000 Vukovar</item>
      <item>Biserka Treneski, OIB 99425338372, Bolnička 5,32000 Vukovar</item>
      <item>GRAD SINJ, OIB 03210055420, Dragašev prolaz 24,21230 Sinj</item>
      <item>GRAD VUKOVAR, OIB 50041264710, Dr. Franje Tuđmana 1,32000 Vukovar</item>
      <item>SLAVČA, društvo s ograničenom odgovornošću za komunalne djelatnosti Nova Gradiška, OIB 88106895548, Gajeva 56,35400 Nova Gradiška</item>
      <item>AMBRO PROMET d.o.o. za unutarnju i vanjsku trgovinu, OIB 92896896216, Širinečka 24,10000 Zagreb</item>
      <item>Paško Gucić, Avenija Dubrava 76/IV,10000 Zagreb</item>
      <item>HEP-Operator distribucijskog sustava d.o.o. za distribuciju i opskrbu električne energije, OIB 46830600751, Ulica grada Vukovara 37,Zagreb</item>
      <item>GRAD SPLIT, OIB 78755598868, Branimirova obala 17,21000 Split</item>
      <item>Hrvatske vode, pravna osoba za upravljanje vodama, OIB 28921383001, Grada Vukovara 220,10000 Zagreb</item>
      <item>FOND ZA ZAŠTITU OKOLIŠA I ENERGETSKU UČINKOVITOST, OIB 85828625994, Ksaver 208,10000 Zagreb</item>
      <item>GRAD ZADAR, OIB 09933651854, Narodni trg 1,23000 Zadar</item>
      <item>GRAD KUTINA, OIB 41888874500, Trg kralja Tomislava 12,44320 Kutina</item>
      <item>Hrvatske vode, pravna osoba za upravljanje vodama, Vodnogospodarski odjel za slivove sjevernog Jadrana, OIB 28921383001, Đure Šporera 3,51000 Rijeka</item>
      <item>Hrvatske vode, pravna osoba za upravljanje vodama, Vodnogospodarski odjel za slivove Južnog jadrana, OIB 28921383001, Vukovarska 35,21000 Split</item>
      <item>HEP-Operator distribucijskog sustava d.o.o. za distribuciju i opskrbu električne energije, Elektroprimorje Rijeka, OIB 46830600751, Viktora cara Emina 2,51000 Rijeka</item>
      <item>HEP-Operator distribucijskog sustava d.o.o. za distribuciju i opskrbu električne energije, Elektra Koprivnica, OIB 46830600751, Hrvatske državnosti 32,48000 Koprivnica</item>
      <item>Hrvatske šume d.o.o., OIB 69693144506, Ljudevita Farkaša Vukotinovića 2,10000 Zagreb</item>
      <item>Zoran Tomić, OIB 80809284399, Zelinska 2/I,10000 Zagreb</item>
      <item>PULA HERCULANEA d. o. o. za obavljanje komunalnih djelatnosti, OIB 11294943436, Trg 1. istarske brigade 14,52100 Pula</item>
      <item>UNIQA osiguranje d.d., OIB 75665455333, Planinska 13A,10000 Zagreb</item>
      <item>Ivo Staničić, Ivana Gundulića 26 A/II,21000 Split</item>
      <item>HEP-Operator distribucijskog sustava d.o.o. za distribuciju i opskrbu električne energije, Elektra Slavonski Brod, OIB 46830600751, Petra Krešimira IV 11,35000 Slavonski Brod</item>
      <item>Nastavni zavod za javno zdravstvo Brodsko-posavske županije, OIB 14861822643, V. Nazora 2A,35000 Slavonski Brod</item>
      <item>DARKOM društvo s ograničenom odgovornošću za komunalnu djelatnost, OIB 51300447787, Josipa Kozarca 19,43500 Daruvar</item>
      <item>Marina Lacković, S. Radića 10.,43500 Daruvar</item>
      <item>VODOVOD I KANALIZACIJA, društvo s ograničenom odgovornošću za vodoopskrbu, odvodnju i pročišćavanje otpadnih voda, OIB 56826138353, Biokovska 3,21000 Split</item>
      <item>KOPRIVNIČKE VODE društvo s ograničenom odgovornošću za obavljanje vodnih usluga javne vodoopskrbe i javne odvodnje, OIB 20998990299, Mosna ulica 15,48000 Koprivnica</item>
      <item>Gradsko komunalno poduzeće KOMUNALAC društvo s ograničenom odgovornošću, OIB 41412434130, Mosna ulica 15,48000 Koprivnica</item>
      <item>CRODUX DERIVATI DVA društvo s ograničenom odgovornošću  za trgovinu naftnim derivatima i plinovima, OIB 00865396224, J. Marohnića 1,10000 Zagreb</item>
      <item>Helena Mihaljević, OIB 57624895395, Lopašićeva ulica 14,10000 Zagreb</item>
      <item>GRAD NOVA GRADIŠKA, OIB 08658615403, Trg kralja Tomislava 1,35400 Nova Gradiška</item>
      <item>IMPULS-LEASING društvo s ograničenom odgovornošću za leasing, OIB 65918029671, Velimira Škorpika 24/1,10000 Zagreb</item>
      <item>Odvjetničko društvo Borić &amp; partneri društvo s ograničenom odgovornošću, OIB 75819777315, J. Marohnića 1,10000 Zagreb</item>
      <item>Hrvatske vode, pravna osoba za upravljanje vodama, Vodnogospodarski odjel za Dunav i Donju Dravu, OIB 28921383001, Splavarska 2a,31000 Osijek</item>
      <item>Financijska agencija, OIB 85821130368, Vrtni put 3,10000 Zagreb</item>
      <item>HEP - Opskrba d.o.o. za opskrbu potrošača električnom, toplinskom energijom i plinom, OIB 63073332379, Ulica grada Vukovara 37,10000 Zagreb</item>
      <item>SEBTOM GRUPA društvo s ograničenom odgovornošću za trgovinu i usluge, OIB 26483921030, Ljubijska 34,10000 Zagreb</item>
      <item>TRGOVINSKI OBRT SEBASTIJAN, vl. Sebastijan Čibarić, OIB 07007804974, Konjščinska 23,10000 Zagreb</item>
      <item>BRAĆA BERIŠIĆ COMMERCE d.o.o. za trgovinu, uvoz-izvoz, usluge, OIB 21745061918, Gračačka 2a/1,10000 Zagreb</item>
      <item>Hrvatska radiotelevizija, OIB 68419124305, Prisavlje 3,10000 Zagreb</item>
      <item>Maja Cenić, OIB 40083743529, Pavla Hatza 21,10000 Zagreb</item>
      <item>Hrvatski Telekom d.d., OIB 81793146560, Roberta Frangeša Mihanovića 9,10000 Zagreb</item>
      <item>HRVATSKI ZAVOD ZA MIROVINSKO OSIGURANJE, OIB 84397956623, Naselje Slavonija I bb,35000 Slavonski Brod</item>
      <item>PRVO PLINARSKO DRUŠTVO d.o.o. za distribuciju plina, OIB 58292277611, A.Stepinca 27,32000 Vukovar</item>
      <item>Damir Zagoršćak, OIB 30993782023, I. Gundulića 36 b,31000 Osijek</item>
      <item>GRAD SLAVONSKI BROD, OIB 58007872049, Vukovarska 1,35000 Slavonski Brod</item>
      <item>Komunalno društvo VODOVOD I KANALIZACIJA društvo s ograničenom odgovornošću za vodoopskrbu i odvodnju, OIB 80805858278, Dolac 14,51000 Rijeka</item>
      <item>Ljubica Matković, OIB 37277926663, Šubićeva 17,35000 Slavonski Brod</item>
      <item>Marijana Lacković, OIB 16227644154, Sjeverna Vezna Cesta 70,35000 Slavonski Brod</item>
      <item>Marijana Ćatipović, OIB 54248450294, Kraj 119,21232 Kraj</item>
      <item>Ana Briški, OIB 21803904791, Smilja. Polje 84,53000 Smiljansko Polje</item>
      <item>Vesna Bešker, OIB 82922095462, Put Smokovika 4,21000 Split</item>
      <item>VULKANIZERSKO TRGOVAČKI OBRT KATIĆ, vl. Željko Katić, OIB 64141164422, Sućidar 8,21000 Split</item>
      <item>Božana Crnjak, OIB 48087020457, Jakova Gotovca 28,35000 Slavonski Brod</item>
      <item>Irena Ugrin, OIB 27769699125, Pelimovac 18,21230 Sinj</item>
      <item>Sanja Bartulin, OIB 88243809334, Vjekoslava Paraća 86,21000 Split</item>
      <item>Marina Raič, OIB 59730671645, 4. Jula 9,32100 Mirkovci</item>
      <item>Snježana Simonović, OIB 23041839346, Zametska 42,51000 Rijeka</item>
      <item>Ivica Divić, OIB 70150749143, Kneza Branimira 11,21260 Imotski</item>
      <item>Josipa Divić, OIB 17891114875, Kneza Branimira 11,21260 Imotski</item>
      <item>Brankica Tomić, OIB 38019689181, Matije Gupca 30,48350 Kalinovac</item>
      <item>Aleksandra Lazinica, OIB 68252672556, Jurjenići 119,51215 Kastav</item>
      <item>Karmen Branković, OIB 86928962532, Tršćanska 4,52100 Pula</item>
      <item>Mate Madunić, OIB 21998135952, Put Radoševca 13,21000 Split</item>
      <item>Tihana Madunić, OIB 59744252384, Put Radoševca 13,21000 Split</item>
      <item>Andrijana Herceg, OIB 19153656171, Jagodnjak 40,34000 Požega</item>
      <item>Anka Marunica, OIB 08790272825, Naselje Slavonija II 06,35000 Slavonski Brod</item>
      <item>Ivana Cota, OIB 71529293947, Baćin Dol 82,35400 Nova Gradiška</item>
      <item>Dijana Efendić, OIB 49889958487, Obrovac Sinjski 53a,21238 Obrovac Sinjski</item>
      <item>Mirjana Pranjić, OIB 86700171830, J. Gotovca 6,35000 Slavonski Brod</item>
      <item>Tijana Alimehaj, OIB 98399127311, Matije Gupca 48,31300 Beli Manastir</item>
      <item>Sanela Komšić-perić, OIB 86946879066, Stankovićeva 24,52100 Pula</item>
      <item>Gordana Grabar, OIB 56141812243, Dragonja 9,52100 Pula</item>
      <item>Dijana Cerovski, OIB 35906140697, Hrvatskih Branitelja 57,44000 Žabno</item>
      <item>Slađana Jurić, OIB 87762683201, Bukovsko 8a,44203 Lukavec Posavski</item>
      <item>Dragica Rast, OIB 42000268240, Poljana 4,51215 Kastav</item>
      <item>Inga Župić, OIB 17025741093, Put Župića 22,21230 Sinj</item>
      <item>Amneris Dekleva, OIB 16413924700, Velog Jože 6,52100 Pula</item>
      <item>Anabel Fišer, OIB 74889428287, Hajduk Mirka 106,32100 Mirkovci</item>
      <item>Snježana Krsnik, OIB 10585412030, Florijana Bobića 40,42000 Jalkovec</item>
      <item>Ankica Bitunjac, OIB 15723582227, Put Međina 3,21230 Sinj</item>
      <item>Željka Durdov, OIB 38854652316, Širokog Brijega 8,21000 Split</item>
      <item>Jadranka Jurišić, OIB 03426646650, Stjepana Radića 63,53202 Perušić</item>
      <item>Sandra Mokricki, OIB 98047362537, Franje Račkoga 6,31300 Beli Manastir</item>
      <item>Nikolina Poša, OIB 45406281903, Kralja Petra Krešimira Iv 47,31300 Beli Manastir</item>
      <item>Zvjezdana Previšić, OIB 13198736591, Lapovačka 24,32100 Vinkovci</item>
      <item>Radmila Horki, OIB 63919524067, Stepinčeva 53,21000 Split</item>
      <item>Snježana Dokša, OIB 06311685793, Zagrebačka 237,42000 Varaždin</item>
      <item>Vedrana Doždor, OIB 85374952571, Kutska 113,21204 Dugopolje</item>
      <item>Miro Radman-livaja, OIB 21395444043, Grab bb,21240 Trilj</item>
      <item>Ivanka Radman-livaja, OIB 58739884883, Grab bb,21240 Trilj</item>
      <item>Antonija Ivišić, OIB 78630577944, Košute 44,21240 Košute</item>
      <item>Dragica Sladoja, OIB 99929767324, Put Petrovca 19,21230 Sinj</item>
      <item>Gordana Bošnjak, OIB 48290450645, Kralja Zvonimira 114a,35400 Nova Gradiška</item>
      <item>Nada Serdar, OIB 27777957564, Mihanovićeva 21,35400 Nova Gradiška</item>
      <item>Ivanka Špoljar, OIB 06444026856, Varaždinska 100,42000 Donji Kućan</item>
      <item>Aleksandra Jovanović, OIB 92410251791, Put Bunarića 1a,21212 Kaštel Sućurac</item>
      <item>Magdalena Tolić, OIB 48826440904, Bana Jelačića 39,35212 Klokočevik</item>
      <item>Tanja Krković, OIB 59699575840, Malo Budaševo 22,44000 Budaševo</item>
      <item>Ivanka Prančević, OIB 28119789499, Hercegovačka 147,21000 Split</item>
      <item>Slavica Fućak, OIB 10646589503, Baredice 14,51000 Rijeka</item>
      <item>Tina Rebić, OIB 64719117559, Donji Vinjani 142,21260 Donji Vinjani</item>
      <item>Ivanka Stilinović, OIB 51701890216, Kaniška 5,53000 Gospić</item>
      <item>Josipa Rukavina, OIB 14200067970, Budačka 164a,53000 Gospić</item>
      <item>Svjetlana Radovniković, OIB 43389771794, Prilaz Braće Kaliterna 8,21000 Split</item>
      <item>Nataša Narančić Pulja, OIB 82707478065, Požeška 6,21000 Split</item>
      <item>Vesna Marjanović, OIB 65412255197, Ivana Gorana Kovačića 31,35400 Nova Gradiška</item>
      <item>ANTUN GLASNOVIĆ, vl.t.o. MODNI NAKIT, OIB 85184900019, Konjšćinska 34,10000 Zagreb</item>
      <item>Maja Cenić, OIB 40083743529, Pavla Hatza 21,10000 Zagreb</item>
      <item>RH, Ministarstvo financija, OIB 18683136487, Katančićeva 5,10000 Zagreb</item>
      <item>ŽUPANIJSKO DRŽAVNO ODVJETNIŠTVO U SPLITU, Gundulićeva 29a,21000 Split</item>
      <item>NASTAVNI ZAVOD ZA JAVNO ZDRAVSTVO SPLITSKO-DALMATINSKE ŽUPANIJE, OIB 54948902275, Vukovarsa 46,21000 Split</item>
      <item>TRADEXCO d.o.o. za proizvodnju i trgovinu u stečaju, OIB 07595006988, Industrijska 8,10431 Sveta Nedelja</item>
      <item>OD JELIĆ, VUKOVIĆ &amp; HANDŽISKI, Domagojeva 4,10000 Zagreb</item>
      <item>SOCIETE GENERALE-SPLITSKA BANKA dioničko društvo, OIB 69326397242, Ruđera Boškovića 16,21000 Split</item>
      <item>ARENA NOVA društvo s ograničenom odgovornošću za trgovinu, OIB 73063600438, Štefanovečka cesta 71/a,Zagreb</item>
      <item>Odvjetničko društvo ETEROVIĆ i ŠARAC, OIB 31785728337, Palmotićeva 68,Zagreb</item>
      <item>Natalija Ceković, OIB 73370524050, ŠUMSKA ULICA 17 (ranije: ŽABNO, ŽABNO, 17),44000 Žabno</item>
      <item>Dinko Ocvarek, OIB 29276388782, S. i A. Radića 45,44000 Sisak</item>
      <item>GRAD VARAŽDIN, OIB 13269011531, Trg kralja Tomislava 1,42000 Varaždin</item>
      <item>Leopold Aljinović, Paraćeva 35,21000 Split</item>
      <item>Ante Kukoč, Trg Hrvatske bratske zajednice 3/B,21000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72321959920</item>
      <item>, OIB null</item>
      <item>, OIB 85821130368</item>
      <item>, OIB null</item>
      <item>, OIB 17000771045</item>
      <item>, OIB 54382731928</item>
      <item>, OIB null</item>
      <item>, OIB 37191021033</item>
      <item>, OIB 98218187229</item>
      <item>, OIB null</item>
      <item>, OIB 28921383001</item>
      <item>, OIB 06624886344</item>
      <item>, OIB 99425338372</item>
      <item>, OIB 62079191401</item>
      <item>, OIB 32335604244</item>
      <item>, OIB 96542945244</item>
      <item>, OIB 99425338372</item>
      <item>, OIB 03210055420</item>
      <item>, OIB 50041264710</item>
      <item>, OIB 88106895548</item>
      <item>, OIB 92896896216</item>
      <item>, OIB null</item>
      <item>, OIB 46830600751</item>
      <item>, OIB 78755598868</item>
      <item>, OIB 28921383001</item>
      <item>, OIB 85828625994</item>
      <item>, OIB 09933651854</item>
      <item>, OIB 41888874500</item>
      <item>, OIB 28921383001</item>
      <item>, OIB 28921383001</item>
      <item>, OIB 46830600751</item>
      <item>, OIB 46830600751</item>
      <item>, OIB 69693144506</item>
      <item>, OIB 80809284399</item>
      <item>, OIB 11294943436</item>
      <item>, OIB 75665455333</item>
      <item>, OIB null</item>
      <item>, OIB 46830600751</item>
      <item>, OIB 14861822643</item>
      <item>, OIB 51300447787</item>
      <item>, OIB null</item>
      <item>, OIB 56826138353</item>
      <item>, OIB 20998990299</item>
      <item>, OIB 41412434130</item>
      <item>, OIB 00865396224</item>
      <item>, OIB 57624895395</item>
      <item>, OIB 08658615403</item>
      <item>, OIB 65918029671</item>
      <item>, OIB 75819777315</item>
      <item>, OIB 28921383001</item>
      <item>, OIB 85821130368</item>
      <item>, OIB 63073332379</item>
      <item>, OIB 26483921030</item>
      <item>, OIB 07007804974</item>
      <item>, OIB 21745061918</item>
      <item>, OIB 68419124305</item>
      <item>, OIB 40083743529</item>
      <item>, OIB 81793146560</item>
      <item>, OIB 84397956623</item>
      <item>, OIB 58292277611</item>
      <item>, OIB 30993782023</item>
      <item>, OIB 58007872049</item>
      <item>, OIB 80805858278</item>
      <item>, OIB 37277926663</item>
      <item>, OIB 16227644154</item>
      <item>, OIB 54248450294</item>
      <item>, OIB 21803904791</item>
      <item>, OIB 82922095462</item>
      <item>, OIB 64141164422</item>
      <item>, OIB 48087020457</item>
      <item>, OIB 27769699125</item>
      <item>, OIB 88243809334</item>
      <item>, OIB 59730671645</item>
      <item>, OIB 23041839346</item>
      <item>, OIB 70150749143</item>
      <item>, OIB 17891114875</item>
      <item>, OIB 38019689181</item>
      <item>, OIB 68252672556</item>
      <item>, OIB 86928962532</item>
      <item>, OIB 21998135952</item>
      <item>, OIB 59744252384</item>
      <item>, OIB 19153656171</item>
      <item>, OIB 08790272825</item>
      <item>, OIB 71529293947</item>
      <item>, OIB 49889958487</item>
      <item>, OIB 86700171830</item>
      <item>, OIB 98399127311</item>
      <item>, OIB 86946879066</item>
      <item>, OIB 56141812243</item>
      <item>, OIB 35906140697</item>
      <item>, OIB 87762683201</item>
      <item>, OIB 42000268240</item>
      <item>, OIB 17025741093</item>
      <item>, OIB 16413924700</item>
      <item>, OIB 74889428287</item>
      <item>, OIB 10585412030</item>
      <item>, OIB 15723582227</item>
      <item>, OIB 38854652316</item>
      <item>, OIB 03426646650</item>
      <item>, OIB 98047362537</item>
      <item>, OIB 45406281903</item>
      <item>, OIB 13198736591</item>
      <item>, OIB 63919524067</item>
      <item>, OIB 06311685793</item>
      <item>, OIB 85374952571</item>
      <item>, OIB 21395444043</item>
      <item>, OIB 58739884883</item>
      <item>, OIB 78630577944</item>
      <item>, OIB 99929767324</item>
      <item>, OIB 48290450645</item>
      <item>, OIB 27777957564</item>
      <item>, OIB 06444026856</item>
      <item>, OIB 92410251791</item>
      <item>, OIB 48826440904</item>
      <item>, OIB 59699575840</item>
      <item>, OIB 28119789499</item>
      <item>, OIB 10646589503</item>
      <item>, OIB 64719117559</item>
      <item>, OIB 51701890216</item>
      <item>, OIB 14200067970</item>
      <item>, OIB 43389771794</item>
      <item>, OIB 82707478065</item>
      <item>, OIB 65412255197</item>
      <item>, OIB 85184900019</item>
      <item>, OIB 40083743529</item>
      <item>, OIB 18683136487</item>
      <item>, OIB null</item>
      <item>, OIB 54948902275</item>
      <item>, OIB 07595006988</item>
      <item>, OIB null</item>
      <item>, OIB 69326397242</item>
      <item>, OIB 73063600438</item>
      <item>, OIB 31785728337</item>
      <item>, OIB 73370524050</item>
      <item>, OIB 29276388782</item>
      <item>, OIB 13269011531</item>
      <item>, OIB null</item>
      <item>, OIB null</item>
    </izvorni_sadrzaj>
    <derivirana_varijabla naziv="DomainObject.Predmet.SudioniciListNazivOIB_1">
      <item>, OIB 85821130368</item>
      <item>, OIB 72321959920</item>
      <item>, OIB null</item>
      <item>, OIB 85821130368</item>
      <item>, OIB null</item>
      <item>, OIB 17000771045</item>
      <item>, OIB 54382731928</item>
      <item>, OIB null</item>
      <item>, OIB 37191021033</item>
      <item>, OIB 98218187229</item>
      <item>, OIB null</item>
      <item>, OIB 28921383001</item>
      <item>, OIB 06624886344</item>
      <item>, OIB 99425338372</item>
      <item>, OIB 62079191401</item>
      <item>, OIB 32335604244</item>
      <item>, OIB 96542945244</item>
      <item>, OIB 99425338372</item>
      <item>, OIB 03210055420</item>
      <item>, OIB 50041264710</item>
      <item>, OIB 88106895548</item>
      <item>, OIB 92896896216</item>
      <item>, OIB null</item>
      <item>, OIB 46830600751</item>
      <item>, OIB 78755598868</item>
      <item>, OIB 28921383001</item>
      <item>, OIB 85828625994</item>
      <item>, OIB 09933651854</item>
      <item>, OIB 41888874500</item>
      <item>, OIB 28921383001</item>
      <item>, OIB 28921383001</item>
      <item>, OIB 46830600751</item>
      <item>, OIB 46830600751</item>
      <item>, OIB 69693144506</item>
      <item>, OIB 80809284399</item>
      <item>, OIB 11294943436</item>
      <item>, OIB 75665455333</item>
      <item>, OIB null</item>
      <item>, OIB 46830600751</item>
      <item>, OIB 14861822643</item>
      <item>, OIB 51300447787</item>
      <item>, OIB null</item>
      <item>, OIB 56826138353</item>
      <item>, OIB 20998990299</item>
      <item>, OIB 41412434130</item>
      <item>, OIB 00865396224</item>
      <item>, OIB 57624895395</item>
      <item>, OIB 08658615403</item>
      <item>, OIB 65918029671</item>
      <item>, OIB 75819777315</item>
      <item>, OIB 28921383001</item>
      <item>, OIB 85821130368</item>
      <item>, OIB 63073332379</item>
      <item>, OIB 26483921030</item>
      <item>, OIB 07007804974</item>
      <item>, OIB 21745061918</item>
      <item>, OIB 68419124305</item>
      <item>, OIB 40083743529</item>
      <item>, OIB 81793146560</item>
      <item>, OIB 84397956623</item>
      <item>, OIB 58292277611</item>
      <item>, OIB 30993782023</item>
      <item>, OIB 58007872049</item>
      <item>, OIB 80805858278</item>
      <item>, OIB 37277926663</item>
      <item>, OIB 16227644154</item>
      <item>, OIB 54248450294</item>
      <item>, OIB 21803904791</item>
      <item>, OIB 82922095462</item>
      <item>, OIB 64141164422</item>
      <item>, OIB 48087020457</item>
      <item>, OIB 27769699125</item>
      <item>, OIB 88243809334</item>
      <item>, OIB 59730671645</item>
      <item>, OIB 23041839346</item>
      <item>, OIB 70150749143</item>
      <item>, OIB 17891114875</item>
      <item>, OIB 38019689181</item>
      <item>, OIB 68252672556</item>
      <item>, OIB 86928962532</item>
      <item>, OIB 21998135952</item>
      <item>, OIB 59744252384</item>
      <item>, OIB 19153656171</item>
      <item>, OIB 08790272825</item>
      <item>, OIB 71529293947</item>
      <item>, OIB 49889958487</item>
      <item>, OIB 86700171830</item>
      <item>, OIB 98399127311</item>
      <item>, OIB 86946879066</item>
      <item>, OIB 56141812243</item>
      <item>, OIB 35906140697</item>
      <item>, OIB 87762683201</item>
      <item>, OIB 42000268240</item>
      <item>, OIB 17025741093</item>
      <item>, OIB 16413924700</item>
      <item>, OIB 74889428287</item>
      <item>, OIB 10585412030</item>
      <item>, OIB 15723582227</item>
      <item>, OIB 38854652316</item>
      <item>, OIB 03426646650</item>
      <item>, OIB 98047362537</item>
      <item>, OIB 45406281903</item>
      <item>, OIB 13198736591</item>
      <item>, OIB 63919524067</item>
      <item>, OIB 06311685793</item>
      <item>, OIB 85374952571</item>
      <item>, OIB 21395444043</item>
      <item>, OIB 58739884883</item>
      <item>, OIB 78630577944</item>
      <item>, OIB 99929767324</item>
      <item>, OIB 48290450645</item>
      <item>, OIB 27777957564</item>
      <item>, OIB 06444026856</item>
      <item>, OIB 92410251791</item>
      <item>, OIB 48826440904</item>
      <item>, OIB 59699575840</item>
      <item>, OIB 28119789499</item>
      <item>, OIB 10646589503</item>
      <item>, OIB 64719117559</item>
      <item>, OIB 51701890216</item>
      <item>, OIB 14200067970</item>
      <item>, OIB 43389771794</item>
      <item>, OIB 82707478065</item>
      <item>, OIB 65412255197</item>
      <item>, OIB 85184900019</item>
      <item>, OIB 40083743529</item>
      <item>, OIB 18683136487</item>
      <item>, OIB null</item>
      <item>, OIB 54948902275</item>
      <item>, OIB 07595006988</item>
      <item>, OIB null</item>
      <item>, OIB 69326397242</item>
      <item>, OIB 73063600438</item>
      <item>, OIB 31785728337</item>
      <item>, OIB 73370524050</item>
      <item>, OIB 29276388782</item>
      <item>, OIB 13269011531</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Sunara, OIB 17000771045, A. B. Šimića 20 Split</item>
    </izvorni_sadrzaj>
    <derivirana_varijabla naziv="DomainObject.Predmet.StecajniUpraviteljiListAddressOIB_1">
      <item>Ivan Sunara, OIB 17000771045, A. B. Šimića 20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2A99466-68A3-46D8-BF78-492CA5AE8BB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190</properties:Words>
  <properties:Characters>1077</properties:Characters>
  <properties:Lines>34</properties:Lines>
  <properties:Paragraphs>16</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2018-02-13T08:29:00Z</dcterms:created>
  <dc:creator>Katarina Mikulić</dc:creator>
  <cp:lastModifiedBy>Katarina Mikulić</cp:lastModifiedBy>
  <cp:lastPrinted>2018-03-29T07:42:00Z</cp:lastPrinted>
  <dcterms:modified xmlns:xsi="http://www.w3.org/2001/XMLSchema-instance" xsi:type="dcterms:W3CDTF">2018-03-29T07:42:00Z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O SAZIVANJU ROČIŠTA RADI UTVRĐIVANJE VRIJEDNOSTI NEKRETNINE.docx)</vt:lpwstr>
  </prop:property>
  <prop:property name="CC_coloring" pid="4" fmtid="{D5CDD505-2E9C-101B-9397-08002B2CF9AE}">
    <vt:bool>false</vt:bool>
  </prop:property>
  <prop:property name="BrojStranica" pid="5" fmtid="{D5CDD505-2E9C-101B-9397-08002B2CF9AE}">
    <vt:i4>1</vt:i4>
  </prop:property>
</prop:Properties>
</file>