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c062" w14:paraId="1f8c06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B6555E" w:rsidP="00A63A34" w:rsidR="0085221D" w:rsidRPr="00A63A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</w:t>
      </w:r>
      <w:r w:rsidR="00450ACB" w:rsidRPr="00450ACB">
        <w:rPr>
          <w:color w:val="000000"/>
        </w:rPr>
        <w:t>AŠF SVINJOGOJSTVO j.d.o.o.</w:t>
      </w:r>
      <w:r w:rsidR="00450ACB">
        <w:rPr>
          <w:color w:val="000000"/>
        </w:rPr>
        <w:t xml:space="preserve">, </w:t>
      </w:r>
      <w:proofErr w:type="spellStart"/>
      <w:r w:rsidR="00450ACB" w:rsidRPr="00450ACB">
        <w:rPr>
          <w:color w:val="000000"/>
        </w:rPr>
        <w:t>Ivankovo</w:t>
      </w:r>
      <w:proofErr w:type="spellEnd"/>
      <w:r w:rsidR="00450ACB">
        <w:rPr>
          <w:color w:val="000000"/>
        </w:rPr>
        <w:t xml:space="preserve">, </w:t>
      </w:r>
      <w:r w:rsidR="00450ACB" w:rsidRPr="00450ACB">
        <w:rPr>
          <w:color w:val="000000"/>
        </w:rPr>
        <w:t>Ivana Kozarca 74</w:t>
      </w:r>
      <w:r w:rsidR="00450ACB">
        <w:rPr>
          <w:color w:val="000000"/>
        </w:rPr>
        <w:t xml:space="preserve">, MBS: </w:t>
      </w:r>
      <w:r w:rsidR="00450ACB" w:rsidRPr="00450ACB">
        <w:rPr>
          <w:color w:val="000000"/>
        </w:rPr>
        <w:t>030177641</w:t>
      </w:r>
      <w:r w:rsidR="00450ACB">
        <w:rPr>
          <w:color w:val="000000"/>
        </w:rPr>
        <w:t xml:space="preserve">, OIB: </w:t>
      </w:r>
      <w:r w:rsidR="00450ACB" w:rsidRPr="00450ACB">
        <w:rPr>
          <w:color w:val="000000"/>
        </w:rPr>
        <w:t>57852607361</w:t>
      </w:r>
      <w:r w:rsidR="00450ACB">
        <w:rPr>
          <w:color w:val="000000"/>
        </w:rPr>
        <w:t xml:space="preserve">, </w:t>
      </w:r>
      <w:r w:rsidR="0085221D" w:rsidRPr="00B37760">
        <w:rPr>
          <w:color w:val="000000"/>
        </w:rPr>
        <w:t xml:space="preserve">dana </w:t>
      </w:r>
      <w:r>
        <w:rPr>
          <w:color w:val="000000"/>
        </w:rPr>
        <w:t>6.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4373B5" w:rsidRPr="00450ACB">
        <w:rPr>
          <w:color w:val="000000"/>
        </w:rPr>
        <w:t>AŠF SVINJOGOJSTVO j.d.o.o.</w:t>
      </w:r>
      <w:r w:rsidR="004373B5">
        <w:rPr>
          <w:color w:val="000000"/>
        </w:rPr>
        <w:t xml:space="preserve">, </w:t>
      </w:r>
      <w:proofErr w:type="spellStart"/>
      <w:r w:rsidR="004373B5" w:rsidRPr="00450ACB">
        <w:rPr>
          <w:color w:val="000000"/>
        </w:rPr>
        <w:t>Ivankovo</w:t>
      </w:r>
      <w:proofErr w:type="spellEnd"/>
      <w:r w:rsidR="004373B5">
        <w:rPr>
          <w:color w:val="000000"/>
        </w:rPr>
        <w:t xml:space="preserve">, </w:t>
      </w:r>
      <w:r w:rsidR="004373B5" w:rsidRPr="00450ACB">
        <w:rPr>
          <w:color w:val="000000"/>
        </w:rPr>
        <w:t>Ivana Kozarca 74</w:t>
      </w:r>
      <w:r w:rsidR="004373B5">
        <w:rPr>
          <w:color w:val="000000"/>
        </w:rPr>
        <w:t xml:space="preserve">, MBS: </w:t>
      </w:r>
      <w:r w:rsidR="004373B5" w:rsidRPr="00450ACB">
        <w:rPr>
          <w:color w:val="000000"/>
        </w:rPr>
        <w:t>030177641</w:t>
      </w:r>
      <w:r w:rsidR="004373B5">
        <w:rPr>
          <w:color w:val="000000"/>
        </w:rPr>
        <w:t xml:space="preserve">, OIB: </w:t>
      </w:r>
      <w:r w:rsidR="004373B5" w:rsidRPr="00450ACB">
        <w:rPr>
          <w:color w:val="000000"/>
        </w:rPr>
        <w:t>57852607361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67097">
        <w:t xml:space="preserve">Boja Stanković </w:t>
      </w:r>
      <w:r w:rsidR="00942284">
        <w:t>OIB: 96757479881</w:t>
      </w:r>
      <w:r w:rsidR="00942284" w:rsidRPr="00467097">
        <w:t>,</w:t>
      </w:r>
      <w:r w:rsidR="00942284" w:rsidRPr="00B37760">
        <w:t xml:space="preserve"> </w:t>
      </w:r>
      <w:r w:rsidR="00942284">
        <w:t>Osijek</w:t>
      </w:r>
      <w:r w:rsidR="00467097">
        <w:t xml:space="preserve">, Ilirska 48,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20020">
        <w:rPr>
          <w:color w:val="000000"/>
        </w:rPr>
        <w:t xml:space="preserve">AŠF SVINJOGOJSTVO j.d.o.o., </w:t>
      </w:r>
      <w:proofErr w:type="spellStart"/>
      <w:r w:rsidR="00520020">
        <w:rPr>
          <w:color w:val="000000"/>
        </w:rPr>
        <w:t>Ivankovo</w:t>
      </w:r>
      <w:proofErr w:type="spellEnd"/>
      <w:r w:rsidR="00520020">
        <w:rPr>
          <w:color w:val="000000"/>
        </w:rPr>
        <w:t>, Ivana Kozarca 74, MBS: 030177641, OIB: 57852607361</w:t>
      </w:r>
      <w:r w:rsidR="005D0309">
        <w:t>,</w:t>
      </w:r>
      <w:r w:rsidR="005A3D9C">
        <w:t xml:space="preserve"> za dan</w:t>
      </w:r>
    </w:p>
    <w:p w:rsidRDefault="00520020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10. travnja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>
        <w:rPr>
          <w:b/>
          <w:color w:val="000000"/>
        </w:rPr>
        <w:t>0</w:t>
      </w:r>
      <w:r w:rsidR="00DB48D4">
        <w:rPr>
          <w:b/>
          <w:color w:val="000000"/>
        </w:rPr>
        <w:t>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C12017" w:rsidR="0085221D" w:rsidRPr="00C12017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5F5D9C" w:rsidP="005F5D9C" w:rsidR="005F5D9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</w:t>
      </w:r>
      <w:r w:rsidR="00C12017" w:rsidRPr="00C12017">
        <w:rPr>
          <w:color w:val="000000"/>
        </w:rPr>
        <w:t>Alen</w:t>
      </w:r>
      <w:r w:rsidR="00C12017">
        <w:rPr>
          <w:color w:val="000000"/>
        </w:rPr>
        <w:t>u</w:t>
      </w:r>
      <w:r w:rsidR="00C12017" w:rsidRPr="00C12017">
        <w:rPr>
          <w:color w:val="000000"/>
        </w:rPr>
        <w:t xml:space="preserve"> Barić, OIB: 47071505176</w:t>
      </w:r>
      <w:r>
        <w:rPr>
          <w:color w:val="000000"/>
        </w:rPr>
        <w:t xml:space="preserve">, </w:t>
      </w:r>
      <w:proofErr w:type="spellStart"/>
      <w:r w:rsidR="00C12017" w:rsidRPr="00C12017">
        <w:rPr>
          <w:color w:val="000000"/>
        </w:rPr>
        <w:t>Ivankovo</w:t>
      </w:r>
      <w:proofErr w:type="spellEnd"/>
      <w:r w:rsidR="00C12017" w:rsidRPr="00C12017">
        <w:rPr>
          <w:color w:val="000000"/>
        </w:rPr>
        <w:t>, Ivana Kozarca 74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</w:t>
      </w:r>
      <w:r w:rsidR="00C12017">
        <w:rPr>
          <w:color w:val="000000"/>
        </w:rPr>
        <w:t>11. prosinca 2017</w:t>
      </w:r>
      <w:r>
        <w:rPr>
          <w:color w:val="000000"/>
        </w:rPr>
        <w:t>. godine podni</w:t>
      </w:r>
      <w:r w:rsidR="00C12017">
        <w:rPr>
          <w:color w:val="000000"/>
        </w:rPr>
        <w:t>o</w:t>
      </w:r>
      <w:r>
        <w:rPr>
          <w:color w:val="000000"/>
        </w:rPr>
        <w:t xml:space="preserve"> je ovome sudu prijedlog za pokretanje stečajnog postupka nad dužnikom </w:t>
      </w:r>
      <w:r w:rsidR="00C12017">
        <w:rPr>
          <w:color w:val="000000"/>
        </w:rPr>
        <w:t xml:space="preserve">AŠF SVINJOGOJSTVO j.d.o.o., </w:t>
      </w:r>
      <w:proofErr w:type="spellStart"/>
      <w:r w:rsidR="00C12017">
        <w:rPr>
          <w:color w:val="000000"/>
        </w:rPr>
        <w:t>Ivankovo</w:t>
      </w:r>
      <w:proofErr w:type="spellEnd"/>
      <w:r w:rsidR="00C12017">
        <w:rPr>
          <w:color w:val="000000"/>
        </w:rPr>
        <w:t>, Ivana Kozarca 74, MBS: 030177641, OIB: 57852607361</w:t>
      </w:r>
      <w:r>
        <w:rPr>
          <w:color w:val="000000"/>
        </w:rPr>
        <w:t xml:space="preserve">, u kojem navodi da kod dužnika postoji stečajni razlog </w:t>
      </w:r>
      <w:r w:rsidR="00C12017">
        <w:rPr>
          <w:color w:val="000000"/>
        </w:rPr>
        <w:t>zato što je dužnik u blokadi i ne može nastaviti daljnje poslovanje</w:t>
      </w:r>
      <w:r>
        <w:rPr>
          <w:color w:val="000000"/>
        </w:rPr>
        <w:t>.</w:t>
      </w:r>
      <w:r w:rsidR="00847F3C">
        <w:rPr>
          <w:color w:val="000000"/>
        </w:rPr>
        <w:t xml:space="preserve"> </w:t>
      </w:r>
      <w:r w:rsidR="00C12017">
        <w:rPr>
          <w:color w:val="000000"/>
        </w:rPr>
        <w:t xml:space="preserve"> </w:t>
      </w:r>
    </w:p>
    <w:p w:rsidRDefault="005F5D9C" w:rsidP="005F5D9C" w:rsidR="005F5D9C">
      <w:pPr>
        <w:jc w:val="both"/>
      </w:pPr>
    </w:p>
    <w:p w:rsidRDefault="005F5D9C" w:rsidP="005F5D9C" w:rsidR="005F5D9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Slijedom navedenoga predlagatelj predlaže da sud otvori stečajni postupak nad dužnikom i prilaže </w:t>
      </w:r>
      <w:r w:rsidR="002D5AEB">
        <w:rPr>
          <w:color w:val="000000"/>
        </w:rPr>
        <w:t xml:space="preserve">Rješenje o ovrsi na temelju vjerodostojne isprave </w:t>
      </w:r>
      <w:proofErr w:type="spellStart"/>
      <w:r w:rsidR="002D5AEB">
        <w:rPr>
          <w:color w:val="000000"/>
        </w:rPr>
        <w:t>posl</w:t>
      </w:r>
      <w:proofErr w:type="spellEnd"/>
      <w:r w:rsidR="002D5AEB">
        <w:rPr>
          <w:color w:val="000000"/>
        </w:rPr>
        <w:t xml:space="preserve">. br. </w:t>
      </w:r>
      <w:proofErr w:type="spellStart"/>
      <w:r w:rsidR="002D5AEB">
        <w:rPr>
          <w:color w:val="000000"/>
        </w:rPr>
        <w:t>Ovrv</w:t>
      </w:r>
      <w:proofErr w:type="spellEnd"/>
      <w:r w:rsidR="002D5AEB">
        <w:rPr>
          <w:color w:val="000000"/>
        </w:rPr>
        <w:t>-3734/17 od 11. srpnja 2017. godine doneseno po javnom bilježniku Nikoli Vuliću iz Vinkovaca</w:t>
      </w:r>
      <w:r w:rsidR="00F809D0">
        <w:rPr>
          <w:color w:val="000000"/>
        </w:rPr>
        <w:t>,</w:t>
      </w:r>
      <w:r w:rsidR="002D5AEB">
        <w:rPr>
          <w:color w:val="000000"/>
        </w:rPr>
        <w:t xml:space="preserve"> Vladimira Nazora 13.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5D3486" w:rsidP="005D3486" w:rsidR="005D3486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>
        <w:rPr>
          <w:color w:val="000000"/>
        </w:rPr>
        <w:t xml:space="preserve">nošenje predmetnoga prijedloga u skladu s </w:t>
      </w:r>
      <w:r w:rsidRPr="00B37760">
        <w:rPr>
          <w:color w:val="000000"/>
        </w:rPr>
        <w:t>čl</w:t>
      </w:r>
      <w:r>
        <w:rPr>
          <w:color w:val="000000"/>
        </w:rPr>
        <w:t>. 109. st. 1</w:t>
      </w:r>
      <w:r w:rsidRPr="00B37760">
        <w:rPr>
          <w:color w:val="000000"/>
        </w:rPr>
        <w:t>. SZ</w:t>
      </w:r>
      <w:r>
        <w:rPr>
          <w:color w:val="000000"/>
        </w:rPr>
        <w:t>-a</w:t>
      </w:r>
      <w:r w:rsidRPr="00B37760">
        <w:rPr>
          <w:color w:val="000000"/>
        </w:rPr>
        <w:t>, te je donio rješenje o pokretanju prethodnog postupka i imenovao privremenog stečajnog upravitelja (čl. 115. st. 1. i 2. SZ</w:t>
      </w:r>
      <w:r>
        <w:rPr>
          <w:color w:val="000000"/>
        </w:rPr>
        <w:t>-a</w:t>
      </w:r>
      <w:r w:rsidRPr="00B37760">
        <w:rPr>
          <w:color w:val="000000"/>
        </w:rPr>
        <w:t>), odredio mu dužnosti (čl. 119. st. 2. i 3. SZ</w:t>
      </w:r>
      <w:r>
        <w:rPr>
          <w:color w:val="000000"/>
        </w:rPr>
        <w:t>-a</w:t>
      </w:r>
      <w:r w:rsidRPr="00B37760">
        <w:rPr>
          <w:color w:val="000000"/>
        </w:rPr>
        <w:t>) i zakazao ročište (čl. 123. i čl. 128. st.1. SZ</w:t>
      </w:r>
      <w:r>
        <w:rPr>
          <w:color w:val="000000"/>
        </w:rPr>
        <w:t>-a</w:t>
      </w:r>
      <w:r w:rsidRPr="00B37760"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676800">
        <w:t>6. veljače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BA1AA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D1F35" w:rsidP="002D1F35" w:rsidR="002D1F35" w:rsidRPr="002D1F35">
      <w:pPr>
        <w:jc w:val="both"/>
        <w:rPr>
          <w:color w:val="000000"/>
        </w:rPr>
      </w:pPr>
      <w:r w:rsidRPr="002D1F35">
        <w:rPr>
          <w:color w:val="000000"/>
        </w:rPr>
        <w:t xml:space="preserve">-privremenom </w:t>
      </w:r>
      <w:proofErr w:type="spellStart"/>
      <w:r w:rsidRPr="002D1F35">
        <w:rPr>
          <w:color w:val="000000"/>
        </w:rPr>
        <w:t>steč</w:t>
      </w:r>
      <w:proofErr w:type="spellEnd"/>
      <w:r w:rsidRPr="002D1F35">
        <w:rPr>
          <w:color w:val="000000"/>
        </w:rPr>
        <w:t xml:space="preserve">. upravitelju </w:t>
      </w:r>
      <w:r>
        <w:t xml:space="preserve">Boji Stanković, Osijek, Ilirska 48 </w:t>
      </w:r>
      <w:r w:rsidRPr="002D1F35">
        <w:rPr>
          <w:color w:val="000000"/>
        </w:rPr>
        <w:t>uz presliku lista 1-3</w:t>
      </w:r>
    </w:p>
    <w:p w:rsidRDefault="002D1F35" w:rsidP="002D1F35" w:rsidR="002D1F35" w:rsidRPr="002D1F35">
      <w:pPr>
        <w:jc w:val="both"/>
        <w:rPr>
          <w:color w:val="000000"/>
        </w:rPr>
      </w:pPr>
      <w:r w:rsidRPr="002D1F35">
        <w:rPr>
          <w:color w:val="000000"/>
        </w:rPr>
        <w:t>-dužniku</w:t>
      </w:r>
      <w:r>
        <w:rPr>
          <w:color w:val="000000"/>
        </w:rPr>
        <w:t xml:space="preserve"> AŠF SVINJOGOJSTVO j.d.o.o.,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>, Ivana Kozarca 74</w:t>
      </w:r>
    </w:p>
    <w:p w:rsidRDefault="002D1F35" w:rsidP="002D1F35" w:rsidR="002D1F35" w:rsidRPr="002D1F35">
      <w:pPr>
        <w:jc w:val="both"/>
        <w:rPr>
          <w:color w:val="000000"/>
        </w:rPr>
      </w:pPr>
      <w:r w:rsidRPr="002D1F35">
        <w:rPr>
          <w:color w:val="000000"/>
        </w:rPr>
        <w:t>-</w:t>
      </w:r>
      <w:proofErr w:type="spellStart"/>
      <w:r w:rsidRPr="002D1F35">
        <w:rPr>
          <w:color w:val="000000"/>
        </w:rPr>
        <w:t>zz</w:t>
      </w:r>
      <w:proofErr w:type="spellEnd"/>
      <w:r w:rsidRPr="002D1F35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2D1F35">
        <w:rPr>
          <w:color w:val="000000"/>
        </w:rPr>
        <w:t xml:space="preserve">Alen Barić, </w:t>
      </w:r>
      <w:proofErr w:type="spellStart"/>
      <w:r w:rsidRPr="002D1F35">
        <w:rPr>
          <w:color w:val="000000"/>
        </w:rPr>
        <w:t>Ivankovo</w:t>
      </w:r>
      <w:proofErr w:type="spellEnd"/>
      <w:r w:rsidRPr="002D1F35">
        <w:rPr>
          <w:color w:val="000000"/>
        </w:rPr>
        <w:t>, Ivana Kozarca 74</w:t>
      </w:r>
    </w:p>
    <w:p w:rsidRDefault="002D1F35" w:rsidP="002D1F35" w:rsidR="002D1F35" w:rsidRPr="002D1F35">
      <w:pPr>
        <w:jc w:val="both"/>
        <w:rPr>
          <w:color w:val="000000"/>
        </w:rPr>
      </w:pPr>
      <w:r w:rsidRPr="002D1F35">
        <w:rPr>
          <w:color w:val="000000"/>
        </w:rPr>
        <w:t xml:space="preserve">-FINA </w:t>
      </w:r>
    </w:p>
    <w:p w:rsidRDefault="002D1F35" w:rsidP="002D1F35" w:rsidR="002D1F35" w:rsidRPr="002D1F35">
      <w:pPr>
        <w:jc w:val="both"/>
        <w:rPr>
          <w:color w:val="000000"/>
        </w:rPr>
      </w:pPr>
      <w:r w:rsidRPr="002D1F35">
        <w:rPr>
          <w:color w:val="000000"/>
        </w:rPr>
        <w:t>-Ministarstvu pravosuđa RH, Zagreb, Ulica Grada Vukovara 49, elektroničkom poštom</w:t>
      </w:r>
    </w:p>
    <w:p w:rsidRDefault="002D1F35" w:rsidP="002D1F35" w:rsidR="002D1F35" w:rsidRPr="002D1F35">
      <w:pPr>
        <w:jc w:val="both"/>
        <w:rPr>
          <w:color w:val="000000"/>
        </w:rPr>
      </w:pPr>
      <w:r w:rsidRPr="002D1F35">
        <w:rPr>
          <w:color w:val="000000"/>
        </w:rPr>
        <w:t>-</w:t>
      </w:r>
      <w:proofErr w:type="spellStart"/>
      <w:r w:rsidRPr="002D1F35">
        <w:rPr>
          <w:color w:val="000000"/>
        </w:rPr>
        <w:t>eOgl</w:t>
      </w:r>
      <w:proofErr w:type="spellEnd"/>
      <w:r w:rsidRPr="002D1F35">
        <w:rPr>
          <w:color w:val="000000"/>
        </w:rPr>
        <w:t xml:space="preserve">. ploča </w:t>
      </w:r>
    </w:p>
    <w:p w:rsidRDefault="002D1F35" w:rsidP="002D1F35" w:rsidR="00750685" w:rsidRPr="002D1F35">
      <w:pPr>
        <w:jc w:val="both"/>
        <w:rPr>
          <w:color w:val="000000"/>
        </w:rPr>
      </w:pPr>
      <w:r w:rsidRPr="002D1F35">
        <w:rPr>
          <w:color w:val="000000"/>
        </w:rPr>
        <w:t>-R 10.4.2018 u 9,00h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E8A" w:rsidR="00897E8A">
      <w:r>
        <w:separator/>
      </w:r>
    </w:p>
  </w:endnote>
  <w:endnote w:id="0" w:type="continuationSeparator">
    <w:p w:rsidRDefault="00897E8A" w:rsidR="00897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E8A" w:rsidR="00897E8A">
      <w:r>
        <w:separator/>
      </w:r>
    </w:p>
  </w:footnote>
  <w:footnote w:id="0" w:type="continuationSeparator">
    <w:p w:rsidRDefault="00897E8A" w:rsidR="00897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6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61FD7" w:rsidR="00F61F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61FD7">
      <w:t>7 St-1684/17-6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61FD7">
      <w:t>1684</w:t>
    </w:r>
    <w:r w:rsidR="004D5EE7">
      <w:t>/</w:t>
    </w:r>
    <w:r w:rsidR="00F61FD7">
      <w:t>17-6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D1F35"/>
    <w:rsid w:val="002D4076"/>
    <w:rsid w:val="002D50AA"/>
    <w:rsid w:val="002D5AEB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3B5"/>
    <w:rsid w:val="004378B5"/>
    <w:rsid w:val="00437F2E"/>
    <w:rsid w:val="00442D99"/>
    <w:rsid w:val="004458F1"/>
    <w:rsid w:val="00446E1B"/>
    <w:rsid w:val="00447EAD"/>
    <w:rsid w:val="00450039"/>
    <w:rsid w:val="004505D5"/>
    <w:rsid w:val="00450ACB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0020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800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42C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97E8A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67B"/>
    <w:rsid w:val="00941FFA"/>
    <w:rsid w:val="00942284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55E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1AA5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2017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6B9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1FD7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9D0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1FD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6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66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66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6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6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1FD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6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66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66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6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6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AŠF SVINJOGOJSTVO j.d.o.o. za proizvodnju, trgovinu i usluge</izvorni_sadrzaj>
    <derivirana_varijabla naziv="DomainObject.Predmet.StrankaFormated_1">  AŠF SVINJOGOJSTVO j.d.o.o. za proizvodnju, trgovinu i usluge</derivirana_varijabla>
  </DomainObject.Predmet.StrankaFormated>
  <DomainObject.Predmet.StrankaFormatedOIB>
    <izvorni_sadrzaj>  AŠF SVINJOGOJSTVO j.d.o.o. za proizvodnju, trgovinu i usluge, OIB 57852607361</izvorni_sadrzaj>
    <derivirana_varijabla naziv="DomainObject.Predmet.StrankaFormatedOIB_1">  AŠF SVINJOGOJSTVO j.d.o.o. za proizvodnju, trgovinu i usluge, OIB 57852607361</derivirana_varijabla>
  </DomainObject.Predmet.StrankaFormatedOIB>
  <DomainObject.Predmet.StrankaFormatedWithAdress>
    <izvorni_sadrzaj> AŠF SVINJOGOJSTVO j.d.o.o. za proizvodnju, trgovinu i usluge, Ivana Kozarca 74, 32281 Ivankovo</izvorni_sadrzaj>
    <derivirana_varijabla naziv="DomainObject.Predmet.StrankaFormatedWithAdress_1"> AŠF SVINJOGOJSTVO j.d.o.o. za proizvodnju, trgovinu i usluge, Ivana Kozarca 74, 32281 Ivankovo</derivirana_varijabla>
  </DomainObject.Predmet.StrankaFormatedWithAdress>
  <DomainObject.Predmet.StrankaFormatedWithAdressOIB>
    <izvorni_sadrzaj> AŠF SVINJOGOJSTVO j.d.o.o. za proizvodnju, trgovinu i usluge, OIB 57852607361, Ivana Kozarca 74, 32281 Ivankovo</izvorni_sadrzaj>
    <derivirana_varijabla naziv="DomainObject.Predmet.StrankaFormatedWithAdressOIB_1"> AŠF SVINJOGOJSTVO j.d.o.o. za proizvodnju, trgovinu i usluge, OIB 57852607361, Ivana Kozarca 74, 32281 Ivankovo</derivirana_varijabla>
  </DomainObject.Predmet.StrankaFormatedWithAdressOIB>
  <DomainObject.Predmet.StrankaWithAdress>
    <izvorni_sadrzaj>AŠF SVINJOGOJSTVO j.d.o.o. za proizvodnju, trgovinu i usluge Ivana Kozarca 74,32281 Ivankovo</izvorni_sadrzaj>
    <derivirana_varijabla naziv="DomainObject.Predmet.StrankaWithAdress_1">AŠF SVINJOGOJSTVO j.d.o.o. za proizvodnju, trgovinu i usluge Ivana Kozarca 74,32281 Ivankovo</derivirana_varijabla>
  </DomainObject.Predmet.StrankaWithAdress>
  <DomainObject.Predmet.StrankaWithAdressOIB>
    <izvorni_sadrzaj>AŠF SVINJOGOJSTVO j.d.o.o. za proizvodnju, trgovinu i usluge, OIB 57852607361, Ivana Kozarca 74,32281 Ivankovo</izvorni_sadrzaj>
    <derivirana_varijabla naziv="DomainObject.Predmet.StrankaWithAdressOIB_1">AŠF SVINJOGOJSTVO j.d.o.o. za proizvodnju, trgovinu i usluge, OIB 57852607361, Ivana Kozarca 74,32281 Ivankovo</derivirana_varijabla>
  </DomainObject.Predmet.StrankaWithAdressOIB>
  <DomainObject.Predmet.StrankaNazivFormated>
    <izvorni_sadrzaj>AŠF SVINJOGOJSTVO j.d.o.o. za proizvodnju, trgovinu i usluge</izvorni_sadrzaj>
    <derivirana_varijabla naziv="DomainObject.Predmet.StrankaNazivFormated_1">AŠF SVINJOGOJSTVO j.d.o.o. za proizvodnju, trgovinu i usluge</derivirana_varijabla>
  </DomainObject.Predmet.StrankaNazivFormated>
  <DomainObject.Predmet.StrankaNazivFormatedOIB>
    <izvorni_sadrzaj>AŠF SVINJOGOJSTVO j.d.o.o. za proizvodnju, trgovinu i usluge, OIB 57852607361</izvorni_sadrzaj>
    <derivirana_varijabla naziv="DomainObject.Predmet.StrankaNazivFormatedOIB_1">AŠF SVINJOGOJSTVO j.d.o.o. za proizvodnju, trgovinu i usluge, OIB 57852607361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AŠF SVINJOGOJSTVO j.d.o.o. za proizvodnju, trgovinu i usluge</item>
    </izvorni_sadrzaj>
    <derivirana_varijabla naziv="DomainObject.Predmet.StrankaListFormated_1">
      <item>AŠF SVINJOGOJSTVO j.d.o.o. za proizvodnju, trgovinu i usluge</item>
    </derivirana_varijabla>
  </DomainObject.Predmet.StrankaListFormated>
  <DomainObject.Predmet.StrankaListFormatedOIB>
    <izvorni_sadrzaj>
      <item>AŠF SVINJOGOJSTVO j.d.o.o. za proizvodnju, trgovinu i usluge, OIB 57852607361</item>
    </izvorni_sadrzaj>
    <derivirana_varijabla naziv="DomainObject.Predmet.StrankaListFormatedOIB_1">
      <item>AŠF SVINJOGOJSTVO j.d.o.o. za proizvodnju, trgovinu i usluge, OIB 57852607361</item>
    </derivirana_varijabla>
  </DomainObject.Predmet.StrankaListFormatedOIB>
  <DomainObject.Predmet.StrankaListFormatedWithAdress>
    <izvorni_sadrzaj>
      <item>AŠF SVINJOGOJSTVO j.d.o.o. za proizvodnju, trgovinu i usluge, Ivana Kozarca 74, 32281 Ivankovo</item>
    </izvorni_sadrzaj>
    <derivirana_varijabla naziv="DomainObject.Predmet.StrankaListFormatedWithAdress_1">
      <item>AŠF SVINJOGOJSTVO j.d.o.o. za proizvodnju, trgovinu i usluge, Ivana Kozarca 74, 32281 Ivankovo</item>
    </derivirana_varijabla>
  </DomainObject.Predmet.StrankaListFormatedWithAdress>
  <DomainObject.Predmet.StrankaListFormatedWithAdressOIB>
    <izvorni_sadrzaj>
      <item>AŠF SVINJOGOJSTVO j.d.o.o. za proizvodnju, trgovinu i usluge, OIB 57852607361, Ivana Kozarca 74, 32281 Ivankovo</item>
    </izvorni_sadrzaj>
    <derivirana_varijabla naziv="DomainObject.Predmet.StrankaListFormatedWithAdressOIB_1">
      <item>AŠF SVINJOGOJSTVO j.d.o.o. za proizvodnju, trgovinu i usluge, OIB 57852607361, Ivana Kozarca 74, 32281 Ivankovo</item>
    </derivirana_varijabla>
  </DomainObject.Predmet.StrankaListFormatedWithAdressOIB>
  <DomainObject.Predmet.StrankaListNazivFormated>
    <izvorni_sadrzaj>
      <item>AŠF SVINJOGOJSTVO j.d.o.o. za proizvodnju, trgovinu i usluge</item>
    </izvorni_sadrzaj>
    <derivirana_varijabla naziv="DomainObject.Predmet.StrankaListNazivFormated_1">
      <item>AŠF SVINJOGOJSTVO j.d.o.o. za proizvodnju, trgovinu i usluge</item>
    </derivirana_varijabla>
  </DomainObject.Predmet.StrankaListNazivFormated>
  <DomainObject.Predmet.StrankaListNazivFormatedOIB>
    <izvorni_sadrzaj>
      <item>AŠF SVINJOGOJSTVO j.d.o.o. za proizvodnju, trgovinu i usluge, OIB 57852607361</item>
    </izvorni_sadrzaj>
    <derivirana_varijabla naziv="DomainObject.Predmet.StrankaListNazivFormatedOIB_1">
      <item>AŠF SVINJOGOJSTVO j.d.o.o. za proizvodnju, trgovinu i usluge, OIB 57852607361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AŠF SVINJOGOJSTVO j.d.o.o. za proizvodnju, trgovinu i usluge</izvorni_sadrzaj>
    <derivirana_varijabla naziv="DomainObject.Predmet.StrankaIDrugi_1">AŠF SVINJOGOJSTVO j.d.o.o.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AŠF SVINJOGOJSTVO j.d.o.o. za proizvodnju, trgovinu i usluge, OIB 57852607361, Ivana Kozarca 74, 32281 Ivankovo</izvorni_sadrzaj>
    <derivirana_varijabla naziv="DomainObject.Predmet.StrankaIDrugiAdressOIB_1">AŠF SVINJOGOJSTVO j.d.o.o. za proizvodnju, trgovinu i usluge, OIB 57852607361, Ivana Kozarca 74, 32281 Ivankovo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AŠF SVINJOGOJSTVO j.d.o.o. za proizvodnju, trgovinu i usluge</item>
    </izvorni_sadrzaj>
    <derivirana_varijabla naziv="DomainObject.Predmet.SudioniciListNaziv_1">
      <item>AŠF SVINJOGOJSTVO j.d.o.o. za proizvodnju, trgovinu i usluge</item>
    </derivirana_varijabla>
  </DomainObject.Predmet.SudioniciListNaziv>
  <DomainObject.Predmet.SudioniciListAdressOIB>
    <izvorni_sadrzaj>
      <item>AŠF SVINJOGOJSTVO j.d.o.o. za proizvodnju, trgovinu i usluge, OIB 57852607361, Ivana Kozarca 74,32281 Ivankovo</item>
    </izvorni_sadrzaj>
    <derivirana_varijabla naziv="DomainObject.Predmet.SudioniciListAdressOIB_1"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57852607361</item>
    </izvorni_sadrzaj>
    <derivirana_varijabla naziv="DomainObject.Predmet.SudioniciListNazivOIB_1"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C7664-491A-4A27-8E00-59ACB076C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630</properties:Words>
  <properties:Characters>3568</properties:Characters>
  <properties:Lines>103</properties:Lines>
  <properties:Paragraphs>35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2018-02-06T11:04:00Z</cp:lastPrinted>
  <dcterms:modified xmlns:xsi="http://www.w3.org/2001/XMLSchema-instance" xsi:type="dcterms:W3CDTF">2018-02-06T11:05:00Z</dcterms:modified>
  <cp:revision>366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