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28cb" w14:paraId="78728cb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6F4390">
        <w:t>944</w:t>
      </w:r>
      <w:r w:rsidR="00F07122">
        <w:t>/1</w:t>
      </w:r>
      <w:r w:rsidR="006F4390">
        <w:t>5</w:t>
      </w:r>
      <w:r w:rsidR="002B2706">
        <w:t>-</w:t>
      </w:r>
      <w:r w:rsidR="009E12F0">
        <w:t>14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6F4390">
        <w:t>16. prosinca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6F4390">
        <w:t xml:space="preserve">KORNATI YACHTING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2116C4">
        <w:t>Zadru,</w:t>
      </w:r>
      <w:r w:rsidR="00C40466">
        <w:t xml:space="preserve"> </w:t>
      </w:r>
      <w:r w:rsidR="006F4390">
        <w:t>Ulica Vinka Jelića 1</w:t>
      </w:r>
      <w:r w:rsidR="00597EAD">
        <w:t>,</w:t>
      </w:r>
      <w:r w:rsidR="00A01095">
        <w:t xml:space="preserve"> OIB</w:t>
      </w:r>
      <w:r w:rsidR="0079567A">
        <w:t>:</w:t>
      </w:r>
      <w:r w:rsidR="006F4390">
        <w:t>77631834149</w:t>
      </w:r>
      <w:r>
        <w:t xml:space="preserve">, </w:t>
      </w:r>
      <w:r w:rsidR="009E12F0">
        <w:t>15.</w:t>
      </w:r>
      <w:r w:rsidR="000E5962">
        <w:t xml:space="preserve">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6F4390">
        <w:t>KORNATI YACHTING d.o.o. sa sjedištem u Zadru, Ulica Vinka Jelića 1, OIB:77631834149</w:t>
      </w:r>
      <w:r w:rsidR="002116C4">
        <w:t xml:space="preserve"> </w:t>
      </w:r>
      <w:r>
        <w:t xml:space="preserve">s danom </w:t>
      </w:r>
      <w:r w:rsidR="009E12F0">
        <w:t>15.</w:t>
      </w:r>
      <w:r w:rsidR="000E5962">
        <w:t xml:space="preserve">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9E12F0">
        <w:t>13</w:t>
      </w:r>
      <w:r w:rsidR="000E5962">
        <w:t>,</w:t>
      </w:r>
      <w:r w:rsidR="00926498">
        <w:t>05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9E12F0" w:rsidR="003A5C17" w:rsidRPr="000E5962">
      <w:pPr>
        <w:pStyle w:val="Odlomakpopisa"/>
        <w:spacing w:lineRule="atLeast" w:line="240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9E12F0" w:rsidRPr="009E12F0">
        <w:t xml:space="preserve">Nada Mikulandra </w:t>
      </w:r>
      <w:r w:rsidR="009E12F0">
        <w:t>iz Bilica</w:t>
      </w:r>
      <w:r w:rsidR="009E12F0" w:rsidRPr="009E12F0">
        <w:t>, Stubalj 238, OIB: 01343352417</w:t>
      </w:r>
      <w:r w:rsidR="000E5962">
        <w:t xml:space="preserve">. 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6F4390">
        <w:t>KORNATI YACHTING d.o.o. sa sjedištem u Zadru, Ulica Vinka Jelića 1, OIB:77631834149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9E12F0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6F4390">
        <w:t>16. prosinca 2015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9E12F0">
        <w:t xml:space="preserve">U zahtjevu u bitnome navodi da </w:t>
      </w:r>
      <w:r w:rsidR="00DD5088" w:rsidRPr="009E12F0">
        <w:t xml:space="preserve">dužnik </w:t>
      </w:r>
      <w:r w:rsidR="00193657" w:rsidRPr="009E12F0">
        <w:t xml:space="preserve">na dan </w:t>
      </w:r>
      <w:r w:rsidR="0079567A" w:rsidRPr="009E12F0">
        <w:t>1. rujna 2015</w:t>
      </w:r>
      <w:r w:rsidR="00193657" w:rsidRPr="009E12F0">
        <w:t xml:space="preserve">. u Očevidniku redoslijeda osnova za plaćanje ima evidentirane neizvršene osnove za plaćanje u neprekinutom razdoblju od </w:t>
      </w:r>
      <w:r w:rsidR="006F4390" w:rsidRPr="009E12F0">
        <w:t>660</w:t>
      </w:r>
      <w:r w:rsidR="00D41763" w:rsidRPr="009E12F0">
        <w:t xml:space="preserve"> </w:t>
      </w:r>
      <w:r w:rsidR="00193657" w:rsidRPr="009E12F0">
        <w:t>dan</w:t>
      </w:r>
      <w:r w:rsidR="00D75141" w:rsidRPr="009E12F0">
        <w:t>a</w:t>
      </w:r>
      <w:r w:rsidR="00193657" w:rsidRPr="009E12F0">
        <w:t xml:space="preserve"> u ukupnom iznosu od </w:t>
      </w:r>
      <w:r w:rsidR="006F4390" w:rsidRPr="009E12F0">
        <w:t>5.613,80</w:t>
      </w:r>
      <w:r w:rsidR="00193657" w:rsidRPr="009E12F0">
        <w:t xml:space="preserve"> kuna, da </w:t>
      </w:r>
      <w:r w:rsidR="00324826" w:rsidRPr="009E12F0">
        <w:t>ima</w:t>
      </w:r>
      <w:r w:rsidR="00193657" w:rsidRPr="009E12F0">
        <w:t xml:space="preserve"> zaposlenih, </w:t>
      </w:r>
      <w:r w:rsidRPr="009E12F0">
        <w:t xml:space="preserve">da </w:t>
      </w:r>
      <w:r w:rsidR="006F4390" w:rsidRPr="009E12F0">
        <w:t>nema otvoren račun u Hypo Alpe-Adria-Bank d.d.</w:t>
      </w:r>
      <w:r w:rsidR="00B84B6D" w:rsidRPr="009E12F0">
        <w:t xml:space="preserve">, kao </w:t>
      </w:r>
      <w:r w:rsidR="00193657" w:rsidRPr="009E12F0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6F4390" w:rsidRPr="009E12F0">
        <w:t>11. veljače</w:t>
      </w:r>
      <w:r w:rsidRPr="009E12F0">
        <w:t xml:space="preserve"> 2016.</w:t>
      </w:r>
      <w:r>
        <w:t xml:space="preserve">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</w:t>
      </w:r>
      <w:r w:rsidRPr="009E12F0">
        <w:t xml:space="preserve">iz potvrde Financijske agencije od </w:t>
      </w:r>
      <w:r w:rsidR="009E12F0" w:rsidRPr="009E12F0">
        <w:t>15.</w:t>
      </w:r>
      <w:r w:rsidRPr="009E12F0">
        <w:t xml:space="preserve"> </w:t>
      </w:r>
      <w:r w:rsidR="000E5962" w:rsidRPr="009E12F0">
        <w:t>veljače</w:t>
      </w:r>
      <w:r w:rsidRPr="009E12F0">
        <w:t xml:space="preserve"> 201</w:t>
      </w:r>
      <w:r w:rsidR="000E5962" w:rsidRPr="009E12F0">
        <w:t>7</w:t>
      </w:r>
      <w:r w:rsidRPr="009E12F0">
        <w:t xml:space="preserve">. proizlazi da je račun dužnika </w:t>
      </w:r>
      <w:r w:rsidR="00EE0861" w:rsidRPr="009E12F0">
        <w:t xml:space="preserve">i dalje u blokadi zbog neizvršenih osnova za plaćanje u neprekinutom razdoblju od </w:t>
      </w:r>
      <w:r w:rsidR="009E12F0" w:rsidRPr="009E12F0">
        <w:t>1191</w:t>
      </w:r>
      <w:r w:rsidR="00EE0861" w:rsidRPr="009E12F0">
        <w:t xml:space="preserve"> dana</w:t>
      </w:r>
      <w:r w:rsidR="00EE4915" w:rsidRPr="009E12F0">
        <w:t xml:space="preserve"> tj. da je u trenutku zatvaranja računa dužnika dana </w:t>
      </w:r>
      <w:r w:rsidR="009E12F0" w:rsidRPr="009E12F0">
        <w:t>3. siječnja 2017</w:t>
      </w:r>
      <w:r w:rsidR="00EE4915" w:rsidRPr="009E12F0">
        <w:t xml:space="preserve"> na istom ostalo evidentirano nepodmireno dugovanje u iznosu</w:t>
      </w:r>
      <w:r w:rsidR="000E5962" w:rsidRPr="009E12F0">
        <w:t xml:space="preserve"> od </w:t>
      </w:r>
      <w:r w:rsidR="009E12F0" w:rsidRPr="009E12F0">
        <w:t>6.004,35</w:t>
      </w:r>
      <w:r w:rsidR="000E5962" w:rsidRPr="009E12F0">
        <w:t xml:space="preserve"> kn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9E12F0">
        <w:t>15</w:t>
      </w:r>
      <w:r w:rsidR="000E5962">
        <w:t xml:space="preserve">. veljače </w:t>
      </w:r>
      <w:r>
        <w:t>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25388B" w:rsidP="009E12F0" w:rsidR="0025388B" w:rsidRPr="00240F6B">
      <w:pPr>
        <w:ind w:firstLine="708"/>
        <w:jc w:val="right"/>
      </w:pPr>
      <w:r>
        <w:t>Sutkinja:</w:t>
      </w:r>
    </w:p>
    <w:p w:rsidRDefault="009E12F0" w:rsidP="009E12F0" w:rsidR="0025388B" w:rsidRPr="00F42AAC">
      <w:pPr>
        <w:ind w:firstLine="708"/>
        <w:jc w:val="right"/>
      </w:pPr>
      <w:r>
        <w:t>Tina Grgas</w:t>
      </w:r>
    </w:p>
    <w:p w:rsidRDefault="00050593" w:rsidP="002B2706" w:rsidR="00050593" w:rsidRPr="00F42AAC">
      <w:pPr>
        <w:ind w:firstLine="708"/>
        <w:jc w:val="right"/>
      </w:pP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25388B" w:rsidP="0025388B" w:rsidR="0025388B" w:rsidRPr="00050593">
      <w:pPr>
        <w:jc w:val="both"/>
      </w:pPr>
      <w:r w:rsidRPr="00050593">
        <w:t>DNA: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25388B" w:rsidP="0025388B" w:rsidR="0025388B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25388B" w:rsidP="0025388B" w:rsidR="0025388B" w:rsidRPr="00050593">
      <w:pPr>
        <w:jc w:val="both"/>
      </w:pPr>
    </w:p>
    <w:p w:rsidRDefault="0025388B" w:rsidP="0025388B" w:rsidR="0025388B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7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6F4390">
      <w:t>944</w:t>
    </w:r>
    <w:r w:rsidR="00FE603C">
      <w:t>/</w:t>
    </w:r>
    <w:r>
      <w:t>1</w:t>
    </w:r>
    <w:r w:rsidR="006F4390">
      <w:t>5</w:t>
    </w:r>
    <w:r>
      <w:t>-</w:t>
    </w:r>
    <w:r w:rsidR="009E12F0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0E5962"/>
    <w:rsid w:val="000E7980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200A63"/>
    <w:rsid w:val="002053EC"/>
    <w:rsid w:val="002116C4"/>
    <w:rsid w:val="0021518B"/>
    <w:rsid w:val="002216B4"/>
    <w:rsid w:val="0022553D"/>
    <w:rsid w:val="0025388B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24826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50E2"/>
    <w:rsid w:val="006F4390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814233"/>
    <w:rsid w:val="00821286"/>
    <w:rsid w:val="008455B6"/>
    <w:rsid w:val="008503D7"/>
    <w:rsid w:val="00861573"/>
    <w:rsid w:val="00862CC5"/>
    <w:rsid w:val="00880984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6498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3C96"/>
    <w:rsid w:val="009D42F7"/>
    <w:rsid w:val="009D5D95"/>
    <w:rsid w:val="009E12F0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12D70"/>
    <w:rsid w:val="00C20CD8"/>
    <w:rsid w:val="00C258BC"/>
    <w:rsid w:val="00C2776D"/>
    <w:rsid w:val="00C4046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67A5"/>
    <w:rsid w:val="00CF1C85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KORNATI YACHTING društvo s ograničenom odgovornošću za proizvodnju, trgovinu i poslovne usluge</izvorni_sadrzaj>
    <derivirana_varijabla naziv="DomainObject.Predmet.ProtustrankaFormated_1">  KORNATI YACHTING društvo s ograničenom odgovornošću za proizvodnju, trgovinu i poslovne usluge</derivirana_varijabla>
  </DomainObject.Predmet.ProtustrankaFormated>
  <DomainObject.Predmet.ProtustrankaFormatedOIB>
    <izvorni_sadrzaj>  KORNATI YACHTING društvo s ograničenom odgovornošću za proizvodnju, trgovinu i poslovne usluge, OIB 77631834149</izvorni_sadrzaj>
    <derivirana_varijabla naziv="DomainObject.Predmet.ProtustrankaFormatedOIB_1">  KORNATI YACHTING društvo s ograničenom odgovornošću za proizvodnju, trgovinu i poslovne usluge, OIB 77631834149</derivirana_varijabla>
  </DomainObject.Predmet.ProtustrankaFormatedOIB>
  <DomainObject.Predmet.ProtustrankaFormatedWithAdress>
    <izvorni_sadrzaj> KORNATI YACHTING društvo s ograničenom odgovornošću za proizvodnju, trgovinu i poslovne usluge, Ulica Vinka Jelića 1 , 23000 Zadar</izvorni_sadrzaj>
    <derivirana_varijabla naziv="DomainObject.Predmet.ProtustrankaFormatedWithAdress_1"> KORNATI YACHTING društvo s ograničenom odgovornošću za proizvodnju, trgovinu i poslovne usluge, Ulica Vinka Jelića 1 , 23000 Zadar</derivirana_varijabla>
  </DomainObject.Predmet.ProtustrankaFormatedWithAdress>
  <DomainObject.Predmet.ProtustrankaFormatedWithAdressOIB>
    <izvorni_sadrzaj> KORNATI YACHTING društvo s ograničenom odgovornošću za proizvodnju, trgovinu i poslovne usluge, OIB 77631834149, Ulica Vinka Jelića 1 , 23000 Zadar</izvorni_sadrzaj>
    <derivirana_varijabla naziv="DomainObject.Predmet.ProtustrankaFormatedWithAdressOIB_1"> KORNATI YACHTING društvo s ograničenom odgovornošću za proizvodnju, trgovinu i poslovne usluge, OIB 77631834149, Ulica Vinka Jelića 1 , 23000 Zadar</derivirana_varijabla>
  </DomainObject.Predmet.ProtustrankaFormatedWithAdressOIB>
  <DomainObject.Predmet.ProtustrankaWithAdress>
    <izvorni_sadrzaj>KORNATI YACHTING društvo s ograničenom odgovornošću za proizvodnju, trgovinu i poslovne usluge Ulica Vinka Jelića 1 , 23000 Zadar</izvorni_sadrzaj>
    <derivirana_varijabla naziv="DomainObject.Predmet.ProtustrankaWithAdress_1">KORNATI YACHTING društvo s ograničenom odgovornošću za proizvodnju, trgovinu i poslovne usluge Ulica Vinka Jelića 1 , 23000 Zadar</derivirana_varijabla>
  </DomainObject.Predmet.ProtustrankaWithAdress>
  <DomainObject.Predmet.ProtustrankaWithAdressOIB>
    <izvorni_sadrzaj>KORNATI YACHTING društvo s ograničenom odgovornošću za proizvodnju, trgovinu i poslovne usluge, OIB 77631834149, Ulica Vinka Jelića 1 , 23000 Zadar</izvorni_sadrzaj>
    <derivirana_varijabla naziv="DomainObject.Predmet.ProtustrankaWithAdressOIB_1">KORNATI YACHTING društvo s ograničenom odgovornošću za proizvodnju, trgovinu i poslovne usluge, OIB 77631834149, Ulica Vinka Jelića 1 , 23000 Zadar</derivirana_varijabla>
  </DomainObject.Predmet.ProtustrankaWithAdressOIB>
  <DomainObject.Predmet.ProtustrankaNazivFormated>
    <izvorni_sadrzaj>KORNATI YACHTING društvo s ograničenom odgovornošću za proizvodnju, trgovinu i poslovne usluge</izvorni_sadrzaj>
    <derivirana_varijabla naziv="DomainObject.Predmet.ProtustrankaNazivFormated_1">KORNATI YACHTING društvo s ograničenom odgovornošću za proizvodnju, trgovinu i poslovne usluge</derivirana_varijabla>
  </DomainObject.Predmet.ProtustrankaNazivFormated>
  <DomainObject.Predmet.ProtustrankaNazivFormatedOIB>
    <izvorni_sadrzaj>KORNATI YACHTING društvo s ograničenom odgovornošću za proizvodnju, trgovinu i poslovne usluge, OIB 77631834149</izvorni_sadrzaj>
    <derivirana_varijabla naziv="DomainObject.Predmet.ProtustrankaNazivFormatedOIB_1">KORNATI YACHTING društvo s ograničenom odgovornošću za proizvodnju, trgovinu i poslovne usluge, OIB 77631834149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5613.80</izvorni_sadrzaj>
    <derivirana_varijabla naziv="DomainObject.Predmet.TrenutnaVrijednost_1">5613.80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KORNATI YACHTING društvo s ograničenom odgovornošću za proizvodnju, trgovinu i poslovne usluge</item>
    </izvorni_sadrzaj>
    <derivirana_varijabla naziv="DomainObject.Predmet.ProtuStrankaListFormated_1">
      <item>KORNATI YACHTING društvo s ograničenom odgovornošću za proizvodnju, trgovinu i poslovne usluge</item>
    </derivirana_varijabla>
  </DomainObject.Predmet.ProtuStrankaListFormated>
  <DomainObject.Predmet.ProtuStrankaListFormatedOIB>
    <izvorni_sadrzaj>
      <item>KORNATI YACHTING društvo s ograničenom odgovornošću za proizvodnju, trgovinu i poslovne usluge, OIB 77631834149</item>
    </izvorni_sadrzaj>
    <derivirana_varijabla naziv="DomainObject.Predmet.ProtuStrankaListFormatedOIB_1">
      <item>KORNATI YACHTING društvo s ograničenom odgovornošću za proizvodnju, trgovinu i poslovne usluge, OIB 77631834149</item>
    </derivirana_varijabla>
  </DomainObject.Predmet.ProtuStrankaListFormatedOIB>
  <DomainObject.Predmet.ProtuStrankaListFormatedWithAdress>
    <izvorni_sadrzaj>
      <item>KORNATI YACHTING društvo s ograničenom odgovornošću za proizvodnju, trgovinu i poslovne usluge, Ulica Vinka Jelića 1 , 23000 Zadar</item>
    </izvorni_sadrzaj>
    <derivirana_varijabla naziv="DomainObject.Predmet.ProtuStrankaListFormatedWithAdress_1">
      <item>KORNATI YACHTING društvo s ograničenom odgovornošću za proizvodnju, trgovinu i poslovne usluge, Ulica Vinka Jelića 1 , 23000 Zadar</item>
    </derivirana_varijabla>
  </DomainObject.Predmet.ProtuStrankaListFormatedWithAdress>
  <DomainObject.Predmet.ProtuStrankaListFormatedWithAdressOIB>
    <izvorni_sadrzaj>
      <item>KORNATI YACHTING društvo s ograničenom odgovornošću za proizvodnju, trgovinu i poslovne usluge, OIB 77631834149, Ulica Vinka Jelića 1 , 23000 Zadar</item>
    </izvorni_sadrzaj>
    <derivirana_varijabla naziv="DomainObject.Predmet.ProtuStrankaListFormatedWithAdressOIB_1">
      <item>KORNATI YACHTING društvo s ograničenom odgovornošću za proizvodnju, trgovinu i poslovne usluge, OIB 77631834149, Ulica Vinka Jelića 1 , 23000 Zadar</item>
    </derivirana_varijabla>
  </DomainObject.Predmet.ProtuStrankaListFormatedWithAdressOIB>
  <DomainObject.Predmet.ProtuStrankaListNazivFormated>
    <izvorni_sadrzaj>
      <item>KORNATI YACHTING društvo s ograničenom odgovornošću za proizvodnju, trgovinu i poslovne usluge</item>
    </izvorni_sadrzaj>
    <derivirana_varijabla naziv="DomainObject.Predmet.ProtuStrankaListNazivFormated_1">
      <item>KORNATI YACHTING društvo s ograničenom odgovornošću za proizvodnju, trgovinu i poslovne usluge</item>
    </derivirana_varijabla>
  </DomainObject.Predmet.ProtuStrankaListNazivFormated>
  <DomainObject.Predmet.ProtuStrankaListNazivFormatedOIB>
    <izvorni_sadrzaj>
      <item>KORNATI YACHTING društvo s ograničenom odgovornošću za proizvodnju, trgovinu i poslovne usluge, OIB 77631834149</item>
    </izvorni_sadrzaj>
    <derivirana_varijabla naziv="DomainObject.Predmet.ProtuStrankaListNazivFormatedOIB_1">
      <item>KORNATI YACHTING društvo s ograničenom odgovornošću za proizvodnju, trgovinu i poslovne usluge, OIB 77631834149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KORNATI YACHTING društvo s ograničenom odgovornošću za proizvodnju, trgovinu i poslovne usluge</izvorni_sadrzaj>
    <derivirana_varijabla naziv="DomainObject.Predmet.ProtustrankaIDrugi_1">KORNATI YACHTING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KORNATI YACHTING društvo s ograničenom odgovornošću za proizvodnju, trgovinu i poslovne usluge, OIB 77631834149, Ulica Vinka Jelića 1 , 23000 Zadar</izvorni_sadrzaj>
    <derivirana_varijabla naziv="DomainObject.Predmet.ProtustrankaIDrugiAdressOIB_1">KORNATI YACHTING društvo s ograničenom odgovornošću za proizvodnju, trgovinu i poslovne usluge, OIB 77631834149, Ulica Vinka Jelića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KORNATI YACHTING društvo s ograničenom odgovornošću za proizvodnju, trgovinu i poslovne usluge</item>
    </izvorni_sadrzaj>
    <derivirana_varijabla naziv="DomainObject.Predmet.SudioniciListNaziv_1">
      <item>FINA</item>
      <item>KORNATI YACHTING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KORNATI YACHTING društvo s ograničenom odgovornošću za proizvodnju, trgovinu i poslovne usluge, OIB 77631834149, Ulica Vinka Jelića 1 ,23000 Zadar</item>
    </izvorni_sadrzaj>
    <derivirana_varijabla naziv="DomainObject.Predmet.SudioniciListAdressOIB_1">
      <item>FINA, OIB 85821130368</item>
      <item>KORNATI YACHTING društvo s ograničenom odgovornošću za proizvodnju, trgovinu i poslovne usluge, OIB 77631834149, Ulica Vinka Jelića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77631834149</item>
    </izvorni_sadrzaj>
    <derivirana_varijabla naziv="DomainObject.Predmet.SudioniciListNazivOIB_1">
      <item>, OIB 85821130368</item>
      <item>, OIB 77631834149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787BB-CA8C-4C6B-ABB3-E6F987FE8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1053</properties:Words>
  <properties:Characters>5737</properties:Characters>
  <properties:Lines>133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2017-02-14T08:29:00Z</dcterms:created>
  <dc:creator>Administrator</dc:creator>
  <cp:lastModifiedBy>Nena Mužanović</cp:lastModifiedBy>
  <cp:lastPrinted>2017-02-08T07:49:00Z</cp:lastPrinted>
  <dcterms:modified xmlns:xsi="http://www.w3.org/2001/XMLSchema-instance" xsi:type="dcterms:W3CDTF">2017-02-15T12:00:00Z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