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0063" w14:paraId="a97006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82EE2">
        <w:t>391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582EE2">
        <w:t>12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3A78" w:rsidP="006B542C" w:rsidR="00D03A78" w:rsidRPr="00B82754">
      <w:pPr>
        <w:ind w:hanging="720" w:left="360"/>
        <w:rPr>
          <w:sz w:val="22"/>
          <w:szCs w:val="22"/>
        </w:rPr>
      </w:pP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582EE2" w:rsidR="00582EE2">
      <w:pPr>
        <w:jc w:val="both"/>
      </w:pPr>
      <w:r w:rsidRPr="0074324A">
        <w:tab/>
      </w:r>
      <w:r w:rsidR="00582EE2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582EE2">
        <w:t>DAFTEN jednostavno društvo s ograničenom odgovornošću za trgovinu, graditeljstvo i usluge, posredovanje u trgovini i sportu, Osijek, Mije Kišpatića 7</w:t>
      </w:r>
      <w:r w:rsidR="00582EE2" w:rsidRPr="00CE0AA2">
        <w:t>, MBS 030</w:t>
      </w:r>
      <w:r w:rsidR="00582EE2">
        <w:t>136633</w:t>
      </w:r>
      <w:r w:rsidR="00582EE2" w:rsidRPr="00CE0AA2">
        <w:t xml:space="preserve">, OIB: </w:t>
      </w:r>
      <w:r w:rsidR="00582EE2">
        <w:t>58007644042</w:t>
      </w:r>
      <w:r w:rsidR="00582EE2" w:rsidRPr="0041082E">
        <w:t xml:space="preserve">, dana </w:t>
      </w:r>
      <w:r w:rsidR="00582EE2">
        <w:t>9</w:t>
      </w:r>
      <w:r w:rsidR="00582EE2" w:rsidRPr="00CC1B85">
        <w:t xml:space="preserve">. </w:t>
      </w:r>
      <w:r w:rsidR="00582EE2">
        <w:t>svib</w:t>
      </w:r>
      <w:r w:rsidR="00582EE2" w:rsidRPr="00CC1B85">
        <w:t>nja 2018</w:t>
      </w:r>
      <w:r w:rsidR="00582EE2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582EE2" w:rsidRPr="00582EE2">
        <w:t>Davor Fabijan, Osijek, Mije Kišpatića 7, OIB 18566499748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CB7AF4">
        <w:t>391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CB7AF4">
        <w:t>391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CB7AF4" w:rsidRPr="00CB7AF4">
        <w:t>Davor Fabijan, Osijek, Mije Kišpatića 7, OIB 18566499748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CB7AF4">
        <w:t>391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CB7AF4">
        <w:t>391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CB7AF4" w:rsidRPr="00CB7AF4">
        <w:t>Davor Fabijan, Osijek, Mije Kišpatića 7, OIB 18566499748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B7AF4" w:rsidRPr="00CB7AF4">
        <w:t>DAFTEN jednostavno društvo s ograničenom odgovornošću za trgovinu, graditeljstvo i usluge, posredovanje u trgovini i sportu, Osijek, Mije Kišpatića 7, MBS 030136633, OIB: 58007644042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77611F">
        <w:rPr>
          <w:bCs/>
        </w:rPr>
        <w:t>11</w:t>
      </w:r>
      <w:r w:rsidR="0009537D">
        <w:rPr>
          <w:bCs/>
        </w:rPr>
        <w:t>.</w:t>
      </w:r>
      <w:r w:rsidR="00725472">
        <w:rPr>
          <w:bCs/>
        </w:rPr>
        <w:t>0</w:t>
      </w:r>
      <w:r w:rsidR="00681BA5">
        <w:rPr>
          <w:bCs/>
        </w:rPr>
        <w:t>4</w:t>
      </w:r>
      <w:r w:rsidR="0009537D">
        <w:rPr>
          <w:bCs/>
        </w:rPr>
        <w:t>.</w:t>
      </w:r>
      <w:r w:rsidR="00B976DE">
        <w:rPr>
          <w:bCs/>
        </w:rPr>
        <w:t>201</w:t>
      </w:r>
      <w:r w:rsidR="00725472">
        <w:rPr>
          <w:bCs/>
        </w:rPr>
        <w:t>8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B7AF4" w:rsidRPr="00CB7AF4">
        <w:t>DAFTEN jednostavno društvo s ograničenom odgovornošću za trgovinu, graditeljstvo i usluge, posredovanje u trgovini i sportu, Osijek, Mije Kišpatića 7, MBS 030136633, OIB: 58007644042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77611F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7611F">
        <w:t>391</w:t>
      </w:r>
      <w:r w:rsidR="00D15A99">
        <w:t>/1</w:t>
      </w:r>
      <w:r w:rsidR="000D6FE6">
        <w:t>8</w:t>
      </w:r>
      <w:r w:rsidR="00D15A99">
        <w:t>-</w:t>
      </w:r>
      <w:r w:rsidR="00681BA5">
        <w:t>3</w:t>
      </w:r>
      <w:r w:rsidR="00D15A99">
        <w:t xml:space="preserve"> od </w:t>
      </w:r>
      <w:r w:rsidR="0077611F">
        <w:t>12</w:t>
      </w:r>
      <w:r w:rsidR="00D15A99">
        <w:t>.0</w:t>
      </w:r>
      <w:r w:rsidR="00725472">
        <w:t>4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</w:t>
      </w:r>
      <w:r w:rsidR="00574863">
        <w:t xml:space="preserve">i, te postupiti </w:t>
      </w:r>
      <w:r w:rsidR="00725472">
        <w:t>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77611F" w:rsidRPr="0077611F">
        <w:t xml:space="preserve">9. svibnja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77611F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77611F" w:rsidRPr="0077611F">
        <w:t>Davor Fabijan, Osijek, Mije Kišpatića 7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  <w:r w:rsidR="00206F66">
        <w:t xml:space="preserve"> i ovršnosti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582EE2" w:rsidRPr="00582EE2">
      <w:t>391/18-12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46A4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6F66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2EE2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611F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B7AF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DAFTEN jednostavno društvo s ograničenom odgovornošću za trgovinu, graditeljstvo i usluge, posredovanje u trgovini i sportu</izvorni_sadrzaj>
    <derivirana_varijabla naziv="DomainObject.Predmet.ProtustrankaFormated_1">  DAFTEN jednostavno društvo s ograničenom odgovornošću za trgovinu, graditeljstvo i usluge, posredovanje u trgovini i sportu</derivirana_varijabla>
  </DomainObject.Predmet.ProtustrankaFormated>
  <DomainObject.Predmet.ProtustrankaFormatedOIB>
    <izvorni_sadrzaj>  DAFTEN jednostavno društvo s ograničenom odgovornošću za trgovinu, graditeljstvo i usluge, posredovanje u trgovini i sportu, OIB 58007644042</izvorni_sadrzaj>
    <derivirana_varijabla naziv="DomainObject.Predmet.ProtustrankaFormatedOIB_1">  DAFTEN jednostavno društvo s ograničenom odgovornošću za trgovinu, graditeljstvo i usluge, posredovanje u trgovini i sportu, OIB 58007644042</derivirana_varijabla>
  </DomainObject.Predmet.ProtustrankaFormatedOIB>
  <DomainObject.Predmet.ProtustrankaFormatedWithAdress>
    <izvorni_sadrzaj> DAFTEN jednostavno društvo s ograničenom odgovornošću za trgovinu, graditeljstvo i usluge, posredovanje u trgovini i sportu, Mije Kišpatića 7, 31000 Osijek</izvorni_sadrzaj>
    <derivirana_varijabla naziv="DomainObject.Predmet.ProtustrankaFormatedWithAdress_1"> DAFTEN jednostavno društvo s ograničenom odgovornošću za trgovinu, graditeljstvo i usluge, posredovanje u trgovini i sportu, Mije Kišpatića 7, 31000 Osijek</derivirana_varijabla>
  </DomainObject.Predmet.ProtustrankaFormatedWithAdress>
  <DomainObject.Predmet.ProtustrankaFormatedWithAdressOIB>
    <izvorni_sadrzaj> DAFTEN jednostavno društvo s ograničenom odgovornošću za trgovinu, graditeljstvo i usluge, posredovanje u trgovini i sportu, OIB 58007644042, Mije Kišpatića 7, 31000 Osijek</izvorni_sadrzaj>
    <derivirana_varijabla naziv="DomainObject.Predmet.ProtustrankaFormatedWithAdressOIB_1"> DAFTEN jednostavno društvo s ograničenom odgovornošću za trgovinu, graditeljstvo i usluge, posredovanje u trgovini i sportu, OIB 58007644042, Mije Kišpatića 7, 31000 Osijek</derivirana_varijabla>
  </DomainObject.Predmet.ProtustrankaFormatedWithAdressOIB>
  <DomainObject.Predmet.ProtustrankaWithAdress>
    <izvorni_sadrzaj>DAFTEN jednostavno društvo s ograničenom odgovornošću za trgovinu, graditeljstvo i usluge, posredovanje u trgovini i sportu Mije Kišpatića 7, 31000 Osijek</izvorni_sadrzaj>
    <derivirana_varijabla naziv="DomainObject.Predmet.ProtustrankaWithAdress_1">DAFTEN jednostavno društvo s ograničenom odgovornošću za trgovinu, graditeljstvo i usluge, posredovanje u trgovini i sportu Mije Kišpatića 7, 31000 Osijek</derivirana_varijabla>
  </DomainObject.Predmet.ProtustrankaWithAdress>
  <DomainObject.Predmet.ProtustrankaWith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WithAdressOIB_1">DAFTEN jednostavno društvo s ograničenom odgovornošću za trgovinu, graditeljstvo i usluge, posredovanje u trgovini i sportu, OIB 58007644042, Mije Kišpatića 7, 31000 Osijek</derivirana_varijabla>
  </DomainObject.Predmet.ProtustrankaWithAdressOIB>
  <DomainObject.Predmet.ProtustrankaNazivFormated>
    <izvorni_sadrzaj>DAFTEN jednostavno društvo s ograničenom odgovornošću za trgovinu, graditeljstvo i usluge, posredovanje u trgovini i sportu</izvorni_sadrzaj>
    <derivirana_varijabla naziv="DomainObject.Predmet.ProtustrankaNazivFormated_1">DAFTEN jednostavno društvo s ograničenom odgovornošću za trgovinu, graditeljstvo i usluge, posredovanje u trgovini i sportu</derivirana_varijabla>
  </DomainObject.Predmet.ProtustrankaNazivFormated>
  <DomainObject.Predmet.ProtustrankaNazivFormatedOIB>
    <izvorni_sadrzaj>DAFTEN jednostavno društvo s ograničenom odgovornošću za trgovinu, graditeljstvo i usluge, posredovanje u trgovini i sportu, OIB 58007644042</izvorni_sadrzaj>
    <derivirana_varijabla naziv="DomainObject.Predmet.ProtustrankaNazivFormatedOIB_1">DAFTEN jednostavno društvo s ograničenom odgovornošću za trgovinu, graditeljstvo i usluge, posredovanje u trgovini i sportu, OIB 58007644042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DAFTEN jednostavno društvo s ograničenom odgovornošću za trgovinu, graditeljstvo i usluge, posredovanje u trgovini i sportu</item>
    </izvorni_sadrzaj>
    <derivirana_varijabla naziv="DomainObject.Predmet.ProtuStrankaListFormated_1">
      <item>DAFTEN jednostavno društvo s ograničenom odgovornošću za trgovinu, graditeljstvo i usluge, posredovanje u trgovini i sportu</item>
    </derivirana_varijabla>
  </DomainObject.Predmet.ProtuStrankaListFormated>
  <DomainObject.Predmet.ProtuStrankaList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FormatedOIB_1">
      <item>DAFTEN jednostavno društvo s ograničenom odgovornošću za trgovinu, graditeljstvo i usluge, posredovanje u trgovini i sportu, OIB 58007644042</item>
    </derivirana_varijabla>
  </DomainObject.Predmet.ProtuStrankaListFormatedOIB>
  <DomainObject.Predmet.ProtuStrankaListFormatedWithAdress>
    <izvorni_sadrzaj>
      <item>DAFTEN jednostavno društvo s ograničenom odgovornošću za trgovinu, graditeljstvo i usluge, posredovanje u trgovini i sportu, Mije Kišpatića 7, 31000 Osijek</item>
    </izvorni_sadrzaj>
    <derivirana_varijabla naziv="DomainObject.Predmet.ProtuStrankaListFormatedWithAdress_1">
      <item>DAFTEN jednostavno društvo s ograničenom odgovornošću za trgovinu, graditeljstvo i usluge, posredovanje u trgovini i sportu, Mije Kišpatića 7, 31000 Osijek</item>
    </derivirana_varijabla>
  </DomainObject.Predmet.ProtuStrankaListFormatedWithAdress>
  <DomainObject.Predmet.ProtuStrankaListFormatedWithAdressOIB>
    <izvorni_sadrzaj>
      <item>DAFTEN jednostavno društvo s ograničenom odgovornošću za trgovinu, graditeljstvo i usluge, posredovanje u trgovini i sportu, OIB 58007644042, Mije Kišpatića 7, 31000 Osijek</item>
    </izvorni_sadrzaj>
    <derivirana_varijabla naziv="DomainObject.Predmet.ProtuStrankaListFormatedWithAdressOIB_1">
      <item>DAFTEN jednostavno društvo s ograničenom odgovornošću za trgovinu, graditeljstvo i usluge, posredovanje u trgovini i sportu, OIB 58007644042, Mije Kišpatića 7, 31000 Osijek</item>
    </derivirana_varijabla>
  </DomainObject.Predmet.ProtuStrankaListFormatedWithAdressOIB>
  <DomainObject.Predmet.ProtuStrankaListNazivFormated>
    <izvorni_sadrzaj>
      <item>DAFTEN jednostavno društvo s ograničenom odgovornošću za trgovinu, graditeljstvo i usluge, posredovanje u trgovini i sportu</item>
    </izvorni_sadrzaj>
    <derivirana_varijabla naziv="DomainObject.Predmet.ProtuStrankaListNazivFormated_1">
      <item>DAFTEN jednostavno društvo s ograničenom odgovornošću za trgovinu, graditeljstvo i usluge, posredovanje u trgovini i sportu</item>
    </derivirana_varijabla>
  </DomainObject.Predmet.ProtuStrankaListNazivFormated>
  <DomainObject.Predmet.ProtuStrankaListNaziv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NazivFormatedOIB_1">
      <item>DAFTEN jednostavno društvo s ograničenom odgovornošću za trgovinu, graditeljstvo i usluge, posredovanje u trgovini i sportu, OIB 58007644042</item>
    </derivirana_varijabla>
  </DomainObject.Predmet.ProtuStrankaListNazivFormatedOIB>
  <DomainObject.Predmet.OstaliListFormated>
    <izvorni_sadrzaj>
      <item>Davor Fabijan</item>
    </izvorni_sadrzaj>
    <derivirana_varijabla naziv="DomainObject.Predmet.OstaliListFormated_1">
      <item>Davor Fabijan</item>
    </derivirana_varijabla>
  </DomainObject.Predmet.OstaliListFormated>
  <DomainObject.Predmet.OstaliListFormatedOIB>
    <izvorni_sadrzaj>
      <item>Davor Fabijan, OIB 18566499748</item>
    </izvorni_sadrzaj>
    <derivirana_varijabla naziv="DomainObject.Predmet.OstaliListFormatedOIB_1">
      <item>Davor Fabijan, OIB 18566499748</item>
    </derivirana_varijabla>
  </DomainObject.Predmet.OstaliListFormatedOIB>
  <DomainObject.Predmet.OstaliListFormatedWithAdress>
    <izvorni_sadrzaj>
      <item>Davor Fabijan, Mije Kišpatića 7, 31000 Osijek</item>
    </izvorni_sadrzaj>
    <derivirana_varijabla naziv="DomainObject.Predmet.OstaliListFormatedWithAdress_1">
      <item>Davor Fabijan, Mije Kišpatića 7, 31000 Osijek</item>
    </derivirana_varijabla>
  </DomainObject.Predmet.OstaliListFormatedWithAdress>
  <DomainObject.Predmet.OstaliListFormatedWithAdressOIB>
    <izvorni_sadrzaj>
      <item>Davor Fabijan, OIB 18566499748, Mije Kišpatića 7, 31000 Osijek</item>
    </izvorni_sadrzaj>
    <derivirana_varijabla naziv="DomainObject.Predmet.OstaliListFormatedWithAdressOIB_1">
      <item>Davor Fabijan, OIB 18566499748, Mije Kišpatića 7, 31000 Osijek</item>
    </derivirana_varijabla>
  </DomainObject.Predmet.OstaliListFormatedWithAdressOIB>
  <DomainObject.Predmet.OstaliListNazivFormated>
    <izvorni_sadrzaj>
      <item>Davor Fabijan</item>
    </izvorni_sadrzaj>
    <derivirana_varijabla naziv="DomainObject.Predmet.OstaliListNazivFormated_1">
      <item>Davor Fabijan</item>
    </derivirana_varijabla>
  </DomainObject.Predmet.OstaliListNazivFormated>
  <DomainObject.Predmet.OstaliListNazivFormatedOIB>
    <izvorni_sadrzaj>
      <item>Davor Fabijan, OIB 18566499748</item>
    </izvorni_sadrzaj>
    <derivirana_varijabla naziv="DomainObject.Predmet.OstaliListNazivFormatedOIB_1">
      <item>Davor Fabijan, OIB 18566499748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DAFTEN jednostavno društvo s ograničenom odgovornošću za trgovinu, graditeljstvo i usluge, posredovanje u trgovini i sportu</izvorni_sadrzaj>
    <derivirana_varijabla naziv="DomainObject.Predmet.ProtustrankaIDrugi_1">DAFTEN jednostavno društvo s ograničenom odgovornošću za trgovinu, graditeljstvo i usluge, posredovanje u trgovini i sportu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IDrugiAdressOIB_1">DAFTEN jednostavno društvo s ograničenom odgovornošću za trgovinu, graditeljstvo i usluge, posredovanje u trgovini i sportu, OIB 58007644042,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DAFTEN jednostavno društvo s ograničenom odgovornošću za trgovinu, graditeljstvo i usluge, posredovanje u trgovini i sportu</item>
      <item>Davor Fabijan</item>
    </izvorni_sadrzaj>
    <derivirana_varijabla naziv="DomainObject.Predmet.SudioniciListNaziv_1">
      <item>FINA RC OSIJEK</item>
      <item>DAFTEN jednostavno društvo s ograničenom odgovornošću za trgovinu, graditeljstvo i usluge, posredovanje u trgovini i sportu</item>
      <item>Davor Fabijan</item>
    </derivirana_varijabla>
  </DomainObject.Predmet.SudioniciListNaziv>
  <DomainObject.Predmet.SudioniciListAdressOIB>
    <izvorni_sadrzaj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izvorni_sadrzaj>
    <derivirana_varijabla naziv="DomainObject.Predmet.SudioniciListAdressOIB_1"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58007644042</item>
      <item>, OIB 18566499748</item>
    </izvorni_sadrzaj>
    <derivirana_varijabla naziv="DomainObject.Predmet.SudioniciListNazivOIB_1">
      <item>, OIB 85821130368</item>
      <item>, OIB 58007644042</item>
      <item>, OIB 18566499748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D0898-D5B0-495C-995A-5BFCA3837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3288</properties:Characters>
  <properties:Lines>92</properties:Lines>
  <properties:Paragraphs>30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2018-05-09T06:52:00Z</cp:lastPrinted>
  <dcterms:modified xmlns:xsi="http://www.w3.org/2001/XMLSchema-instance" xsi:type="dcterms:W3CDTF">2018-05-09T07:02:00Z</dcterms:modified>
  <cp:revision>17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