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413a" w14:paraId="1f5413a" w:rsidRDefault="00C66D02" w:rsidP="00C66D02" w:rsidR="00C66D0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550</w:t>
      </w:r>
      <w:r>
        <w:rPr>
          <w:szCs w:val="24"/>
        </w:rPr>
        <w:t>/2015-5</w:t>
      </w:r>
    </w:p>
    <w:p w:rsidRDefault="00C66D02" w:rsidP="00C66D02" w:rsidR="00C66D0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66D02" w:rsidP="00C66D02" w:rsidR="00C66D0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66D02" w:rsidP="00C66D02" w:rsidR="00C66D0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66D02" w:rsidP="00C66D02" w:rsidR="00C66D0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VIL d.o.o., OIB: 65148950750 sa sjedištem u Ulica Frana </w:t>
      </w:r>
      <w:proofErr w:type="spellStart"/>
      <w:r>
        <w:t>Gundruma</w:t>
      </w:r>
      <w:proofErr w:type="spellEnd"/>
      <w:r>
        <w:t xml:space="preserve"> 29, Križevci 48260</w:t>
      </w:r>
      <w:r>
        <w:t>, dana 26. siječnja 2016. godine</w:t>
      </w:r>
    </w:p>
    <w:p w:rsidRDefault="00C66D02" w:rsidP="00C66D02" w:rsidR="00C66D02">
      <w:pPr>
        <w:jc w:val="both"/>
      </w:pPr>
    </w:p>
    <w:p w:rsidRDefault="00C66D02" w:rsidP="00C66D02" w:rsidR="00C66D0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VIL d.o.o., OIB: 65148950750 sa sjedištem u Ulica Frana </w:t>
      </w:r>
      <w:proofErr w:type="spellStart"/>
      <w:r>
        <w:t>Gundruma</w:t>
      </w:r>
      <w:proofErr w:type="spellEnd"/>
      <w:r>
        <w:t xml:space="preserve"> 29, Križevci 48260</w:t>
      </w:r>
      <w:r>
        <w:rPr>
          <w:szCs w:val="24"/>
        </w:rPr>
        <w:t>, s danom 26. siječnja 2016. u 14,00 sati.</w:t>
      </w:r>
    </w:p>
    <w:p w:rsidRDefault="00C66D02" w:rsidP="00C66D02" w:rsidR="00C66D02">
      <w:pPr>
        <w:jc w:val="both"/>
        <w:rPr>
          <w:szCs w:val="24"/>
        </w:rPr>
      </w:pPr>
    </w:p>
    <w:p w:rsidRDefault="00C66D02" w:rsidP="00C66D02" w:rsidR="00C66D0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VIL d.o.o., OIB: 65148950750 sa sjedištem u Ulica Frana </w:t>
      </w:r>
      <w:proofErr w:type="spellStart"/>
      <w:r>
        <w:t>Gundruma</w:t>
      </w:r>
      <w:proofErr w:type="spellEnd"/>
      <w:r>
        <w:t xml:space="preserve"> 29, Križevci 48260.</w:t>
      </w:r>
    </w:p>
    <w:p w:rsidRDefault="00C66D02" w:rsidP="00C66D02" w:rsidR="00C66D02">
      <w:pPr>
        <w:jc w:val="both"/>
      </w:pPr>
    </w:p>
    <w:p w:rsidRDefault="00C66D02" w:rsidP="00C66D02" w:rsidR="00C66D02">
      <w:pPr>
        <w:jc w:val="both"/>
      </w:pPr>
      <w:r>
        <w:tab/>
        <w:t xml:space="preserve">III Za stečajnog upravitelja imenuje se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OIB: 45619494339, Srebrnjak 20 B, Sveta </w:t>
      </w:r>
      <w:proofErr w:type="spellStart"/>
      <w:r>
        <w:t>Nedelja</w:t>
      </w:r>
      <w:proofErr w:type="spellEnd"/>
      <w:r>
        <w:t>.</w:t>
      </w:r>
    </w:p>
    <w:p w:rsidRDefault="00C66D02" w:rsidP="00C66D02" w:rsidR="00C66D02">
      <w:pPr>
        <w:jc w:val="both"/>
        <w:rPr>
          <w:color w:val="FF0000"/>
        </w:rPr>
      </w:pPr>
    </w:p>
    <w:p w:rsidRDefault="00C66D02" w:rsidP="00C66D02" w:rsidR="00C66D0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66D02" w:rsidP="00C66D02" w:rsidR="00C66D02">
      <w:pPr>
        <w:jc w:val="both"/>
        <w:rPr>
          <w:szCs w:val="24"/>
        </w:rPr>
      </w:pPr>
    </w:p>
    <w:p w:rsidRDefault="00C66D02" w:rsidP="00C66D02" w:rsidR="00C66D0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VIL d.o.o., OIB: 65148950750 sa sjedištem u Ulica Frana </w:t>
      </w:r>
      <w:proofErr w:type="spellStart"/>
      <w:r>
        <w:t>Gundruma</w:t>
      </w:r>
      <w:proofErr w:type="spellEnd"/>
      <w:r>
        <w:t xml:space="preserve"> 29, Križevci 48260</w:t>
      </w:r>
      <w:r>
        <w:rPr>
          <w:szCs w:val="24"/>
        </w:rPr>
        <w:t>, bit će brisan iz sudskog registra.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C66D02" w:rsidP="00C66D02" w:rsidR="00C66D0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66D02" w:rsidP="00C66D02" w:rsidR="00C66D02">
      <w:pPr>
        <w:rPr>
          <w:szCs w:val="24"/>
        </w:rPr>
      </w:pPr>
      <w:r>
        <w:rPr>
          <w:szCs w:val="24"/>
        </w:rPr>
        <w:t xml:space="preserve">     </w:t>
      </w:r>
    </w:p>
    <w:p w:rsidRDefault="00C66D02" w:rsidP="00C66D02" w:rsidR="00C66D0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C66D02" w:rsidP="00C66D02" w:rsidR="00C66D0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C66D02" w:rsidP="00C66D02" w:rsidR="00C66D0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66D02" w:rsidP="00C66D02" w:rsidR="00C66D0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66D02" w:rsidP="00C66D02" w:rsidR="00C66D02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66D02" w:rsidP="00C66D02" w:rsidR="00C66D0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  <w:r>
        <w:rPr>
          <w:szCs w:val="24"/>
        </w:rPr>
        <w:t>DNA:</w:t>
      </w:r>
    </w:p>
    <w:p w:rsidRDefault="00C66D02" w:rsidP="00C66D02" w:rsidR="00C66D0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66D02" w:rsidP="00C66D02" w:rsidR="00C66D0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66D02" w:rsidP="00C66D02" w:rsidR="00C66D0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VIL d.o.o., OIB: 65148950750 sa sjedištem u Ulica Frana </w:t>
      </w:r>
      <w:proofErr w:type="spellStart"/>
      <w:r>
        <w:t>Gundruma</w:t>
      </w:r>
      <w:proofErr w:type="spellEnd"/>
      <w:r>
        <w:t xml:space="preserve"> 29, Križevci 48260</w:t>
      </w:r>
    </w:p>
    <w:p w:rsidRDefault="00C66D02" w:rsidP="00C66D02" w:rsidR="00C66D02">
      <w:pPr>
        <w:numPr>
          <w:ilvl w:val="0"/>
          <w:numId w:val="47"/>
        </w:numPr>
        <w:rPr>
          <w:szCs w:val="24"/>
        </w:rPr>
      </w:pPr>
      <w:r>
        <w:t>Direktor dužnika</w:t>
      </w:r>
      <w:r>
        <w:t xml:space="preserve"> Davor </w:t>
      </w:r>
      <w:proofErr w:type="spellStart"/>
      <w:r>
        <w:t>Behur</w:t>
      </w:r>
      <w:proofErr w:type="spellEnd"/>
      <w:r>
        <w:t>, OIB: 32974388392, Križevci, Hrvatskih branitelja 47</w:t>
      </w:r>
    </w:p>
    <w:p w:rsidRDefault="00C66D02" w:rsidP="00C66D02" w:rsidR="00C66D0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66D02" w:rsidP="00C66D02" w:rsidR="00C66D0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C66D02" w:rsidP="00C66D02" w:rsidR="00C66D02">
      <w:pPr>
        <w:numPr>
          <w:ilvl w:val="0"/>
          <w:numId w:val="47"/>
        </w:numPr>
        <w:rPr>
          <w:szCs w:val="24"/>
        </w:rPr>
      </w:pPr>
      <w:r w:rsidRPr="00C66D02">
        <w:rPr>
          <w:szCs w:val="24"/>
        </w:rPr>
        <w:t>Stečajni upravitelj</w:t>
      </w:r>
      <w:r w:rsidRPr="00C66D02">
        <w:rPr>
          <w:color w:val="FF0000"/>
          <w:szCs w:val="24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OIB: 45619494339, Srebrnjak 20 B, Sveta </w:t>
      </w:r>
      <w:proofErr w:type="spellStart"/>
      <w:r>
        <w:t>Nedelja</w:t>
      </w:r>
      <w:proofErr w:type="spellEnd"/>
      <w:r w:rsidRPr="00C66D02">
        <w:rPr>
          <w:szCs w:val="24"/>
        </w:rPr>
        <w:t xml:space="preserve"> </w:t>
      </w:r>
    </w:p>
    <w:p w:rsidRDefault="00C66D02" w:rsidP="00C66D02" w:rsidR="00C66D02" w:rsidRPr="00C66D02">
      <w:pPr>
        <w:numPr>
          <w:ilvl w:val="0"/>
          <w:numId w:val="47"/>
        </w:numPr>
        <w:rPr>
          <w:szCs w:val="24"/>
        </w:rPr>
      </w:pPr>
      <w:r w:rsidRPr="00C66D02">
        <w:rPr>
          <w:szCs w:val="24"/>
        </w:rPr>
        <w:t>e-oglasna ploča suda</w:t>
      </w: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</w:p>
    <w:p w:rsidRDefault="00C66D02" w:rsidP="00C66D02" w:rsidR="00C66D02">
      <w:pPr>
        <w:rPr>
          <w:szCs w:val="24"/>
        </w:rPr>
      </w:pPr>
    </w:p>
    <w:p w:rsidRDefault="00C66D02" w:rsidP="00C66D02" w:rsidR="00C66D02"/>
    <w:p w:rsidRDefault="00C66D02" w:rsidP="00C66D02" w:rsidR="00C66D02"/>
    <w:p w:rsidRDefault="00DA0242" w:rsidP="00C66D02" w:rsidR="00DA0242" w:rsidRPr="00C66D02"/>
    <w:sectPr w:rsidSect="00EB0D4C" w:rsidR="00DA0242" w:rsidRPr="00C66D0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D02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66D0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66D0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488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St-550/2015-5</izvorni_sadrzaj>
    <derivirana_varijabla naziv="DomainObject.Oznaka_1">St-550/2015-5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 društvo s ograničenom odgovornošću za proizvodnju, servis i trgovinu</izvorni_sadrzaj>
    <derivirana_varijabla naziv="DomainObject.Predmet.ProtustrankaFormated_1">  VIL društvo s ograničenom odgovornošću za proizvodnju, servis i trgovinu</derivirana_varijabla>
  </DomainObject.Predmet.ProtustrankaFormated>
  <DomainObject.Predmet.ProtustrankaFormatedOIB>
    <izvorni_sadrzaj>  VIL društvo s ograničenom odgovornošću za proizvodnju, servis i trgovinu, OIB 65148950750</izvorni_sadrzaj>
    <derivirana_varijabla naziv="DomainObject.Predmet.ProtustrankaFormatedOIB_1">  VIL društvo s ograničenom odgovornošću za proizvodnju, servis i trgovinu, OIB 65148950750</derivirana_varijabla>
  </DomainObject.Predmet.ProtustrankaFormatedOIB>
  <DomainObject.Predmet.ProtustrankaFormatedWithAdress>
    <izvorni_sadrzaj> VIL društvo s ograničenom odgovornošću za proizvodnju, servis i trgovinu, Ulica Frana Gundruma 29, 48260 Križevci</izvorni_sadrzaj>
    <derivirana_varijabla naziv="DomainObject.Predmet.ProtustrankaFormatedWithAdress_1"> VIL društvo s ograničenom odgovornošću za proizvodnju, servis i trgovinu, Ulica Frana Gundruma 29, 48260 Križevci</derivirana_varijabla>
  </DomainObject.Predmet.ProtustrankaFormatedWithAdress>
  <DomainObject.Predmet.ProtustrankaFormatedWithAdressOIB>
    <izvorni_sadrzaj> VIL društvo s ograničenom odgovornošću za proizvodnju, servis i trgovinu, OIB 65148950750, Ulica Frana Gundruma 29, 48260 Križevci</izvorni_sadrzaj>
    <derivirana_varijabla naziv="DomainObject.Predmet.ProtustrankaFormatedWithAdressOIB_1"> VIL društvo s ograničenom odgovornošću za proizvodnju, servis i trgovinu, OIB 65148950750, Ulica Frana Gundruma 29, 48260 Križevci</derivirana_varijabla>
  </DomainObject.Predmet.ProtustrankaFormatedWithAdressOIB>
  <DomainObject.Predmet.ProtustrankaWithAdress>
    <izvorni_sadrzaj>VIL društvo s ograničenom odgovornošću za proizvodnju, servis i trgovinu Ulica Frana Gundruma 29, 48260 Križevci</izvorni_sadrzaj>
    <derivirana_varijabla naziv="DomainObject.Predmet.ProtustrankaWithAdress_1">VIL društvo s ograničenom odgovornošću za proizvodnju, servis i trgovinu Ulica Frana Gundruma 29, 48260 Križevci</derivirana_varijabla>
  </DomainObject.Predmet.ProtustrankaWithAdress>
  <DomainObject.Predmet.ProtustrankaWithAdressOIB>
    <izvorni_sadrzaj>VIL društvo s ograničenom odgovornošću za proizvodnju, servis i trgovinu, OIB 65148950750, Ulica Frana Gundruma 29, 48260 Križevci</izvorni_sadrzaj>
    <derivirana_varijabla naziv="DomainObject.Predmet.ProtustrankaWithAdressOIB_1">VIL društvo s ograničenom odgovornošću za proizvodnju, servis i trgovinu, OIB 65148950750, Ulica Frana Gundruma 29, 48260 Križevci</derivirana_varijabla>
  </DomainObject.Predmet.ProtustrankaWithAdressOIB>
  <DomainObject.Predmet.ProtustrankaNazivFormated>
    <izvorni_sadrzaj>VIL društvo s ograničenom odgovornošću za proizvodnju, servis i trgovinu</izvorni_sadrzaj>
    <derivirana_varijabla naziv="DomainObject.Predmet.ProtustrankaNazivFormated_1">VIL društvo s ograničenom odgovornošću za proizvodnju, servis i trgovinu</derivirana_varijabla>
  </DomainObject.Predmet.ProtustrankaNazivFormated>
  <DomainObject.Predmet.ProtustrankaNazivFormatedOIB>
    <izvorni_sadrzaj>VIL društvo s ograničenom odgovornošću za proizvodnju, servis i trgovinu, OIB 65148950750</izvorni_sadrzaj>
    <derivirana_varijabla naziv="DomainObject.Predmet.ProtustrankaNazivFormatedOIB_1">VIL društvo s ograničenom odgovornošću za proizvodnju, servis i trgovinu, OIB 65148950750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98118.65</izvorni_sadrzaj>
    <derivirana_varijabla naziv="DomainObject.Predmet.TrenutnaVrijednost_1">98118.65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 društvo s ograničenom odgovornošću za proizvodnju, servis i trgovinu</item>
    </izvorni_sadrzaj>
    <derivirana_varijabla naziv="DomainObject.Predmet.ProtuStrankaListFormated_1">
      <item>VIL društvo s ograničenom odgovornošću za proizvodnju, servis i trgovinu</item>
    </derivirana_varijabla>
  </DomainObject.Predmet.ProtuStrankaListFormated>
  <DomainObject.Predmet.ProtuStrankaListFormatedOIB>
    <izvorni_sadrzaj>
      <item>VIL društvo s ograničenom odgovornošću za proizvodnju, servis i trgovinu, OIB 65148950750</item>
    </izvorni_sadrzaj>
    <derivirana_varijabla naziv="DomainObject.Predmet.ProtuStrankaListFormatedOIB_1">
      <item>VIL društvo s ograničenom odgovornošću za proizvodnju, servis i trgovinu, OIB 65148950750</item>
    </derivirana_varijabla>
  </DomainObject.Predmet.ProtuStrankaListFormatedOIB>
  <DomainObject.Predmet.ProtuStrankaListFormatedWithAdress>
    <izvorni_sadrzaj>
      <item>VIL društvo s ograničenom odgovornošću za proizvodnju, servis i trgovinu, Ulica Frana Gundruma 29, 48260 Križevci</item>
    </izvorni_sadrzaj>
    <derivirana_varijabla naziv="DomainObject.Predmet.ProtuStrankaListFormatedWithAdress_1">
      <item>VIL društvo s ograničenom odgovornošću za proizvodnju, servis i trgovinu, Ulica Frana Gundruma 29, 48260 Križevci</item>
    </derivirana_varijabla>
  </DomainObject.Predmet.ProtuStrankaListFormatedWithAdress>
  <DomainObject.Predmet.ProtuStrankaListFormatedWithAdressOIB>
    <izvorni_sadrzaj>
      <item>VIL društvo s ograničenom odgovornošću za proizvodnju, servis i trgovinu, OIB 65148950750, Ulica Frana Gundruma 29, 48260 Križevci</item>
    </izvorni_sadrzaj>
    <derivirana_varijabla naziv="DomainObject.Predmet.ProtuStrankaListFormatedWithAdressOIB_1">
      <item>VIL društvo s ograničenom odgovornošću za proizvodnju, servis i trgovinu, OIB 65148950750, Ulica Frana Gundruma 29, 48260 Križevci</item>
    </derivirana_varijabla>
  </DomainObject.Predmet.ProtuStrankaListFormatedWithAdressOIB>
  <DomainObject.Predmet.ProtuStrankaListNazivFormated>
    <izvorni_sadrzaj>
      <item>VIL društvo s ograničenom odgovornošću za proizvodnju, servis i trgovinu</item>
    </izvorni_sadrzaj>
    <derivirana_varijabla naziv="DomainObject.Predmet.ProtuStrankaListNazivFormated_1">
      <item>VIL društvo s ograničenom odgovornošću za proizvodnju, servis i trgovinu</item>
    </derivirana_varijabla>
  </DomainObject.Predmet.ProtuStrankaListNazivFormated>
  <DomainObject.Predmet.ProtuStrankaListNazivFormatedOIB>
    <izvorni_sadrzaj>
      <item>VIL društvo s ograničenom odgovornošću za proizvodnju, servis i trgovinu, OIB 65148950750</item>
    </izvorni_sadrzaj>
    <derivirana_varijabla naziv="DomainObject.Predmet.ProtuStrankaListNazivFormatedOIB_1">
      <item>VIL društvo s ograničenom odgovornošću za proizvodnju, servis i trgovinu, OIB 65148950750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St-550/2015-5</izvorni_sadrzaj>
    <derivirana_varijabla naziv="DomainObject.PoslovniBrojDokumenta_1">St-550/2015-5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 društvo s ograničenom odgovornošću za proizvodnju, servis i trgovinu</izvorni_sadrzaj>
    <derivirana_varijabla naziv="DomainObject.Predmet.ProtustrankaIDrugi_1">VIL društvo s ograničenom odgovornošću za proizvodnju, 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VIL društvo s ograničenom odgovornošću za proizvodnju, servis i trgovinu, OIB 65148950750, Ulica Frana Gundruma 29, 48260 Križevci</izvorni_sadrzaj>
    <derivirana_varijabla naziv="DomainObject.Predmet.ProtustrankaIDrugiAdressOIB_1">VIL društvo s ograničenom odgovornošću za proizvodnju, servis i trgovinu, OIB 65148950750, Ulica Frana Gundruma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 društvo s ograničenom odgovornošću za proizvodnju, servis i trgovinu</item>
      <item>E-oglasna ploča</item>
      <item>Sudski registar, Trgovački sud u Varaždin</item>
    </izvorni_sadrzaj>
    <derivirana_varijabla naziv="DomainObject.Predmet.SudioniciListNaziv_1">
      <item>Financijska agencija</item>
      <item>VIL društvo s ograničenom odgovornošću za proizvodnju, servis i trgovinu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VIL društvo s ograničenom odgovornošću za proizvodnju, servis i trgovinu, OIB 65148950750, Ulica Frana Gundruma 29,48260 Križevci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VIL društvo s ograničenom odgovornošću za proizvodnju, servis i trgovinu, OIB 65148950750, Ulica Frana Gundruma 29,48260 Križevci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78BA7-7E67-430D-BD1C-1906E3306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2876</properties:Characters>
  <properties:Lines>89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2016-01-26T08:36:00Z</cp:lastPrinted>
  <dcterms:modified xmlns:xsi="http://www.w3.org/2001/XMLSchema-instance" xsi:type="dcterms:W3CDTF">2016-01-26T08:38:00Z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