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d4060" w14:paraId="e9d406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F0D97" w:rsidP="000F0D97" w:rsidR="000F0D97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St-241/2017-2.</w:t>
      </w:r>
    </w:p>
    <w:p w:rsidRDefault="000F0D97" w:rsidP="000F0D97" w:rsidR="000F0D97">
      <w:pPr>
        <w:jc w:val="center"/>
        <w:rPr>
          <w:rFonts w:cs="Arial" w:hAnsi="Arial" w:ascii="Arial"/>
          <w:b/>
          <w:noProof/>
        </w:rPr>
      </w:pPr>
    </w:p>
    <w:p w:rsidRDefault="000F0D97" w:rsidP="000F0D97" w:rsidR="000F0D97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0F0D97" w:rsidP="000F0D97" w:rsidR="000F0D97">
      <w:pPr>
        <w:rPr>
          <w:rFonts w:cs="Arial" w:hAnsi="Arial" w:ascii="Arial"/>
          <w:b/>
          <w:noProof/>
        </w:rPr>
      </w:pPr>
    </w:p>
    <w:p w:rsidRDefault="000F0D97" w:rsidP="000F0D97" w:rsidR="000F0D97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0F0D97" w:rsidP="000F0D97" w:rsidR="000F0D97">
      <w:pPr>
        <w:outlineLvl w:val="0"/>
        <w:rPr>
          <w:rFonts w:cs="Arial" w:hAnsi="Arial" w:ascii="Arial"/>
          <w:noProof/>
        </w:rPr>
      </w:pPr>
    </w:p>
    <w:p w:rsidRDefault="000F0D97" w:rsidP="000F0D97" w:rsidR="000F0D9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</w:t>
      </w:r>
      <w:proofErr w:type="spellStart"/>
      <w:r>
        <w:rPr>
          <w:rFonts w:cs="Arial" w:hAnsi="Arial" w:ascii="Arial"/>
        </w:rPr>
        <w:t>F.Supila</w:t>
      </w:r>
      <w:proofErr w:type="spellEnd"/>
      <w:r>
        <w:rPr>
          <w:rFonts w:cs="Arial" w:hAnsi="Arial" w:ascii="Arial"/>
        </w:rPr>
        <w:t xml:space="preserve"> 4, za otvaranje stečajnog postupka nad dužnikom EURO-MONT d.o.o. za trgovinu, proizvodnju i usluge iz Bjelovara, Nove </w:t>
      </w:r>
      <w:proofErr w:type="spellStart"/>
      <w:r>
        <w:rPr>
          <w:rFonts w:cs="Arial" w:hAnsi="Arial" w:ascii="Arial"/>
        </w:rPr>
        <w:t>Plavnice</w:t>
      </w:r>
      <w:proofErr w:type="spellEnd"/>
      <w:r>
        <w:rPr>
          <w:rFonts w:cs="Arial" w:hAnsi="Arial" w:ascii="Arial"/>
        </w:rPr>
        <w:t xml:space="preserve"> 65, MBS 010068852, OIB 63580569072, d</w:t>
      </w:r>
      <w:r>
        <w:rPr>
          <w:rFonts w:cs="Arial" w:hAnsi="Arial" w:ascii="Arial"/>
          <w:noProof/>
        </w:rPr>
        <w:t>ana 17. kolovoza 2017. godine</w:t>
      </w:r>
    </w:p>
    <w:p w:rsidRDefault="000F0D97" w:rsidP="000F0D97" w:rsidR="000F0D97">
      <w:pPr>
        <w:ind w:firstLine="851"/>
        <w:jc w:val="both"/>
        <w:rPr>
          <w:rFonts w:cs="Arial" w:hAnsi="Arial" w:ascii="Arial"/>
          <w:noProof/>
        </w:rPr>
      </w:pPr>
    </w:p>
    <w:p w:rsidRDefault="000F0D97" w:rsidP="000F0D97" w:rsidR="000F0D9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0F0D97" w:rsidP="000F0D97" w:rsidR="000F0D9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0F0D97" w:rsidP="000F0D97" w:rsidR="000F0D9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EURO-MONT d.o.o. za trgovinu, proizvodnju i usluge iz Bjelovara, Nove </w:t>
      </w:r>
      <w:proofErr w:type="spellStart"/>
      <w:r>
        <w:rPr>
          <w:rFonts w:cs="Arial" w:hAnsi="Arial" w:ascii="Arial"/>
        </w:rPr>
        <w:t>Plavnice</w:t>
      </w:r>
      <w:proofErr w:type="spellEnd"/>
      <w:r>
        <w:rPr>
          <w:rFonts w:cs="Arial" w:hAnsi="Arial" w:ascii="Arial"/>
        </w:rPr>
        <w:t xml:space="preserve"> 65, MBS 010068852, OIB 63580569072.</w:t>
      </w:r>
    </w:p>
    <w:p w:rsidRDefault="000F0D97" w:rsidP="000F0D97" w:rsidR="000F0D9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0F0D97" w:rsidP="000F0D97" w:rsidR="000F0D9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14. rujna 2017. godine u 11,15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0F0D97" w:rsidP="000F0D97" w:rsidR="000F0D97">
      <w:pPr>
        <w:ind w:firstLine="851"/>
        <w:jc w:val="both"/>
        <w:rPr>
          <w:rFonts w:cs="Arial" w:hAnsi="Arial" w:ascii="Arial"/>
          <w:noProof/>
        </w:rPr>
      </w:pPr>
    </w:p>
    <w:p w:rsidRDefault="000F0D97" w:rsidP="000F0D97" w:rsidR="000F0D97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0F0D97" w:rsidP="000F0D97" w:rsidR="000F0D97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Dejan Barešić iz Klokočevca 235.</w:t>
      </w:r>
    </w:p>
    <w:p w:rsidRDefault="000F0D97" w:rsidP="000F0D97" w:rsidR="000F0D97">
      <w:pPr>
        <w:ind w:left="851"/>
        <w:jc w:val="both"/>
        <w:rPr>
          <w:rFonts w:cs="Arial" w:hAnsi="Arial" w:ascii="Arial"/>
          <w:noProof/>
        </w:rPr>
      </w:pPr>
    </w:p>
    <w:p w:rsidRDefault="000F0D97" w:rsidP="000F0D97" w:rsidR="000F0D97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0F0D97" w:rsidP="000F0D97" w:rsidR="000F0D97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  <w:lang w:val="en-GB"/>
        </w:rPr>
        <w:lastRenderedPageBreak/>
        <w:t xml:space="preserve"> </w:t>
      </w:r>
    </w:p>
    <w:p w:rsidRDefault="000F0D97" w:rsidP="000F0D97" w:rsidR="000F0D97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0F0D97" w:rsidP="000F0D97" w:rsidR="000F0D97">
      <w:pPr>
        <w:jc w:val="center"/>
        <w:outlineLvl w:val="0"/>
        <w:rPr>
          <w:rFonts w:cs="Arial" w:hAnsi="Arial" w:ascii="Arial"/>
          <w:noProof/>
        </w:rPr>
      </w:pPr>
    </w:p>
    <w:p w:rsidRDefault="000F0D97" w:rsidP="000F0D97" w:rsidR="000F0D97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29.03.2017. dužnik u Očevidniku redoslijeda osnova za plaćanje ima evidentirane neizvršene osnove za plaćanje u neprekinutom razdoblju od 120 dana, u ukupnom iznosu od 38.691,24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0F0D97" w:rsidP="000F0D97" w:rsidR="000F0D97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0F0D97" w:rsidP="000F0D97" w:rsidR="000F0D9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0F0D97" w:rsidP="000F0D97" w:rsidR="000F0D9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0F0D97" w:rsidP="000F0D97" w:rsidR="000F0D97">
      <w:pPr>
        <w:jc w:val="both"/>
        <w:rPr>
          <w:rFonts w:cs="Arial" w:hAnsi="Arial" w:ascii="Arial"/>
          <w:noProof/>
        </w:rPr>
      </w:pPr>
    </w:p>
    <w:p w:rsidRDefault="000F0D97" w:rsidP="000F0D97" w:rsidR="000F0D97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17. kolovoza 2017. godine </w:t>
      </w:r>
    </w:p>
    <w:p w:rsidRDefault="000F0D97" w:rsidP="000F0D97" w:rsidR="000F0D97">
      <w:pPr>
        <w:jc w:val="both"/>
        <w:rPr>
          <w:rFonts w:cs="Arial" w:hAnsi="Arial" w:ascii="Arial"/>
          <w:noProof/>
        </w:rPr>
      </w:pPr>
    </w:p>
    <w:p w:rsidRDefault="000F0D97" w:rsidP="000F0D97" w:rsidR="000F0D97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0F0D97" w:rsidP="000F0D97" w:rsidR="000F0D97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0F0D97" w:rsidP="000F0D97" w:rsidR="000F0D97">
      <w:pPr>
        <w:jc w:val="both"/>
        <w:rPr>
          <w:rFonts w:cs="Arial" w:hAnsi="Arial" w:ascii="Arial"/>
          <w:noProof/>
        </w:rPr>
      </w:pPr>
    </w:p>
    <w:p w:rsidRDefault="000F0D97" w:rsidP="000F0D97" w:rsidR="000F0D97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0F0D97" w:rsidP="000F0D97" w:rsidR="000F0D97">
      <w:pPr>
        <w:jc w:val="both"/>
        <w:rPr>
          <w:rFonts w:cs="Arial" w:hAnsi="Arial" w:ascii="Arial"/>
        </w:rPr>
      </w:pPr>
    </w:p>
    <w:p w:rsidRDefault="000F0D97" w:rsidP="000F0D97" w:rsidR="000F0D97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0F0D97" w:rsidP="000F0D97" w:rsidR="000F0D9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0F0D97" w:rsidP="000F0D97" w:rsidR="000F0D97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0F0D97" w:rsidP="000F0D97" w:rsidR="000F0D97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 -zakonskom zastupniku dužnika poštom i e-oglasnom pločom</w:t>
      </w:r>
    </w:p>
    <w:p w:rsidRDefault="000F0D97" w:rsidP="000F0D97" w:rsidR="000F0D9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Bjelovar e-oglasnom pločom        </w:t>
      </w:r>
    </w:p>
    <w:p w:rsidRDefault="000F0D97" w:rsidP="000F0D97" w:rsidR="000F0D9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0F0D97" w:rsidP="000F0D97" w:rsidR="000F0D9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Bj.17.08.2017.g.</w:t>
      </w:r>
    </w:p>
    <w:p w:rsidRDefault="000F0D97" w:rsidP="000F0D97" w:rsidR="000F0D97">
      <w:pPr>
        <w:rPr>
          <w:rFonts w:cs="Arial" w:hAnsi="Arial" w:ascii="Arial"/>
        </w:rPr>
      </w:pPr>
    </w:p>
    <w:p w:rsidRDefault="000F0D97" w:rsidP="000F0D97" w:rsidR="000F0D97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D97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401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St-241/2017-2</izvorni_sadrzaj>
    <derivirana_varijabla naziv="DomainObject.Oznaka_1">St-241/2017-2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St-241/2017</izvorni_sadrzaj>
    <derivirana_varijabla naziv="DomainObject.Predmet.OznakaBroj_1">St-241/2017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EURO-MONT društvo s ograničenom odgovornošću za trgovinu, proizvodnju i usluge</izvorni_sadrzaj>
    <derivirana_varijabla naziv="DomainObject.Predmet.ProtustrankaFormated_1">  EURO-MONT društvo s ograničenom odgovornošću za trgovinu, proizvodnju i usluge</derivirana_varijabla>
  </DomainObject.Predmet.ProtustrankaFormated>
  <DomainObject.Predmet.ProtustrankaFormatedOIB>
    <izvorni_sadrzaj>  EURO-MONT društvo s ograničenom odgovornošću za trgovinu, proizvodnju i usluge, OIB 63580569072</izvorni_sadrzaj>
    <derivirana_varijabla naziv="DomainObject.Predmet.ProtustrankaFormatedOIB_1">  EURO-MONT društvo s ograničenom odgovornošću za trgovinu, proizvodnju i usluge, OIB 63580569072</derivirana_varijabla>
  </DomainObject.Predmet.ProtustrankaFormatedOIB>
  <DomainObject.Predmet.ProtustrankaFormatedWithAdress>
    <izvorni_sadrzaj> EURO-MONT društvo s ograničenom odgovornošću za trgovinu, proizvodnju i usluge, Nove Plavnice 65, 43000 Bjelovar</izvorni_sadrzaj>
    <derivirana_varijabla naziv="DomainObject.Predmet.ProtustrankaFormatedWithAdress_1"> EURO-MONT društvo s ograničenom odgovornošću za trgovinu, proizvodnju i usluge, Nove Plavnice 65, 43000 Bjelovar</derivirana_varijabla>
  </DomainObject.Predmet.ProtustrankaFormatedWithAdress>
  <DomainObject.Predmet.ProtustrankaFormatedWithAdressOIB>
    <izvorni_sadrzaj> EURO-MONT društvo s ograničenom odgovornošću za trgovinu, proizvodnju i usluge, OIB 63580569072, Nove Plavnice 65, 43000 Bjelovar</izvorni_sadrzaj>
    <derivirana_varijabla naziv="DomainObject.Predmet.ProtustrankaFormatedWithAdressOIB_1"> EURO-MONT društvo s ograničenom odgovornošću za trgovinu, proizvodnju i usluge, OIB 63580569072, Nove Plavnice 65, 43000 Bjelovar</derivirana_varijabla>
  </DomainObject.Predmet.ProtustrankaFormatedWithAdressOIB>
  <DomainObject.Predmet.ProtustrankaWithAdress>
    <izvorni_sadrzaj>EURO-MONT društvo s ograničenom odgovornošću za trgovinu, proizvodnju i usluge Nove Plavnice 65, 43000 Bjelovar</izvorni_sadrzaj>
    <derivirana_varijabla naziv="DomainObject.Predmet.ProtustrankaWithAdress_1">EURO-MONT društvo s ograničenom odgovornošću za trgovinu, proizvodnju i usluge Nove Plavnice 65, 43000 Bjelovar</derivirana_varijabla>
  </DomainObject.Predmet.ProtustrankaWithAdress>
  <DomainObject.Predmet.ProtustrankaWithAdressOIB>
    <izvorni_sadrzaj>EURO-MONT društvo s ograničenom odgovornošću za trgovinu, proizvodnju i usluge, OIB 63580569072, Nove Plavnice 65, 43000 Bjelovar</izvorni_sadrzaj>
    <derivirana_varijabla naziv="DomainObject.Predmet.ProtustrankaWithAdressOIB_1">EURO-MONT društvo s ograničenom odgovornošću za trgovinu, proizvodnju i usluge, OIB 63580569072, Nove Plavnice 65, 43000 Bjelovar</derivirana_varijabla>
  </DomainObject.Predmet.ProtustrankaWithAdressOIB>
  <DomainObject.Predmet.ProtustrankaNazivFormated>
    <izvorni_sadrzaj>EURO-MONT društvo s ograničenom odgovornošću za trgovinu, proizvodnju i usluge</izvorni_sadrzaj>
    <derivirana_varijabla naziv="DomainObject.Predmet.ProtustrankaNazivFormated_1">EURO-MONT društvo s ograničenom odgovornošću za trgovinu, proizvodnju i usluge</derivirana_varijabla>
  </DomainObject.Predmet.ProtustrankaNazivFormated>
  <DomainObject.Predmet.ProtustrankaNazivFormatedOIB>
    <izvorni_sadrzaj>EURO-MONT društvo s ograničenom odgovornošću za trgovinu, proizvodnju i usluge, OIB 63580569072</izvorni_sadrzaj>
    <derivirana_varijabla naziv="DomainObject.Predmet.ProtustrankaNazivFormatedOIB_1">EURO-MONT društvo s ograničenom odgovornošću za trgovinu, proizvodnju i usluge, OIB 63580569072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EURO-MONT društvo s ograničenom odgovornošću za trgovinu, proizvodnju i usluge</item>
    </izvorni_sadrzaj>
    <derivirana_varijabla naziv="DomainObject.Predmet.ProtuStrankaListFormated_1">
      <item>EURO-MONT društvo s ograničenom odgovornošću za trgovinu, proizvodnju i usluge</item>
    </derivirana_varijabla>
  </DomainObject.Predmet.ProtuStrankaListFormated>
  <DomainObject.Predmet.ProtuStrankaListFormatedOIB>
    <izvorni_sadrzaj>
      <item>EURO-MONT društvo s ograničenom odgovornošću za trgovinu, proizvodnju i usluge, OIB 63580569072</item>
    </izvorni_sadrzaj>
    <derivirana_varijabla naziv="DomainObject.Predmet.ProtuStrankaListFormatedOIB_1">
      <item>EURO-MONT društvo s ograničenom odgovornošću za trgovinu, proizvodnju i usluge, OIB 63580569072</item>
    </derivirana_varijabla>
  </DomainObject.Predmet.ProtuStrankaListFormatedOIB>
  <DomainObject.Predmet.ProtuStrankaListFormatedWithAdress>
    <izvorni_sadrzaj>
      <item>EURO-MONT društvo s ograničenom odgovornošću za trgovinu, proizvodnju i usluge, Nove Plavnice 65, 43000 Bjelovar</item>
    </izvorni_sadrzaj>
    <derivirana_varijabla naziv="DomainObject.Predmet.ProtuStrankaListFormatedWithAdress_1">
      <item>EURO-MONT društvo s ograničenom odgovornošću za trgovinu, proizvodnju i usluge, Nove Plavnice 65, 43000 Bjelovar</item>
    </derivirana_varijabla>
  </DomainObject.Predmet.ProtuStrankaListFormatedWithAdress>
  <DomainObject.Predmet.ProtuStrankaListFormatedWithAdressOIB>
    <izvorni_sadrzaj>
      <item>EURO-MONT društvo s ograničenom odgovornošću za trgovinu, proizvodnju i usluge, OIB 63580569072, Nove Plavnice 65, 43000 Bjelovar</item>
    </izvorni_sadrzaj>
    <derivirana_varijabla naziv="DomainObject.Predmet.ProtuStrankaListFormatedWithAdressOIB_1">
      <item>EURO-MONT društvo s ograničenom odgovornošću za trgovinu, proizvodnju i usluge, OIB 63580569072, Nove Plavnice 65, 43000 Bjelovar</item>
    </derivirana_varijabla>
  </DomainObject.Predmet.ProtuStrankaListFormatedWithAdressOIB>
  <DomainObject.Predmet.ProtuStrankaListNazivFormated>
    <izvorni_sadrzaj>
      <item>EURO-MONT društvo s ograničenom odgovornošću za trgovinu, proizvodnju i usluge</item>
    </izvorni_sadrzaj>
    <derivirana_varijabla naziv="DomainObject.Predmet.ProtuStrankaListNazivFormated_1">
      <item>EURO-MONT društvo s ograničenom odgovornošću za trgovinu, proizvodnju i usluge</item>
    </derivirana_varijabla>
  </DomainObject.Predmet.ProtuStrankaListNazivFormated>
  <DomainObject.Predmet.ProtuStrankaListNazivFormatedOIB>
    <izvorni_sadrzaj>
      <item>EURO-MONT društvo s ograničenom odgovornošću za trgovinu, proizvodnju i usluge, OIB 63580569072</item>
    </izvorni_sadrzaj>
    <derivirana_varijabla naziv="DomainObject.Predmet.ProtuStrankaListNazivFormatedOIB_1">
      <item>EURO-MONT društvo s ograničenom odgovornošću za trgovinu, proizvodnju i usluge, OIB 63580569072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>St-241/2017-2</izvorni_sadrzaj>
    <derivirana_varijabla naziv="DomainObject.PoslovniBrojDokumenta_1">St-241/2017-2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EURO-MONT društvo s ograničenom odgovornošću za trgovinu, proizvodnju i usluge</izvorni_sadrzaj>
    <derivirana_varijabla naziv="DomainObject.Predmet.ProtustrankaIDrugi_1">EURO-MONT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EURO-MONT društvo s ograničenom odgovornošću za trgovinu, proizvodnju i usluge, OIB 63580569072, Nove Plavnice 65, 43000 Bjelovar</izvorni_sadrzaj>
    <derivirana_varijabla naziv="DomainObject.Predmet.ProtustrankaIDrugiAdressOIB_1">EURO-MONT društvo s ograničenom odgovornošću za trgovinu, proizvodnju i usluge, OIB 63580569072, Nove Plavnice 65,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EURO-MONT društvo s ograničenom odgovornošću za trgovinu, proizvodnju i usluge</item>
    </izvorni_sadrzaj>
    <derivirana_varijabla naziv="DomainObject.Predmet.SudioniciListNaziv_1">
      <item>FINA, RC ZAGREB, Podružnica BJELOVAR</item>
      <item>EURO-MONT društvo s ograničenom odgovornošću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EURO-MONT društvo s ograničenom odgovornošću za trgovinu, proizvodnju i usluge, OIB 63580569072, Nove Plavnice 65,43000 Bjelovar</item>
    </izvorni_sadrzaj>
    <derivirana_varijabla naziv="DomainObject.Predmet.SudioniciListAdressOIB_1">
      <item>FINA, RC ZAGREB, Podružnica BJELOVAR, OIB 85821130368, F. Supila 4,43000 Bjelovar</item>
      <item>EURO-MONT društvo s ograničenom odgovornošću za trgovinu, proizvodnju i usluge, OIB 63580569072, Nove Plavnice 65,43000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40CCFC-DE18-41D5-8D8B-2B90C14FE0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2772</properties:Characters>
  <properties:Lines>75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2017-08-17T08:35:00Z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