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6165" w14:paraId="e906165" w:rsidRDefault="00A46EC8" w:rsidP="00A46EC8" w:rsidR="00A46EC8">
      <w:pPr>
        <w:jc w:val="right"/>
        <w15:collapsed w:val="false"/>
      </w:pPr>
      <w:bookmarkStart w:name="_GoBack" w:id="0"/>
      <w:bookmarkEnd w:id="0"/>
      <w:r>
        <w:t>4 St-1</w:t>
      </w:r>
      <w:r w:rsidR="00791983">
        <w:t>367</w:t>
      </w:r>
      <w:r>
        <w:t>/1</w:t>
      </w:r>
      <w:r w:rsidR="00791983">
        <w:t>6</w:t>
      </w:r>
      <w:r>
        <w:t xml:space="preserve">-4 </w:t>
      </w:r>
    </w:p>
    <w:p w:rsidRDefault="00A46EC8" w:rsidP="007A685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Financijske agencije Regionalni centar Osijek, Podružnica Osijek, L. Jagera 3, OIB 85821130368, za provedbom skraćenog stečajnog postupka nad dužnikom </w:t>
      </w:r>
      <w:r w:rsidR="00791983" w:rsidRPr="00791983">
        <w:t>REVOLT DE LA PASSIONE j.d.o.o. za usluge i trgovinu, Valpovo, Florijanova 41, OIB 06595505027, MBS 030157343,</w:t>
      </w:r>
      <w:r w:rsidR="00CC340C">
        <w:t xml:space="preserve"> d</w:t>
      </w:r>
      <w:r>
        <w:t xml:space="preserve">ana </w:t>
      </w:r>
      <w:r w:rsidR="00791983">
        <w:t xml:space="preserve">17. kolovoza 2016., 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791983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791983" w:rsidRPr="00791983">
        <w:t>REVOLT DE LA PASSIONE j.d.o.o. za usluge i trgovinu, Valpovo, Florijanova 41,</w:t>
      </w:r>
      <w:r w:rsidR="00791983">
        <w:t xml:space="preserve"> OIB 06595505027, MBS 030157343</w:t>
      </w:r>
      <w:r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A46EC8" w:rsidP="00141797" w:rsidR="00141797">
      <w:pPr>
        <w:pStyle w:val="Odlomakpopisa"/>
        <w:numPr>
          <w:ilvl w:val="0"/>
          <w:numId w:val="1"/>
        </w:numPr>
        <w:jc w:val="both"/>
      </w:pPr>
      <w:r>
        <w:t>Za stečajn</w:t>
      </w:r>
      <w:r w:rsidR="005837ED">
        <w:t xml:space="preserve">u upraviteljicu </w:t>
      </w:r>
      <w:r>
        <w:t xml:space="preserve">imenuje se </w:t>
      </w:r>
      <w:r w:rsidR="005837ED">
        <w:t>Nada Reljić iz Slavonskog Broda, A. Hebranga 7/9, OIB 63776354688.</w:t>
      </w:r>
    </w:p>
    <w:p w:rsidRDefault="00697804" w:rsidP="00697804" w:rsidR="00697804">
      <w:pPr>
        <w:pStyle w:val="Odlomakpopisa"/>
      </w:pPr>
    </w:p>
    <w:p w:rsidRDefault="00A46EC8" w:rsidP="00791983" w:rsidR="00A46EC8" w:rsidRPr="002C7D0A">
      <w:pPr>
        <w:pStyle w:val="Odlomakpopisa"/>
        <w:numPr>
          <w:ilvl w:val="0"/>
          <w:numId w:val="1"/>
        </w:numPr>
        <w:jc w:val="both"/>
        <w:rPr>
          <w:bCs/>
        </w:rPr>
      </w:pPr>
      <w:r w:rsidRPr="002C7D0A">
        <w:rPr>
          <w:bCs/>
        </w:rPr>
        <w:t xml:space="preserve">ZAKLJUČUJE SE stečajni postupak nad dužnikom </w:t>
      </w:r>
      <w:r w:rsidR="00791983" w:rsidRPr="00791983">
        <w:t>REVOLT DE LA PASSIONE j.d.o.o. za usluge i trgovinu, Valpovo, Florijanova 41,</w:t>
      </w:r>
      <w:r w:rsidR="00791983">
        <w:t xml:space="preserve"> OIB 06595505027, MBS 030157343.</w:t>
      </w:r>
    </w:p>
    <w:p w:rsidRDefault="002C7D0A" w:rsidP="002C7D0A" w:rsidR="002C7D0A" w:rsidRPr="002C7D0A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jc w:val="both"/>
      </w:pPr>
      <w:r>
        <w:t xml:space="preserve">            Financijska agencija Regionalni centar Osijek, Podružnica Osijek podnijela je dana </w:t>
      </w:r>
      <w:r w:rsidR="00791983">
        <w:t>4. svibnja 2016</w:t>
      </w:r>
      <w:r>
        <w:t xml:space="preserve">. zahtjev ovom sudu za provedbu skraćenog stečajnog postupka nad  dužnikom </w:t>
      </w:r>
      <w:r w:rsidR="00791983" w:rsidRPr="00791983">
        <w:t>REVOLT DE LA PASSIONE j.d.o.o. Valpovo, Florijanova 41,</w:t>
      </w:r>
      <w:r w:rsidR="00791983">
        <w:t xml:space="preserve"> OIB 06595505027, MBS 030157343</w:t>
      </w:r>
      <w:r w:rsidR="004E55C1">
        <w:t xml:space="preserve">.       </w:t>
      </w:r>
      <w:r w:rsidR="00EE3A0F">
        <w:t xml:space="preserve"> </w:t>
      </w:r>
      <w:r w:rsidR="004E55C1">
        <w:t xml:space="preserve"> </w:t>
      </w:r>
    </w:p>
    <w:p w:rsidRDefault="00A46EC8" w:rsidP="00A46EC8" w:rsidR="00A46EC8"/>
    <w:p w:rsidRDefault="00A46EC8" w:rsidP="007A6858" w:rsidR="00A46EC8">
      <w:pPr>
        <w:ind w:firstLine="708"/>
        <w:jc w:val="both"/>
      </w:pPr>
      <w:r>
        <w:t>Trgovački sud u Osijeku je dana</w:t>
      </w:r>
      <w:r w:rsidR="00791983">
        <w:t>16. svibnja 2016</w:t>
      </w:r>
      <w:r>
        <w:t>. objavio oglas na mrežnoj stranici e-Oglasna ploča sudova pod poslovnim brojem St-1</w:t>
      </w:r>
      <w:r w:rsidR="007A6858">
        <w:t>367</w:t>
      </w:r>
      <w:r>
        <w:t>/1</w:t>
      </w:r>
      <w:r w:rsidR="007A6858">
        <w:t>6</w:t>
      </w:r>
      <w:r>
        <w:t>-3 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prokazni popis imovine i obveza na propisanom obrascu, te su ujedno pozvani i </w:t>
      </w:r>
      <w:r>
        <w:lastRenderedPageBreak/>
        <w:t xml:space="preserve">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SZ-a-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A46EC8" w:rsidP="00A46EC8" w:rsidR="00A46EC8">
      <w:pPr>
        <w:pStyle w:val="Tijeloteksta"/>
        <w:jc w:val="center"/>
      </w:pPr>
      <w:r>
        <w:t xml:space="preserve">U Osijeku </w:t>
      </w:r>
      <w:r w:rsidR="007A6858">
        <w:t>17. kolovoza 2016.</w:t>
      </w:r>
    </w:p>
    <w:p w:rsidRDefault="00A46EC8" w:rsidP="00A46EC8" w:rsidR="00A46EC8"/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otpravka</w:t>
      </w:r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2C7D0A" w:rsidP="002C7D0A" w:rsidR="002C7D0A" w:rsidRPr="002C7D0A">
      <w:pPr>
        <w:tabs>
          <w:tab w:pos="1590" w:val="left"/>
        </w:tabs>
      </w:pPr>
    </w:p>
    <w:sectPr w:rsidSect="007A6858" w:rsidR="002C7D0A" w:rsidRPr="002C7D0A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AB3" w:rsidP="008E1791" w:rsidR="00DB2AB3">
      <w:r>
        <w:separator/>
      </w:r>
    </w:p>
  </w:endnote>
  <w:endnote w:id="0" w:type="continuationSeparator">
    <w:p w:rsidRDefault="00DB2AB3" w:rsidP="008E1791" w:rsidR="00DB2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AB3" w:rsidP="008E1791" w:rsidR="00DB2AB3">
      <w:r>
        <w:separator/>
      </w:r>
    </w:p>
  </w:footnote>
  <w:footnote w:id="0" w:type="continuationSeparator">
    <w:p w:rsidRDefault="00DB2AB3" w:rsidP="008E1791" w:rsidR="00DB2A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791" w:rsidP="008E1791" w:rsidR="008E1791">
    <w:pPr>
      <w:pStyle w:val="Zaglavlje"/>
      <w:jc w:val="right"/>
    </w:pPr>
    <w:r>
      <w:t>4 St-1</w:t>
    </w:r>
    <w:r w:rsidR="007A6858">
      <w:t>367/16</w:t>
    </w:r>
    <w:r>
      <w:t>-4</w:t>
    </w:r>
  </w:p>
  <w:p w:rsidRDefault="007A6858" w:rsidP="008E1791" w:rsidR="007A6858">
    <w:pPr>
      <w:pStyle w:val="Zaglavlje"/>
      <w:jc w:val="right"/>
    </w:pPr>
  </w:p>
  <w:p w:rsidRDefault="007A6858" w:rsidP="008E1791" w:rsidR="007A68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95FFE"/>
    <w:rsid w:val="00141797"/>
    <w:rsid w:val="00161749"/>
    <w:rsid w:val="001D7633"/>
    <w:rsid w:val="002C7D0A"/>
    <w:rsid w:val="003A3DDA"/>
    <w:rsid w:val="00460988"/>
    <w:rsid w:val="004E55C1"/>
    <w:rsid w:val="00541AAA"/>
    <w:rsid w:val="005837ED"/>
    <w:rsid w:val="005F356E"/>
    <w:rsid w:val="0066353D"/>
    <w:rsid w:val="00697804"/>
    <w:rsid w:val="00791983"/>
    <w:rsid w:val="00794894"/>
    <w:rsid w:val="007A6858"/>
    <w:rsid w:val="007C2EB1"/>
    <w:rsid w:val="008E1791"/>
    <w:rsid w:val="00983C51"/>
    <w:rsid w:val="009B5AFE"/>
    <w:rsid w:val="00A46EC8"/>
    <w:rsid w:val="00B823F9"/>
    <w:rsid w:val="00CC340C"/>
    <w:rsid w:val="00CF2B6E"/>
    <w:rsid w:val="00D200F7"/>
    <w:rsid w:val="00DB2AB3"/>
    <w:rsid w:val="00EE3A0F"/>
    <w:rsid w:val="00FA119A"/>
    <w:rsid w:val="00FC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E17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179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17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179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5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F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E17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179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17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179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5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F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St-1367/2016</izvorni_sadrzaj>
    <derivirana_varijabla naziv="DomainObject.Predmet.OznakaBroj_1">St-1367/2016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REVOLT DE LA PASSIONE j.d.o.o. za usluge i trgovinu</izvorni_sadrzaj>
    <derivirana_varijabla naziv="DomainObject.Predmet.ProtustrankaFormated_1">  REVOLT DE LA PASSIONE j.d.o.o. za usluge i trgovinu</derivirana_varijabla>
  </DomainObject.Predmet.ProtustrankaFormated>
  <DomainObject.Predmet.ProtustrankaFormatedOIB>
    <izvorni_sadrzaj>  REVOLT DE LA PASSIONE j.d.o.o. za usluge i trgovinu, OIB 06595505027</izvorni_sadrzaj>
    <derivirana_varijabla naziv="DomainObject.Predmet.ProtustrankaFormatedOIB_1">  REVOLT DE LA PASSIONE j.d.o.o. za usluge i trgovinu, OIB 06595505027</derivirana_varijabla>
  </DomainObject.Predmet.ProtustrankaFormatedOIB>
  <DomainObject.Predmet.ProtustrankaFormatedWithAdress>
    <izvorni_sadrzaj> REVOLT DE LA PASSIONE j.d.o.o. za usluge i trgovinu, Florijanova 41, 31550 Valpovo</izvorni_sadrzaj>
    <derivirana_varijabla naziv="DomainObject.Predmet.ProtustrankaFormatedWithAdress_1"> REVOLT DE LA PASSIONE j.d.o.o. za usluge i trgovinu, Florijanova 41, 31550 Valpovo</derivirana_varijabla>
  </DomainObject.Predmet.ProtustrankaFormatedWithAdress>
  <DomainObject.Predmet.ProtustrankaFormatedWithAdressOIB>
    <izvorni_sadrzaj> REVOLT DE LA PASSIONE j.d.o.o. za usluge i trgovinu, OIB 06595505027, Florijanova 41, 31550 Valpovo</izvorni_sadrzaj>
    <derivirana_varijabla naziv="DomainObject.Predmet.ProtustrankaFormatedWithAdressOIB_1"> REVOLT DE LA PASSIONE j.d.o.o. za usluge i trgovinu, OIB 06595505027, Florijanova 41, 31550 Valpovo</derivirana_varijabla>
  </DomainObject.Predmet.ProtustrankaFormatedWithAdressOIB>
  <DomainObject.Predmet.ProtustrankaWithAdress>
    <izvorni_sadrzaj>REVOLT DE LA PASSIONE j.d.o.o. za usluge i trgovinu Florijanova 41, 31550 Valpovo</izvorni_sadrzaj>
    <derivirana_varijabla naziv="DomainObject.Predmet.ProtustrankaWithAdress_1">REVOLT DE LA PASSIONE j.d.o.o. za usluge i trgovinu Florijanova 41, 31550 Valpovo</derivirana_varijabla>
  </DomainObject.Predmet.ProtustrankaWithAdress>
  <DomainObject.Predmet.ProtustrankaWithAdressOIB>
    <izvorni_sadrzaj>REVOLT DE LA PASSIONE j.d.o.o. za usluge i trgovinu, OIB 06595505027, Florijanova 41, 31550 Valpovo</izvorni_sadrzaj>
    <derivirana_varijabla naziv="DomainObject.Predmet.ProtustrankaWithAdressOIB_1">REVOLT DE LA PASSIONE j.d.o.o. za usluge i trgovinu, OIB 06595505027, Florijanova 41, 31550 Valpovo</derivirana_varijabla>
  </DomainObject.Predmet.ProtustrankaWithAdressOIB>
  <DomainObject.Predmet.ProtustrankaNazivFormated>
    <izvorni_sadrzaj>REVOLT DE LA PASSIONE j.d.o.o. za usluge i trgovinu</izvorni_sadrzaj>
    <derivirana_varijabla naziv="DomainObject.Predmet.ProtustrankaNazivFormated_1">REVOLT DE LA PASSIONE j.d.o.o. za usluge i trgovinu</derivirana_varijabla>
  </DomainObject.Predmet.ProtustrankaNazivFormated>
  <DomainObject.Predmet.ProtustrankaNazivFormatedOIB>
    <izvorni_sadrzaj>REVOLT DE LA PASSIONE j.d.o.o. za usluge i trgovinu, OIB 06595505027</izvorni_sadrzaj>
    <derivirana_varijabla naziv="DomainObject.Predmet.ProtustrankaNazivFormatedOIB_1">REVOLT DE LA PASSIONE j.d.o.o. za usluge i trgovinu, OIB 06595505027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REVOLT DE LA PASSIONE j.d.o.o. za usluge i trgovinu</item>
    </izvorni_sadrzaj>
    <derivirana_varijabla naziv="DomainObject.Predmet.ProtuStrankaListFormated_1">
      <item>REVOLT DE LA PASSIONE j.d.o.o. za usluge i trgovinu</item>
    </derivirana_varijabla>
  </DomainObject.Predmet.ProtuStrankaListFormated>
  <DomainObject.Predmet.ProtuStrankaListFormatedOIB>
    <izvorni_sadrzaj>
      <item>REVOLT DE LA PASSIONE j.d.o.o. za usluge i trgovinu, OIB 06595505027</item>
    </izvorni_sadrzaj>
    <derivirana_varijabla naziv="DomainObject.Predmet.ProtuStrankaListFormatedOIB_1">
      <item>REVOLT DE LA PASSIONE j.d.o.o. za usluge i trgovinu, OIB 06595505027</item>
    </derivirana_varijabla>
  </DomainObject.Predmet.ProtuStrankaListFormatedOIB>
  <DomainObject.Predmet.ProtuStrankaListFormatedWithAdress>
    <izvorni_sadrzaj>
      <item>REVOLT DE LA PASSIONE j.d.o.o. za usluge i trgovinu, Florijanova 41, 31550 Valpovo</item>
    </izvorni_sadrzaj>
    <derivirana_varijabla naziv="DomainObject.Predmet.ProtuStrankaListFormatedWithAdress_1">
      <item>REVOLT DE LA PASSIONE j.d.o.o. za usluge i trgovinu, Florijanova 41, 31550 Valpovo</item>
    </derivirana_varijabla>
  </DomainObject.Predmet.ProtuStrankaListFormatedWithAdress>
  <DomainObject.Predmet.ProtuStrankaListFormatedWithAdressOIB>
    <izvorni_sadrzaj>
      <item>REVOLT DE LA PASSIONE j.d.o.o. za usluge i trgovinu, OIB 06595505027, Florijanova 41, 31550 Valpovo</item>
    </izvorni_sadrzaj>
    <derivirana_varijabla naziv="DomainObject.Predmet.ProtuStrankaListFormatedWithAdressOIB_1">
      <item>REVOLT DE LA PASSIONE j.d.o.o. za usluge i trgovinu, OIB 06595505027, Florijanova 41, 31550 Valpovo</item>
    </derivirana_varijabla>
  </DomainObject.Predmet.ProtuStrankaListFormatedWithAdressOIB>
  <DomainObject.Predmet.ProtuStrankaListNazivFormated>
    <izvorni_sadrzaj>
      <item>REVOLT DE LA PASSIONE j.d.o.o. za usluge i trgovinu</item>
    </izvorni_sadrzaj>
    <derivirana_varijabla naziv="DomainObject.Predmet.ProtuStrankaListNazivFormated_1">
      <item>REVOLT DE LA PASSIONE j.d.o.o. za usluge i trgovinu</item>
    </derivirana_varijabla>
  </DomainObject.Predmet.ProtuStrankaListNazivFormated>
  <DomainObject.Predmet.ProtuStrankaListNazivFormatedOIB>
    <izvorni_sadrzaj>
      <item>REVOLT DE LA PASSIONE j.d.o.o. za usluge i trgovinu, OIB 06595505027</item>
    </izvorni_sadrzaj>
    <derivirana_varijabla naziv="DomainObject.Predmet.ProtuStrankaListNazivFormatedOIB_1">
      <item>REVOLT DE LA PASSIONE j.d.o.o. za usluge i trgovinu, OIB 06595505027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REVOLT DE LA PASSIONE j.d.o.o. za usluge i trgovinu</izvorni_sadrzaj>
    <derivirana_varijabla naziv="DomainObject.Predmet.ProtustrankaIDrugi_1">REVOLT DE LA PASSIONE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REVOLT DE LA PASSIONE j.d.o.o. za usluge i trgovinu, OIB 06595505027, Florijanova 41, 31550 Valpovo</izvorni_sadrzaj>
    <derivirana_varijabla naziv="DomainObject.Predmet.ProtustrankaIDrugiAdressOIB_1">REVOLT DE LA PASSIONE j.d.o.o. za usluge i trgovinu, OIB 06595505027, Florijanova 41,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REVOLT DE LA PASSIONE j.d.o.o. za usluge i trgovinu</item>
    </izvorni_sadrzaj>
    <derivirana_varijabla naziv="DomainObject.Predmet.SudioniciListNaziv_1">
      <item>FINA RC OSIJEK</item>
      <item>REVOLT DE LA PASSIONE j.d.o.o. za usluge i trgovinu</item>
    </derivirana_varijabla>
  </DomainObject.Predmet.SudioniciListNaziv>
  <DomainObject.Predmet.SudioniciListAdressOIB>
    <izvorni_sadrzaj>
      <item>FINA RC OSIJEK, OIB 85821130368</item>
      <item>REVOLT DE LA PASSIONE j.d.o.o. za usluge i trgovinu, OIB 06595505027, Florijanova 41,31550 Valpovo</item>
    </izvorni_sadrzaj>
    <derivirana_varijabla naziv="DomainObject.Predmet.SudioniciListAdressOIB_1">
      <item>FINA RC OSIJEK, OIB 85821130368</item>
      <item>REVOLT DE LA PASSIONE j.d.o.o. za usluge i trgovinu, OIB 06595505027, Florijanova 41,31550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06595505027</item>
    </izvorni_sadrzaj>
    <derivirana_varijabla naziv="DomainObject.Predmet.SudioniciListNazivOIB_1">
      <item>, OIB 85821130368</item>
      <item>, OIB 06595505027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2151</properties:Characters>
  <properties:Lines>73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2016-03-17T08:49:00Z</dcterms:created>
  <dc:creator>Darija Miličević</dc:creator>
  <cp:lastModifiedBy>Darija Miličević</cp:lastModifiedBy>
  <cp:lastPrinted>2016-08-17T08:00:00Z</cp:lastPrinted>
  <dcterms:modified xmlns:xsi="http://www.w3.org/2001/XMLSchema-instance" xsi:type="dcterms:W3CDTF">2016-08-17T08:01:00Z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