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67d9" w14:paraId="9ef67d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56053">
        <w:t>849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56053">
        <w:t>BONACA SUKOŠAN d.o.o., Sukošan, Dr. Franje Tuđmana 42, OIB: 72078539887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956053">
        <w:t>BONACA SUKOŠAN d.o.o., Sukošan, Dr. Franje Tuđmana 42, OIB: 72078539887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46C69">
        <w:t>09</w:t>
      </w:r>
      <w:r w:rsidR="00A70A5D">
        <w:t>,</w:t>
      </w:r>
      <w:r w:rsidR="00DF5ECD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46C69">
        <w:t>09</w:t>
      </w:r>
      <w:r w:rsidR="00547B4B">
        <w:t>,</w:t>
      </w:r>
      <w:r w:rsidR="00D46C69">
        <w:t>0</w:t>
      </w:r>
      <w:r w:rsidR="00DF5ECD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56053">
        <w:t>BONACA SUKOŠAN d.o.o., Sukošan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BC46A5">
        <w:t xml:space="preserve">01. rujna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956053">
        <w:t>328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956053">
        <w:t xml:space="preserve">40.180,80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956053">
        <w:t>četiri</w:t>
      </w:r>
      <w:r w:rsidR="00956053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56053">
        <w:t>BONACA SUKOŠAN d.o.o., Sukošan</w:t>
      </w:r>
      <w:r w:rsidR="0095605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956053" w:rsidP="004F279B" w:rsidR="00153B5F" w:rsidRP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DAMIR KERAN, Sukošan, Ždralovac 42</w:t>
      </w:r>
      <w:r w:rsidR="00DF5ECD">
        <w:rPr>
          <w:szCs w:val="24"/>
        </w:rPr>
        <w:t xml:space="preserve">, </w:t>
      </w:r>
      <w:r w:rsidR="00153B5F">
        <w:t>uz upozorenje na adresu</w:t>
      </w:r>
      <w:r w:rsidR="00D362FA">
        <w:t xml:space="preserve"> </w:t>
      </w:r>
      <w:r w:rsidR="00153B5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95605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ECD" w:rsidP="00AA1AD1" w:rsidR="00DF5ECD">
      <w:r>
        <w:separator/>
      </w:r>
    </w:p>
  </w:endnote>
  <w:endnote w:id="0" w:type="continuationSeparator">
    <w:p w:rsidRDefault="00DF5ECD" w:rsidP="00AA1AD1" w:rsidR="00DF5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ECD" w:rsidP="00AA1AD1" w:rsidR="00DF5ECD">
      <w:r>
        <w:separator/>
      </w:r>
    </w:p>
  </w:footnote>
  <w:footnote w:id="0" w:type="continuationSeparator">
    <w:p w:rsidRDefault="00DF5ECD" w:rsidP="00AA1AD1" w:rsidR="00DF5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ECD" w:rsidP="003C6ABB" w:rsidR="00DF5ECD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1B745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956053">
      <w:t>849</w:t>
    </w:r>
    <w:r>
      <w:t>/16-4</w:t>
    </w:r>
  </w:p>
  <w:p w:rsidRDefault="00DF5ECD" w:rsidR="00DF5ECD">
    <w:pPr>
      <w:pStyle w:val="Zaglavlje"/>
      <w:jc w:val="center"/>
    </w:pPr>
  </w:p>
  <w:p w:rsidRDefault="00DF5ECD" w:rsidR="00DF5E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B745E"/>
    <w:rsid w:val="001C2BF1"/>
    <w:rsid w:val="001D1E5D"/>
    <w:rsid w:val="001E1077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279B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56053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6A5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47E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6C6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5ECD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7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7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CAB96-928E-479A-89EC-3B0C8AA80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1874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2016-06-17T11:48:00Z</dcterms:created>
  <dc:creator>Administrator</dc:creator>
  <cp:lastModifiedBy>wsadmin</cp:lastModifiedBy>
  <cp:lastPrinted>2016-03-18T09:50:00Z</cp:lastPrinted>
  <dcterms:modified xmlns:xsi="http://www.w3.org/2001/XMLSchema-instance" xsi:type="dcterms:W3CDTF">2016-06-20T11:56:00Z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