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d2ac" w14:paraId="853d2ac" w:rsidRDefault="00DF2947" w:rsidP="00A546A6" w:rsidR="00E17EF8">
      <w:pPr>
        <w15:collapsed w:val="false"/>
      </w:pPr>
      <w:bookmarkStart w:name="_GoBack" w:id="0"/>
      <w:bookmarkEnd w:id="0"/>
      <w:r>
        <w:t xml:space="preserve">                   </w:t>
      </w: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D03C2D">
        <w:t>5852</w:t>
      </w:r>
      <w:r w:rsidR="00A10181">
        <w:t>/16</w:t>
      </w:r>
      <w:r>
        <w:t>-</w:t>
      </w:r>
      <w:r w:rsidR="00A546A6">
        <w:t>20</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D03C2D" w:rsidP="00BB10F5" w:rsidR="00EB51F8" w:rsidRPr="00A546A6">
      <w:pPr>
        <w:ind w:firstLine="708"/>
        <w:jc w:val="both"/>
      </w:pPr>
      <w:r w:rsidRPr="00CB20C6">
        <w:t xml:space="preserve">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MULTIMAGAZIN d.o.o., OIB 50060692226, Zagreb, </w:t>
      </w:r>
      <w:r w:rsidRPr="002A7CEF">
        <w:t>Gajščak 33,</w:t>
      </w:r>
      <w:r w:rsidR="00D93A8C">
        <w:t xml:space="preserve"> kojeg zastupa punomoćnik Miroslav Leko, odvjetnik u Zagrebu, Domagojeva 18, </w:t>
      </w:r>
      <w:r w:rsidR="00A546A6" w:rsidRPr="00A546A6">
        <w:t>26</w:t>
      </w:r>
      <w:r w:rsidRPr="00A546A6">
        <w:t>. studenog 2018.,</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2C4850" w:rsidR="006D571B" w:rsidRPr="00A546A6">
      <w:pPr>
        <w:ind w:firstLine="708"/>
        <w:jc w:val="both"/>
      </w:pPr>
      <w:r>
        <w:t>I</w:t>
      </w:r>
      <w:r w:rsidR="00B44428">
        <w:t>.</w:t>
      </w:r>
      <w:r w:rsidR="006D571B" w:rsidRPr="006D571B">
        <w:t xml:space="preserve"> </w:t>
      </w:r>
      <w:r w:rsidR="006D571B" w:rsidRPr="00A93839">
        <w:t xml:space="preserve">Otvara se stečajni postupak nad dužnikom </w:t>
      </w:r>
      <w:r w:rsidR="00D03C2D" w:rsidRPr="00CB20C6">
        <w:t xml:space="preserve">MULTIMAGAZIN d.o.o., OIB 50060692226, Zagreb, </w:t>
      </w:r>
      <w:r w:rsidR="00D03C2D" w:rsidRPr="002A7CEF">
        <w:t>Gajščak 33</w:t>
      </w:r>
      <w:r w:rsidR="006D571B" w:rsidRPr="00A93839">
        <w:t xml:space="preserve">. Rješenje o otvaranju stečajnog postupka nad </w:t>
      </w:r>
      <w:r w:rsidR="006D571B" w:rsidRPr="00DC7C75">
        <w:t>dužnikom istaknut</w:t>
      </w:r>
      <w:r w:rsidR="006D571B">
        <w:t xml:space="preserve">o </w:t>
      </w:r>
      <w:r w:rsidR="006D571B" w:rsidRPr="00DC7C75">
        <w:t xml:space="preserve">je </w:t>
      </w:r>
      <w:r w:rsidR="006D571B">
        <w:t xml:space="preserve">na </w:t>
      </w:r>
      <w:r w:rsidR="006D571B" w:rsidRPr="00DC7C75">
        <w:t>mrežnoj stranici e-oglasn</w:t>
      </w:r>
      <w:r w:rsidR="006D571B">
        <w:t>e</w:t>
      </w:r>
      <w:r w:rsidR="006D571B" w:rsidRPr="00DC7C75">
        <w:t xml:space="preserve"> ploč</w:t>
      </w:r>
      <w:r w:rsidR="006D571B">
        <w:t>e</w:t>
      </w:r>
      <w:r w:rsidR="006D571B" w:rsidRPr="00DC7C75">
        <w:t xml:space="preserve"> Trgovačkog </w:t>
      </w:r>
      <w:r w:rsidR="006D571B" w:rsidRPr="00731B12">
        <w:t xml:space="preserve">suda u </w:t>
      </w:r>
      <w:r w:rsidR="006D571B" w:rsidRPr="009E6DF4">
        <w:t xml:space="preserve">Zagrebu </w:t>
      </w:r>
      <w:r w:rsidR="00A546A6" w:rsidRPr="00A546A6">
        <w:t xml:space="preserve">26. studenog </w:t>
      </w:r>
      <w:r w:rsidR="006D571B" w:rsidRPr="00A546A6">
        <w:rPr>
          <w:lang w:val="pt-BR"/>
        </w:rPr>
        <w:t>2018</w:t>
      </w:r>
      <w:r w:rsidR="00A546A6" w:rsidRPr="00A546A6">
        <w:t>. u 12</w:t>
      </w:r>
      <w:r w:rsidR="006D571B" w:rsidRPr="00A546A6">
        <w:t>.00 sati.</w:t>
      </w:r>
    </w:p>
    <w:p w:rsidRDefault="006D571B" w:rsidP="002C4850" w:rsidR="006D571B" w:rsidRPr="00B4704A">
      <w:pPr>
        <w:ind w:firstLine="708"/>
        <w:jc w:val="both"/>
      </w:pPr>
      <w:r w:rsidRPr="00DC7C75">
        <w:t xml:space="preserve">II. Za stečajnog upravitelja imenuje </w:t>
      </w:r>
      <w:r w:rsidRPr="00B4704A">
        <w:t xml:space="preserve">se </w:t>
      </w:r>
      <w:r w:rsidR="00A546A6">
        <w:t>Jozo Jelavić, OIB: 79433837132, Pavla Hatza 9, Zagreb</w:t>
      </w:r>
      <w:r w:rsidR="002D2076">
        <w:t>.</w:t>
      </w:r>
    </w:p>
    <w:p w:rsidRDefault="006D571B" w:rsidP="002C4850" w:rsidR="006D571B" w:rsidRPr="00A93839">
      <w:pPr>
        <w:ind w:firstLine="708"/>
        <w:jc w:val="both"/>
      </w:pPr>
      <w:r w:rsidRPr="00A93839">
        <w:t xml:space="preserve">III. Zaključuje se stečajni postupak nad dužnikom </w:t>
      </w:r>
      <w:r w:rsidR="00D03C2D" w:rsidRPr="00CB20C6">
        <w:t xml:space="preserve">MULTIMAGAZIN d.o.o., OIB 50060692226, Zagreb, </w:t>
      </w:r>
      <w:r w:rsidR="00D03C2D" w:rsidRPr="002A7CEF">
        <w:t>Gajščak 33</w:t>
      </w:r>
      <w:r w:rsidRPr="00A93839">
        <w:t>.</w:t>
      </w:r>
    </w:p>
    <w:p w:rsidRDefault="006D571B" w:rsidP="002C4850" w:rsidR="006D571B" w:rsidRPr="00A93839">
      <w:pPr>
        <w:ind w:firstLine="708"/>
        <w:jc w:val="both"/>
      </w:pPr>
      <w:r w:rsidRPr="00A93839">
        <w:t>IV. Nastali troškovi podmirit će se iz Fonda za pokriće troškova stečajnog postupka koji se ne mogu namiriti iz imovine dužnika.</w:t>
      </w:r>
    </w:p>
    <w:p w:rsidRDefault="006D571B" w:rsidP="002C4850" w:rsidR="006D571B"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6D571B"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263FDB" w:rsidP="00263FDB" w:rsidR="00263FDB" w:rsidRPr="002A2DE3">
      <w:pPr>
        <w:ind w:firstLine="708"/>
        <w:jc w:val="both"/>
      </w:pPr>
      <w:r w:rsidRPr="002A2DE3">
        <w:t>Financijska agencija podnijel</w:t>
      </w:r>
      <w:r w:rsidR="00D03C2D">
        <w:t>a je, na temelju odredbe čl. 429</w:t>
      </w:r>
      <w:r w:rsidRPr="002A2DE3">
        <w:t xml:space="preserve">. st. 1. Stečajnog zakona (“Narodne novine” broj 71/15, dalje: SZ), zahtjev za provedbu skraćenog stečajnog postupka nad dužnikom </w:t>
      </w:r>
      <w:r w:rsidR="00D03C2D" w:rsidRPr="00CB20C6">
        <w:t xml:space="preserve">MULTIMAGAZIN d.o.o., OIB 50060692226, Zagreb, </w:t>
      </w:r>
      <w:r w:rsidR="00D03C2D" w:rsidRPr="002A7CEF">
        <w:t>Gajščak 33</w:t>
      </w:r>
      <w:r w:rsidRPr="002A2DE3">
        <w:t>.</w:t>
      </w:r>
    </w:p>
    <w:p w:rsidRDefault="00263FDB" w:rsidP="00D03C2D" w:rsidR="00D03C2D" w:rsidRPr="00CB20C6">
      <w:pPr>
        <w:jc w:val="both"/>
      </w:pPr>
      <w:r w:rsidRPr="002A2DE3">
        <w:tab/>
      </w:r>
      <w:r w:rsidR="00D03C2D" w:rsidRPr="00CB20C6">
        <w:t>S obzirom na to da su bile ispunjene pretpostavke, sud je 11. veljače 2016. objavio oglas kojim je, među ostalim, pozvao vjerovnike dužnika najkasnije u roku od 45 dana od dana objave oglasa predložiti otvaranje stečajnog postupka i po pozivu suda predujmiti sredstva za namirenje troškova postupka.</w:t>
      </w:r>
    </w:p>
    <w:p w:rsidRDefault="00D03C2D" w:rsidP="00D03C2D" w:rsidR="00D03C2D" w:rsidRPr="00CB20C6">
      <w:pPr>
        <w:ind w:firstLine="708"/>
        <w:jc w:val="both"/>
      </w:pPr>
      <w:r w:rsidRPr="00CB20C6">
        <w:t xml:space="preserve">Republika Hrvatska, Ministarstvo financija, Porezna uprava, dostavila je 25. ožujka 2016. obrazac kojim je, kao vjerovnik, predložila nad dužnikom otvoriti stečaj. U prilogu je dostavljeno stanje računa poreznog obveznika  MULTIMAGAZIN d.o.o., OIB 50060692226, Zagreb, Gajščak 33, na dan 21. ožujka 2016. iz kojeg proizlazi kako dužnik po osnovi poreza, doprinosa, članarina, novčanih kazni i drugog, duguje iznos od 46.868,26 kn, čime je Republika  Hrvatska,  Ministarstvo financija, Porezna uprava, učinila vjerojatnim postojanje </w:t>
      </w:r>
      <w:r w:rsidRPr="00CB20C6">
        <w:lastRenderedPageBreak/>
        <w:t>tražbine prema dužniku. Nadalje, dostavljen je i podatak da je dužnik vlasnik osobnog automobila marke Peugeot 307,  2.0 HDI godina proizvodnje 2004., reg. ozn. ZG 4075 BB.</w:t>
      </w:r>
    </w:p>
    <w:p w:rsidRDefault="00D03C2D" w:rsidP="00D03C2D" w:rsidR="00263FDB" w:rsidRPr="00C4645C">
      <w:pPr>
        <w:jc w:val="both"/>
      </w:pPr>
      <w:r w:rsidRPr="00CB20C6">
        <w:tab/>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r w:rsidR="00263FDB" w:rsidRPr="00C4645C">
        <w:t xml:space="preserve"> </w:t>
      </w:r>
    </w:p>
    <w:p w:rsidRDefault="00263FDB" w:rsidP="00D03C2D" w:rsidR="00D03C2D" w:rsidRPr="00CB20C6">
      <w:pPr>
        <w:jc w:val="both"/>
        <w:rPr>
          <w:lang w:val="en-GB"/>
        </w:rPr>
      </w:pPr>
      <w:r w:rsidRPr="00C4645C">
        <w:tab/>
      </w:r>
      <w:r w:rsidR="00D03C2D" w:rsidRPr="00CB20C6">
        <w:t xml:space="preserve">Imajući u vidu činjenicu da je Financijska agencija u zahtjevu za provedbu skraćenog stečajnog postupka, koji se vodio pod poslovnim brojem St-729/15, navela da je dužnik na dan 9. rujna 2015. u Očevidniku redoslijeda osnova za plaćanje imao evidentirane neizvršene osnove za plaćanje u neprekinutom razdoblju od 120 dana te kako navedena agencija vodi Očevidnik redoslijeda osnova za plaćanje, </w:t>
      </w:r>
      <w:r w:rsidR="00D03C2D" w:rsidRPr="00CB20C6">
        <w:rPr>
          <w:lang w:val="en-GB"/>
        </w:rPr>
        <w:t xml:space="preserve">sud je prihvatio tvrdnje Financijske agencije o neprekinutom razdoblju evidentiranih neizvršenih osnova za plaćanje koji su zavedeni u Očevidniku  redoslijeda osnova za plaćanje. </w:t>
      </w:r>
    </w:p>
    <w:p w:rsidRDefault="00D03C2D" w:rsidP="00D03C2D" w:rsidR="00D03C2D" w:rsidRPr="00CB20C6">
      <w:pPr>
        <w:ind w:firstLine="709"/>
        <w:jc w:val="both"/>
      </w:pPr>
      <w:r w:rsidRPr="00CB20C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03C2D" w:rsidP="00D03C2D" w:rsidR="00D03C2D" w:rsidRPr="008D1D0C">
      <w:pPr>
        <w:jc w:val="both"/>
      </w:pPr>
      <w:r>
        <w:tab/>
      </w:r>
      <w:r w:rsidRPr="008D1D0C">
        <w:t>Sud je rješenjem pokrenuo prethodni postupak nad dužnikom</w:t>
      </w:r>
      <w:r>
        <w:t xml:space="preserve"> te je n</w:t>
      </w:r>
      <w:r w:rsidRPr="000A6090">
        <w:t xml:space="preserve">a ročištu radi očitovanja o prijedlogu za otvaranje stečajnog postupka </w:t>
      </w:r>
      <w:r>
        <w:t>13. rujna</w:t>
      </w:r>
      <w:r w:rsidRPr="000A6090">
        <w:t xml:space="preserve"> 2017. </w:t>
      </w:r>
      <w:r>
        <w:t>zastupnik po zakonu dužnika Andrija Ćurković</w:t>
      </w:r>
      <w:r w:rsidRPr="000A6090">
        <w:t xml:space="preserve"> izjavi</w:t>
      </w:r>
      <w:r>
        <w:t>o da se</w:t>
      </w:r>
      <w:r w:rsidRPr="000A6090">
        <w:t xml:space="preserve"> protivi prijedlogu da se nad društvom </w:t>
      </w:r>
      <w:r w:rsidRPr="00CB20C6">
        <w:t>MULTIMAGAZIN d.o.o., OIB 50060692226, Zagreb, Gajščak 33</w:t>
      </w:r>
      <w:r w:rsidRPr="000A6090">
        <w:rPr>
          <w:lang w:val="pt-BR"/>
        </w:rPr>
        <w:t xml:space="preserve">, </w:t>
      </w:r>
      <w:r w:rsidRPr="000A6090">
        <w:t xml:space="preserve">otvori stečaj. Na istom ročištu spojeno je ročište radi očitovanja o prijedlogu za otvaranje stečajnog postupka sa ročištem radi rasprave o uvjetima za otvaranje stečajnog postupka te je </w:t>
      </w:r>
      <w:r>
        <w:t xml:space="preserve">zastupnik po zakonu dužnika naveo da dužnik u vlasništvu nema nekretnina, da od pokretnina u vlasništvu ima vozilo marke Peugeot 307 2.0 HDI, god. proizvodnje 2004., kojem je istekla registracija u siječnju ove godine, da nije u voznom stanju, da ima prijeđenih 246000 km, da se nalazi u automehaničarskoj radionici Deni, Vukomerec te da je mehaničar iskazao da treba promijeniti motor, a da isto nije isplativo te da prema procjeni mehaničara predmetni automobil vrijedi 2.000,00 kn do 3.000,00 kn. Dodao je da dužnik nema novčanih tražbina, imovinskih prava na tuđim stvarima, nema zaposlenih te da je dužnik prestao s obavljanjem djelatnosti 2014. </w:t>
      </w:r>
    </w:p>
    <w:p w:rsidRDefault="00D03C2D" w:rsidP="00D03C2D" w:rsidR="00263FDB">
      <w:pPr>
        <w:jc w:val="both"/>
      </w:pPr>
      <w:r>
        <w:tab/>
        <w:t>Sud je izvršio uvid u Potvrdu</w:t>
      </w:r>
      <w:r w:rsidRPr="003E6FF6">
        <w:t xml:space="preserve"> FINE od 4. rujna 2017. (list 30</w:t>
      </w:r>
      <w:r>
        <w:t xml:space="preserve"> </w:t>
      </w:r>
      <w:r w:rsidRPr="003E6FF6">
        <w:t>spisa) prema kojoj je dužnikov račun na dan 4. rujna 2017. u Očevidniku redoslijeda osnova za plaćanje imao neizvršene osnove za plaćanje u neprekinutom razdoblju od 845 dana u ukupnom iznosu od 285.246,34 kn.</w:t>
      </w:r>
    </w:p>
    <w:p w:rsidRDefault="00263FDB" w:rsidP="00263FDB" w:rsidR="006D571B">
      <w:pPr>
        <w:ind w:firstLine="708"/>
        <w:jc w:val="both"/>
      </w:pPr>
      <w:r w:rsidRPr="00ED5FDE">
        <w:t xml:space="preserve">U konkretnom slučaju, </w:t>
      </w:r>
      <w:r>
        <w:t>sud je prihvatio</w:t>
      </w:r>
      <w:r w:rsidRPr="00ED5FDE">
        <w:t xml:space="preserve"> tvrdnje o neprekinutom razdoblju evidentiranih neizvršenih osnova za plaćanje koji su zavedeni u Očevidniku  redoslijeda osnova za plaćanje.</w:t>
      </w:r>
    </w:p>
    <w:p w:rsidRDefault="00691590" w:rsidP="00691590" w:rsidR="00691590">
      <w:pPr>
        <w:ind w:firstLine="708"/>
        <w:jc w:val="both"/>
      </w:pPr>
      <w:r w:rsidRPr="003A7D16">
        <w:t xml:space="preserve">Sud je rješenjem od </w:t>
      </w:r>
      <w:r w:rsidR="00D03C2D">
        <w:t>12</w:t>
      </w:r>
      <w:r w:rsidR="00A7373B">
        <w:t xml:space="preserve">. </w:t>
      </w:r>
      <w:r w:rsidR="00D03C2D">
        <w:t>rujna</w:t>
      </w:r>
      <w:r w:rsidR="003B54F4">
        <w:t xml:space="preserve"> 2018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263FDB">
        <w:rPr>
          <w:lang w:val="pt-BR"/>
        </w:rPr>
        <w:t>20</w:t>
      </w:r>
      <w:r w:rsidR="00A7373B">
        <w:rPr>
          <w:lang w:val="pt-BR"/>
        </w:rPr>
        <w:t>.000,00</w:t>
      </w:r>
      <w:r w:rsidR="00563793" w:rsidRPr="003A50F5">
        <w:t xml:space="preserve"> </w:t>
      </w:r>
      <w:r w:rsidRPr="00A93839">
        <w:t>kn za pokriće troškova prethodnog i stečajnog postupka</w:t>
      </w:r>
      <w:r>
        <w:t>. Navedeno rješenje objavljeno je na mrežnoj stranici e-oglasna pl</w:t>
      </w:r>
      <w:r w:rsidR="00563793">
        <w:t xml:space="preserve">oča Trgovačkog suda u Zagrebu </w:t>
      </w:r>
      <w:r w:rsidR="00D03C2D">
        <w:t>12</w:t>
      </w:r>
      <w:r w:rsidR="00A7373B">
        <w:t xml:space="preserve">. </w:t>
      </w:r>
      <w:r w:rsidR="00D03C2D">
        <w:t>rujna</w:t>
      </w:r>
      <w:r w:rsidR="00563793">
        <w:t xml:space="preserve"> 201</w:t>
      </w:r>
      <w:r w:rsidR="003B54F4">
        <w:t>8</w:t>
      </w:r>
      <w:r>
        <w:t>.</w:t>
      </w:r>
      <w:r w:rsidRPr="003A7D16">
        <w:t xml:space="preserve"> Vjerovnici nisu predujmili iznos od </w:t>
      </w:r>
      <w:r w:rsidR="00263FDB">
        <w:rPr>
          <w:lang w:val="pt-BR"/>
        </w:rPr>
        <w:t>20</w:t>
      </w:r>
      <w:r w:rsidR="00A7373B">
        <w:rPr>
          <w:lang w:val="pt-BR"/>
        </w:rPr>
        <w:t>.000,00 kn</w:t>
      </w:r>
      <w:r w:rsidRPr="004971B3">
        <w:t xml:space="preserve"> </w:t>
      </w:r>
      <w:r w:rsidRPr="003A7D16">
        <w:t xml:space="preserve">za pokriće troškova prethodnog i stečajnog postupka. </w:t>
      </w:r>
    </w:p>
    <w:p w:rsidRDefault="00636A1C" w:rsidP="00636A1C" w:rsidR="00636A1C"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rsidR="002C4850">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w:t>
      </w:r>
      <w:r w:rsidRPr="00A93839">
        <w:lastRenderedPageBreak/>
        <w:t xml:space="preserve">ako osobe iz stavka 1. ovoga članka ne predujme traženi iznos, sud će donijeti rješenje o otvaranju i zaključenju stečajnoga postupka. </w:t>
      </w:r>
    </w:p>
    <w:p w:rsidRDefault="006B522B" w:rsidP="009B70B6" w:rsidR="009B70B6">
      <w:pPr>
        <w:ind w:firstLine="708"/>
        <w:jc w:val="both"/>
        <w:rPr>
          <w:color w:val="FF0000"/>
        </w:rPr>
      </w:pPr>
      <w:r w:rsidRPr="006B522B">
        <w:t>Imajući u vidu navode zastupnika po zakonu dužnika (koji odgovara kazneno za davanje netočnih ili nepotpunih podataka, obavijesti i izvješća kao i za davanje lažnog iskaza u postupku pred sudom) da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9B70B6">
        <w:t xml:space="preserve"> </w:t>
      </w:r>
    </w:p>
    <w:p w:rsidRDefault="009B70B6" w:rsidP="009B70B6" w:rsidR="009B70B6" w:rsidRPr="006A7E02">
      <w:pPr>
        <w:ind w:firstLine="720"/>
        <w:jc w:val="both"/>
      </w:pPr>
      <w:r w:rsidRPr="006A7E02">
        <w:t>Temeljem članka 84. stavak 1. SZ-a stečajni je upravitelj izab</w:t>
      </w:r>
      <w:r>
        <w:t>ran metodom slučajnog odabira s</w:t>
      </w:r>
      <w:r w:rsidRPr="006A7E02">
        <w:t xml:space="preserve"> liste A stečajnih upravitelja (toč.II. rješenja).</w:t>
      </w:r>
    </w:p>
    <w:p w:rsidRDefault="00C12410" w:rsidP="00C12410" w:rsidR="00C12410" w:rsidRPr="003A7D16"/>
    <w:p w:rsidRDefault="00363447" w:rsidP="00363447" w:rsidR="00C12410" w:rsidRPr="00A546A6">
      <w:pPr>
        <w:jc w:val="center"/>
      </w:pPr>
      <w:r w:rsidRPr="00372077">
        <w:t xml:space="preserve">U </w:t>
      </w:r>
      <w:r w:rsidR="00C12410" w:rsidRPr="00A546A6">
        <w:t>Zagreb</w:t>
      </w:r>
      <w:r w:rsidR="00CA4E71" w:rsidRPr="00A546A6">
        <w:t xml:space="preserve">u </w:t>
      </w:r>
      <w:r w:rsidR="00A546A6" w:rsidRPr="00A546A6">
        <w:t>26</w:t>
      </w:r>
      <w:r w:rsidR="00261A45" w:rsidRPr="00A546A6">
        <w:t xml:space="preserve">. </w:t>
      </w:r>
      <w:r w:rsidR="00D03C2D" w:rsidRPr="00A546A6">
        <w:t>studenog</w:t>
      </w:r>
      <w:r w:rsidR="00474B93" w:rsidRPr="00A546A6">
        <w:t xml:space="preserve"> </w:t>
      </w:r>
      <w:r w:rsidR="00563793" w:rsidRPr="00A546A6">
        <w:t>201</w:t>
      </w:r>
      <w:r w:rsidR="009B70B6" w:rsidRPr="00A546A6">
        <w:t>8</w:t>
      </w:r>
      <w:r w:rsidR="00C12410" w:rsidRPr="00A546A6">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6E0BE3">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6E0BE3" w:rsidP="007B64C7" w:rsidR="006E0BE3">
      <w:pPr>
        <w:ind w:firstLine="708" w:left="3540"/>
        <w:jc w:val="right"/>
      </w:pPr>
      <w:r>
        <w:t>Za točnost otpravka-ovlašteni službenik:</w:t>
      </w:r>
    </w:p>
    <w:p w:rsidRDefault="006E0BE3" w:rsidP="007B64C7" w:rsidR="006E0BE3">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6E0BE3">
          <w:rPr>
            <w:noProof/>
          </w:rPr>
          <w:t>3</w:t>
        </w:r>
        <w:r>
          <w:fldChar w:fldCharType="end"/>
        </w:r>
        <w:r>
          <w:tab/>
        </w:r>
        <w:r w:rsidR="00636A1C">
          <w:t>89</w:t>
        </w:r>
        <w:r>
          <w:t xml:space="preserve">. </w:t>
        </w:r>
        <w:r w:rsidR="00BB10F5">
          <w:t>St-</w:t>
        </w:r>
        <w:r w:rsidR="00D03C2D">
          <w:t>5852</w:t>
        </w:r>
        <w:r w:rsidR="006D571B">
          <w:t>/16-</w:t>
        </w:r>
        <w:r w:rsidR="00A546A6">
          <w:t>20</w:t>
        </w:r>
      </w:p>
    </w:sdtContent>
  </w:sdt>
  <w:p w:rsidRDefault="00E17EF8" w:rsidR="00E17E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6A6" w:rsidR="00A546A6">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138ED"/>
    <w:rsid w:val="0023149C"/>
    <w:rsid w:val="00261A45"/>
    <w:rsid w:val="00263FDB"/>
    <w:rsid w:val="002B4737"/>
    <w:rsid w:val="002C25CA"/>
    <w:rsid w:val="002C4850"/>
    <w:rsid w:val="002D2076"/>
    <w:rsid w:val="002D5660"/>
    <w:rsid w:val="002E0229"/>
    <w:rsid w:val="002F255E"/>
    <w:rsid w:val="00347CA4"/>
    <w:rsid w:val="00350F72"/>
    <w:rsid w:val="00363447"/>
    <w:rsid w:val="00372077"/>
    <w:rsid w:val="0038259F"/>
    <w:rsid w:val="00392E4D"/>
    <w:rsid w:val="003A7D16"/>
    <w:rsid w:val="003B54F4"/>
    <w:rsid w:val="004038F5"/>
    <w:rsid w:val="00410190"/>
    <w:rsid w:val="00414A89"/>
    <w:rsid w:val="0045792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B522B"/>
    <w:rsid w:val="006D3825"/>
    <w:rsid w:val="006D571B"/>
    <w:rsid w:val="006E0BE3"/>
    <w:rsid w:val="006F05DF"/>
    <w:rsid w:val="0070027B"/>
    <w:rsid w:val="007020DF"/>
    <w:rsid w:val="007859F3"/>
    <w:rsid w:val="007A570C"/>
    <w:rsid w:val="007E349A"/>
    <w:rsid w:val="00830ADC"/>
    <w:rsid w:val="008A1D07"/>
    <w:rsid w:val="008E59F9"/>
    <w:rsid w:val="008F6699"/>
    <w:rsid w:val="008F76E8"/>
    <w:rsid w:val="0093392E"/>
    <w:rsid w:val="00936D14"/>
    <w:rsid w:val="00975210"/>
    <w:rsid w:val="009B52EA"/>
    <w:rsid w:val="009B70B6"/>
    <w:rsid w:val="009B7AB6"/>
    <w:rsid w:val="009C4BB2"/>
    <w:rsid w:val="009C6B90"/>
    <w:rsid w:val="009E4E4C"/>
    <w:rsid w:val="009E6DF4"/>
    <w:rsid w:val="00A10181"/>
    <w:rsid w:val="00A546A6"/>
    <w:rsid w:val="00A7373B"/>
    <w:rsid w:val="00AD1CFD"/>
    <w:rsid w:val="00AE30AB"/>
    <w:rsid w:val="00B42CB3"/>
    <w:rsid w:val="00B44428"/>
    <w:rsid w:val="00B6336F"/>
    <w:rsid w:val="00B7486C"/>
    <w:rsid w:val="00B8024A"/>
    <w:rsid w:val="00B962BE"/>
    <w:rsid w:val="00BB10F5"/>
    <w:rsid w:val="00BD17D3"/>
    <w:rsid w:val="00C12410"/>
    <w:rsid w:val="00C12C33"/>
    <w:rsid w:val="00C258FA"/>
    <w:rsid w:val="00C47008"/>
    <w:rsid w:val="00C6375B"/>
    <w:rsid w:val="00C755A1"/>
    <w:rsid w:val="00CA4E71"/>
    <w:rsid w:val="00CC6A3E"/>
    <w:rsid w:val="00D03C2D"/>
    <w:rsid w:val="00D85510"/>
    <w:rsid w:val="00D85CC6"/>
    <w:rsid w:val="00D93A8C"/>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6E0BE3"/>
    <w:rPr>
      <w:color w:val="808080"/>
      <w:bdr w:space="0" w:sz="0" w:color="auto" w:val="none"/>
      <w:shd w:fill="auto" w:color="auto" w:val="clear"/>
    </w:rPr>
  </w:style>
  <w:style w:customStyle="true" w:styleId="eSPISCCParagraphDefaultFont" w:type="character">
    <w:name w:val="eSPIS_CC_Paragraph Default Font"/>
    <w:basedOn w:val="Zadanifontodlomka"/>
    <w:rsid w:val="006E0B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0BE3"/>
    <w:rPr>
      <w:bdr w:space="0" w:sz="0" w:color="auto" w:val="none"/>
      <w:shd w:fill="FFFFCC" w:color="auto" w:val="clear"/>
      <w:lang w:val="hr-HR"/>
    </w:rPr>
  </w:style>
  <w:style w:customStyle="true" w:styleId="PozadinaSvijetloCrvena" w:type="character">
    <w:name w:val="Pozadina_SvijetloCrvena"/>
    <w:basedOn w:val="eSPISCCParagraphDefaultFont"/>
    <w:rsid w:val="006E0B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0B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6E0BE3"/>
    <w:rPr>
      <w:color w:val="808080"/>
      <w:bdr w:color="auto" w:space="0" w:sz="0" w:val="none"/>
      <w:shd w:color="auto" w:fill="auto" w:val="clear"/>
    </w:rPr>
  </w:style>
  <w:style w:customStyle="1" w:styleId="eSPISCCParagraphDefaultFont" w:type="character">
    <w:name w:val="eSPIS_CC_Paragraph Default Font"/>
    <w:basedOn w:val="Zadanifontodlomka"/>
    <w:rsid w:val="006E0B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0BE3"/>
    <w:rPr>
      <w:bdr w:color="auto" w:space="0" w:sz="0" w:val="none"/>
      <w:shd w:color="auto" w:fill="FFFFCC" w:val="clear"/>
      <w:lang w:val="hr-HR"/>
    </w:rPr>
  </w:style>
  <w:style w:customStyle="1" w:styleId="PozadinaSvijetloCrvena" w:type="character">
    <w:name w:val="Pozadina_SvijetloCrvena"/>
    <w:basedOn w:val="eSPISCCParagraphDefaultFont"/>
    <w:rsid w:val="006E0B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0B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5852</izvorni_sadrzaj>
    <derivirana_varijabla naziv="DomainObject.Predmet.Broj_1">5852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St-5852/2016</izvorni_sadrzaj>
    <derivirana_varijabla naziv="DomainObject.Predmet.OznakaBroj_1">St-5852/2016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MULTIMAGAZIN d.o.o. zastupanog po punomoćniku Andrija Ćurković</izvorni_sadrzaj>
    <derivirana_varijabla naziv="DomainObject.Predmet.ProtustrankaFormated_1">  MULTIMAGAZIN d.o.o. zastupanog po punomoćniku Andrija Ćurković</derivirana_varijabla>
  </DomainObject.Predmet.ProtustrankaFormated>
  <DomainObject.Predmet.ProtustrankaFormatedOIB>
    <izvorni_sadrzaj>  MULTIMAGAZIN d.o.o., OIB 50060692226 zastupanog po punomoćniku Andrija Ćurković</izvorni_sadrzaj>
    <derivirana_varijabla naziv="DomainObject.Predmet.ProtustrankaFormatedOIB_1">  MULTIMAGAZIN d.o.o., OIB 50060692226 zastupanog po punomoćniku Andrija Ćurković</derivirana_varijabla>
  </DomainObject.Predmet.ProtustrankaFormatedOIB>
  <DomainObject.Predmet.ProtustrankaFormatedWithAdress>
    <izvorni_sadrzaj> MULTIMAGAZIN d.o.o., Gajščak 33, 10000 Zagreb zastupanog po punomoćniku Andrija Ćurković</izvorni_sadrzaj>
    <derivirana_varijabla naziv="DomainObject.Predmet.ProtustrankaFormatedWithAdress_1"> MULTIMAGAZIN d.o.o., Gajščak 33, 10000 Zagreb zastupanog po punomoćniku Andrija Ćurković</derivirana_varijabla>
  </DomainObject.Predmet.ProtustrankaFormatedWithAdress>
  <DomainObject.Predmet.ProtustrankaFormatedWithAdressOIB>
    <izvorni_sadrzaj> MULTIMAGAZIN d.o.o., OIB 50060692226, Gajščak 33, 10000 Zagreb zastupanog po punomoćniku Andrija Ćurković</izvorni_sadrzaj>
    <derivirana_varijabla naziv="DomainObject.Predmet.ProtustrankaFormatedWithAdressOIB_1"> MULTIMAGAZIN d.o.o., OIB 50060692226, Gajščak 33, 10000 Zagreb zastupanog po punomoćniku Andrija Ćurković</derivirana_varijabla>
  </DomainObject.Predmet.ProtustrankaFormatedWithAdressOIB>
  <DomainObject.Predmet.ProtustrankaWithAdress>
    <izvorni_sadrzaj>MULTIMAGAZIN d.o.o. Gajščak 33, 10000 Zagreb</izvorni_sadrzaj>
    <derivirana_varijabla naziv="DomainObject.Predmet.ProtustrankaWithAdress_1">MULTIMAGAZIN d.o.o. Gajščak 33, 10000 Zagreb</derivirana_varijabla>
  </DomainObject.Predmet.ProtustrankaWithAdress>
  <DomainObject.Predmet.ProtustrankaWithAdressOIB>
    <izvorni_sadrzaj>MULTIMAGAZIN d.o.o., OIB 50060692226, Gajščak 33, 10000 Zagreb</izvorni_sadrzaj>
    <derivirana_varijabla naziv="DomainObject.Predmet.ProtustrankaWithAdressOIB_1">MULTIMAGAZIN d.o.o., OIB 50060692226, Gajščak 33, 10000 Zagreb</derivirana_varijabla>
  </DomainObject.Predmet.ProtustrankaWithAdressOIB>
  <DomainObject.Predmet.ProtustrankaNazivFormated>
    <izvorni_sadrzaj>MULTIMAGAZIN d.o.o.</izvorni_sadrzaj>
    <derivirana_varijabla naziv="DomainObject.Predmet.ProtustrankaNazivFormated_1">MULTIMAGAZIN d.o.o.</derivirana_varijabla>
  </DomainObject.Predmet.ProtustrankaNazivFormated>
  <DomainObject.Predmet.ProtustrankaNazivFormatedOIB>
    <izvorni_sadrzaj>MULTIMAGAZIN d.o.o., OIB 50060692226</izvorni_sadrzaj>
    <derivirana_varijabla naziv="DomainObject.Predmet.ProtustrankaNazivFormatedOIB_1">MULTIMAGAZIN d.o.o., OIB 50060692226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MULTIMAGAZIN d.o.o. zastupanog po punomoćniku Andrija Ćurković</item>
    </izvorni_sadrzaj>
    <derivirana_varijabla naziv="DomainObject.Predmet.ProtuStrankaListFormated_1">
      <item>MULTIMAGAZIN d.o.o. zastupanog po punomoćniku Andrija Ćurković</item>
    </derivirana_varijabla>
  </DomainObject.Predmet.ProtuStrankaListFormated>
  <DomainObject.Predmet.ProtuStrankaListFormatedOIB>
    <izvorni_sadrzaj>
      <item>MULTIMAGAZIN d.o.o., OIB 50060692226 zastupanog po punomoćniku Andrija Ćurković</item>
    </izvorni_sadrzaj>
    <derivirana_varijabla naziv="DomainObject.Predmet.ProtuStrankaListFormatedOIB_1">
      <item>MULTIMAGAZIN d.o.o., OIB 50060692226 zastupanog po punomoćniku Andrija Ćurković</item>
    </derivirana_varijabla>
  </DomainObject.Predmet.ProtuStrankaListFormatedOIB>
  <DomainObject.Predmet.ProtuStrankaListFormatedWithAdress>
    <izvorni_sadrzaj>
      <item>MULTIMAGAZIN d.o.o., Gajščak 33, 10000 Zagreb zastupanog po punomoćniku Andrija Ćurković</item>
    </izvorni_sadrzaj>
    <derivirana_varijabla naziv="DomainObject.Predmet.ProtuStrankaListFormatedWithAdress_1">
      <item>MULTIMAGAZIN d.o.o., Gajščak 33, 10000 Zagreb zastupanog po punomoćniku Andrija Ćurković</item>
    </derivirana_varijabla>
  </DomainObject.Predmet.ProtuStrankaListFormatedWithAdress>
  <DomainObject.Predmet.ProtuStrankaListFormatedWithAdressOIB>
    <izvorni_sadrzaj>
      <item>MULTIMAGAZIN d.o.o., OIB 50060692226, Gajščak 33, 10000 Zagreb zastupanog po punomoćniku Andrija Ćurković</item>
    </izvorni_sadrzaj>
    <derivirana_varijabla naziv="DomainObject.Predmet.ProtuStrankaListFormatedWithAdressOIB_1">
      <item>MULTIMAGAZIN d.o.o., OIB 50060692226, Gajščak 33, 10000 Zagreb zastupanog po punomoćniku Andrija Ćurković</item>
    </derivirana_varijabla>
  </DomainObject.Predmet.ProtuStrankaListFormatedWithAdressOIB>
  <DomainObject.Predmet.ProtuStrankaListNazivFormated>
    <izvorni_sadrzaj>
      <item>MULTIMAGAZIN d.o.o.</item>
    </izvorni_sadrzaj>
    <derivirana_varijabla naziv="DomainObject.Predmet.ProtuStrankaListNazivFormated_1">
      <item>MULTIMAGAZIN d.o.o.</item>
    </derivirana_varijabla>
  </DomainObject.Predmet.ProtuStrankaListNazivFormated>
  <DomainObject.Predmet.ProtuStrankaListNazivFormatedOIB>
    <izvorni_sadrzaj>
      <item>MULTIMAGAZIN d.o.o., OIB 50060692226</item>
    </izvorni_sadrzaj>
    <derivirana_varijabla naziv="DomainObject.Predmet.ProtuStrankaListNazivFormatedOIB_1">
      <item>MULTIMAGAZIN d.o.o., OIB 50060692226</item>
    </derivirana_varijabla>
  </DomainObject.Predmet.ProtuStrankaListNazivFormatedOIB>
  <DomainObject.Predmet.OstaliListFormated>
    <izvorni_sadrzaj>
      <item>Andrija Ćurković punomoćnik sudionika u postupku MULTIMAGAZIN d.o.o.</item>
    </izvorni_sadrzaj>
    <derivirana_varijabla naziv="DomainObject.Predmet.OstaliListFormated_1">
      <item>Andrija Ćurković punomoćnik sudionika u postupku MULTIMAGAZIN d.o.o.</item>
    </derivirana_varijabla>
  </DomainObject.Predmet.OstaliListFormated>
  <DomainObject.Predmet.OstaliListFormatedOIB>
    <izvorni_sadrzaj>
      <item>Andrija Ćurković, OIB 07965921473 punomoćnik sudionika u postupku MULTIMAGAZIN d.o.o.</item>
    </izvorni_sadrzaj>
    <derivirana_varijabla naziv="DomainObject.Predmet.OstaliListFormatedOIB_1">
      <item>Andrija Ćurković, OIB 07965921473 punomoćnik sudionika u postupku MULTIMAGAZIN d.o.o.</item>
    </derivirana_varijabla>
  </DomainObject.Predmet.OstaliListFormatedOIB>
  <DomainObject.Predmet.OstaliListFormatedWithAdress>
    <izvorni_sadrzaj>
      <item>Andrija Ćurković, Gajščak 33, 10000 Zagreb punomoćnik sudionika u postupku MULTIMAGAZIN d.o.o.</item>
    </izvorni_sadrzaj>
    <derivirana_varijabla naziv="DomainObject.Predmet.OstaliListFormatedWithAdress_1">
      <item>Andrija Ćurković, Gajščak 33, 10000 Zagreb punomoćnik sudionika u postupku MULTIMAGAZIN d.o.o.</item>
    </derivirana_varijabla>
  </DomainObject.Predmet.OstaliListFormatedWithAdress>
  <DomainObject.Predmet.OstaliListFormatedWithAdressOIB>
    <izvorni_sadrzaj>
      <item>Andrija Ćurković, OIB 07965921473, Gajščak 33, 10000 Zagreb punomoćnik sudionika u postupku MULTIMAGAZIN d.o.o.</item>
    </izvorni_sadrzaj>
    <derivirana_varijabla naziv="DomainObject.Predmet.OstaliListFormatedWithAdressOIB_1">
      <item>Andrija Ćurković, OIB 07965921473, Gajščak 33, 10000 Zagreb punomoćnik sudionika u postupku MULTIMAGAZIN d.o.o.</item>
    </derivirana_varijabla>
  </DomainObject.Predmet.OstaliListFormatedWithAdressOIB>
  <DomainObject.Predmet.OstaliListNazivFormated>
    <izvorni_sadrzaj>
      <item>Andrija Ćurković</item>
    </izvorni_sadrzaj>
    <derivirana_varijabla naziv="DomainObject.Predmet.OstaliListNazivFormated_1">
      <item>Andrija Ćurković</item>
    </derivirana_varijabla>
  </DomainObject.Predmet.OstaliListNazivFormated>
  <DomainObject.Predmet.OstaliListNazivFormatedOIB>
    <izvorni_sadrzaj>
      <item>Andrija Ćurković, OIB 07965921473</item>
    </izvorni_sadrzaj>
    <derivirana_varijabla naziv="DomainObject.Predmet.OstaliListNazivFormatedOIB_1">
      <item>Andrija Ćurković, OIB 07965921473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MULTIMAGAZIN d.o.o.</izvorni_sadrzaj>
    <derivirana_varijabla naziv="DomainObject.Predmet.ProtustrankaIDrugi_1">MULTIMAGAZIN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MULTIMAGAZIN d.o.o., OIB 50060692226, Gajščak 33, 10000 Zagreb</izvorni_sadrzaj>
    <derivirana_varijabla naziv="DomainObject.Predmet.ProtustrankaIDrugiAdressOIB_1">MULTIMAGAZIN d.o.o., OIB 50060692226, Gajščak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MULTIMAGAZIN d.o.o.</item>
      <item>VJEROVNICI</item>
      <item>Andrija Ćurković</item>
    </izvorni_sadrzaj>
    <derivirana_varijabla naziv="DomainObject.Predmet.SudioniciListNaziv_1">
      <item>FINA Regionalni centar Zagreb</item>
      <item>MULTIMAGAZIN d.o.o.</item>
      <item>VJEROVNICI</item>
      <item>Andrija Ćurković</item>
    </derivirana_varijabla>
  </DomainObject.Predmet.SudioniciListNaziv>
  <DomainObject.Predmet.SudioniciListAdressOIB>
    <izvorni_sadrzaj>
      <item>FINA Regionalni centar Zagreb, OIB 85821130368, Trg svibanjskih žrtava 1995. 1,10000 Zagreb</item>
      <item>MULTIMAGAZIN d.o.o., OIB 50060692226, Gajščak 33,10000 Zagreb</item>
      <item>VJEROVNICI</item>
      <item>Andrija Ćurković, OIB 07965921473, Gajščak 33,10000 Zagreb</item>
    </izvorni_sadrzaj>
    <derivirana_varijabla naziv="DomainObject.Predmet.SudioniciListAdressOIB_1">
      <item>FINA Regionalni centar Zagreb, OIB 85821130368, Trg svibanjskih žrtava 1995. 1,10000 Zagreb</item>
      <item>MULTIMAGAZIN d.o.o., OIB 50060692226, Gajščak 33,10000 Zagreb</item>
      <item>VJEROVNICI</item>
      <item>Andrija Ćurković, OIB 07965921473, Gajščak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50060692226</item>
      <item>, OIB null</item>
      <item>, OIB 07965921473</item>
    </izvorni_sadrzaj>
    <derivirana_varijabla naziv="DomainObject.Predmet.SudioniciListNazivOIB_1">
      <item>, OIB 85821130368</item>
      <item>, OIB 50060692226</item>
      <item>, OIB null</item>
      <item>, OIB 07965921473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rujna 2017.</izvorni_sadrzaj>
    <derivirana_varijabla naziv="DomainObject.Predmet.DatumZadnjeOdrzaneSudskeRadnje_1">13. rujna 2017.</derivirana_varijabla>
  </DomainObject.Predmet.DatumZadnjeOdrzaneSudskeRadnje>
  <DomainObject.PredzadnjaOdlukaIzPredmeta.DatumDonosenjaOdluke>
    <izvorni_sadrzaj>19. lipnja 2017.</izvorni_sadrzaj>
    <derivirana_varijabla naziv="DomainObject.PredzadnjaOdlukaIzPredmeta.DatumDonosenjaOdluke_1">19. lipnja 2017.</derivirana_varijabla>
  </DomainObject.PredzadnjaOdlukaIzPredmeta.DatumDonosenjaOdluke>
  <DomainObject.PredzadnjaOdlukaIzPredmeta.Oznaka>
    <izvorni_sadrzaj>St-5852/2016-14</izvorni_sadrzaj>
    <derivirana_varijabla naziv="DomainObject.PredzadnjaOdlukaIzPredmeta.Oznaka_1">St-5852/2016-14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1223</properties:Words>
  <properties:Characters>6836</properties:Characters>
  <properties:Lines>126</properties:Lines>
  <properties:Paragraphs>35</properties:Paragraphs>
  <properties:TotalTime>156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2018-11-26T10:33:00Z</cp:lastPrinted>
  <dcterms:modified xmlns:xsi="http://www.w3.org/2001/XMLSchema-instance" xsi:type="dcterms:W3CDTF">2018-11-26T10:33:00Z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